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92148" w14:textId="77777777" w:rsidR="00917479" w:rsidRPr="00835490" w:rsidRDefault="00917479" w:rsidP="00917479">
      <w:pPr>
        <w:jc w:val="center"/>
        <w:rPr>
          <w:b/>
          <w:bCs/>
          <w:caps/>
          <w:sz w:val="20"/>
          <w:szCs w:val="20"/>
        </w:rPr>
      </w:pPr>
      <w:bookmarkStart w:id="0" w:name="data_metai"/>
      <w:r w:rsidRPr="00835490">
        <w:rPr>
          <w:b/>
          <w:caps/>
          <w:noProof/>
          <w:szCs w:val="20"/>
        </w:rPr>
        <w:drawing>
          <wp:inline distT="0" distB="0" distL="0" distR="0" wp14:anchorId="0780FB97" wp14:editId="7A409217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E9E99" w14:textId="77777777" w:rsidR="00917479" w:rsidRPr="00835490" w:rsidRDefault="00917479" w:rsidP="00917479">
      <w:pPr>
        <w:jc w:val="center"/>
        <w:rPr>
          <w:b/>
          <w:bCs/>
          <w:caps/>
          <w:sz w:val="12"/>
          <w:szCs w:val="12"/>
        </w:rPr>
      </w:pPr>
    </w:p>
    <w:p w14:paraId="2A472C73" w14:textId="77777777" w:rsidR="00917479" w:rsidRPr="00835490" w:rsidRDefault="00917479" w:rsidP="00917479">
      <w:pPr>
        <w:keepNext/>
        <w:jc w:val="center"/>
        <w:outlineLvl w:val="0"/>
        <w:rPr>
          <w:b/>
          <w:sz w:val="28"/>
          <w:szCs w:val="28"/>
          <w:lang w:eastAsia="lt-LT"/>
        </w:rPr>
      </w:pPr>
      <w:r w:rsidRPr="00835490">
        <w:rPr>
          <w:b/>
          <w:sz w:val="28"/>
          <w:szCs w:val="28"/>
          <w:lang w:eastAsia="lt-LT"/>
        </w:rPr>
        <w:t>KLAIPĖDOS RAJONO SAVIVALDYBĖS TARYBA</w:t>
      </w:r>
    </w:p>
    <w:p w14:paraId="44B18835" w14:textId="77777777" w:rsidR="008B3DFA" w:rsidRPr="00F105D1" w:rsidRDefault="008B3DFA" w:rsidP="00F105D1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69C3260E" w14:textId="77777777" w:rsidR="00A876E1" w:rsidRPr="00F105D1" w:rsidRDefault="008B3DFA" w:rsidP="00F105D1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F105D1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bookmarkEnd w:id="0"/>
    <w:p w14:paraId="7E97C7E4" w14:textId="3B909BA9" w:rsidR="00A876E1" w:rsidRPr="00F105D1" w:rsidRDefault="00A876E1" w:rsidP="00D56C6C">
      <w:pPr>
        <w:pStyle w:val="Pagrindinistekstas"/>
        <w:rPr>
          <w:b/>
          <w:szCs w:val="28"/>
          <w:lang w:val="lt-LT"/>
        </w:rPr>
      </w:pPr>
      <w:r w:rsidRPr="00F105D1">
        <w:rPr>
          <w:b/>
          <w:szCs w:val="28"/>
          <w:lang w:val="lt-LT"/>
        </w:rPr>
        <w:t xml:space="preserve">DĖL KLAIPĖDOS RAJONO SAVIVALDYBĖS </w:t>
      </w:r>
      <w:r w:rsidRPr="00F105D1">
        <w:rPr>
          <w:b/>
          <w:bCs/>
          <w:szCs w:val="28"/>
          <w:lang w:val="lt-LT"/>
        </w:rPr>
        <w:t xml:space="preserve">TURTO VALDYMO, NAUDOJIMO IR </w:t>
      </w:r>
      <w:r w:rsidR="00863648" w:rsidRPr="00F105D1">
        <w:rPr>
          <w:b/>
          <w:bCs/>
          <w:szCs w:val="28"/>
          <w:lang w:val="lt-LT"/>
        </w:rPr>
        <w:t>DISPONAVIMO JUO TVARKOS APRAŠO PATVIRTINIMO</w:t>
      </w:r>
    </w:p>
    <w:p w14:paraId="1FDC69BF" w14:textId="77777777" w:rsidR="00A876E1" w:rsidRPr="00F105D1" w:rsidRDefault="00A876E1" w:rsidP="00D56C6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65D177DC" w14:textId="73AEA429" w:rsidR="0032400A" w:rsidRDefault="00A876E1" w:rsidP="00D56C6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  <w:r w:rsidRPr="00F105D1">
        <w:rPr>
          <w:rFonts w:ascii="Times New Roman" w:hAnsi="Times New Roman"/>
          <w:szCs w:val="24"/>
        </w:rPr>
        <w:t>20</w:t>
      </w:r>
      <w:r w:rsidR="002B4D15">
        <w:rPr>
          <w:rFonts w:ascii="Times New Roman" w:hAnsi="Times New Roman"/>
          <w:szCs w:val="24"/>
        </w:rPr>
        <w:t>21</w:t>
      </w:r>
      <w:r w:rsidRPr="00F105D1">
        <w:rPr>
          <w:rFonts w:ascii="Times New Roman" w:hAnsi="Times New Roman"/>
          <w:szCs w:val="24"/>
        </w:rPr>
        <w:t xml:space="preserve"> </w:t>
      </w:r>
      <w:r w:rsidRPr="00F105D1">
        <w:rPr>
          <w:rFonts w:ascii="Times New Roman" w:hAnsi="Times New Roman"/>
          <w:caps w:val="0"/>
          <w:szCs w:val="24"/>
        </w:rPr>
        <w:t xml:space="preserve">m. </w:t>
      </w:r>
      <w:r w:rsidR="001A63D9">
        <w:rPr>
          <w:rFonts w:ascii="Times New Roman" w:hAnsi="Times New Roman"/>
          <w:caps w:val="0"/>
          <w:szCs w:val="24"/>
        </w:rPr>
        <w:t>gegužės</w:t>
      </w:r>
      <w:r w:rsidRPr="00F105D1">
        <w:rPr>
          <w:rFonts w:ascii="Times New Roman" w:hAnsi="Times New Roman"/>
          <w:caps w:val="0"/>
          <w:szCs w:val="24"/>
        </w:rPr>
        <w:t xml:space="preserve"> </w:t>
      </w:r>
      <w:r w:rsidR="00917479">
        <w:rPr>
          <w:rFonts w:ascii="Times New Roman" w:hAnsi="Times New Roman"/>
          <w:szCs w:val="24"/>
        </w:rPr>
        <w:t xml:space="preserve">27 </w:t>
      </w:r>
      <w:r w:rsidRPr="00F105D1">
        <w:rPr>
          <w:rFonts w:ascii="Times New Roman" w:hAnsi="Times New Roman"/>
          <w:caps w:val="0"/>
          <w:szCs w:val="24"/>
        </w:rPr>
        <w:t>d. Nr</w:t>
      </w:r>
      <w:r w:rsidRPr="00F105D1">
        <w:rPr>
          <w:rFonts w:ascii="Times New Roman" w:hAnsi="Times New Roman"/>
          <w:szCs w:val="24"/>
        </w:rPr>
        <w:t>. T11</w:t>
      </w:r>
      <w:r w:rsidR="002B4D15">
        <w:rPr>
          <w:rFonts w:ascii="Times New Roman" w:hAnsi="Times New Roman"/>
          <w:szCs w:val="24"/>
        </w:rPr>
        <w:t>-</w:t>
      </w:r>
      <w:r w:rsidR="00815678">
        <w:rPr>
          <w:rFonts w:ascii="Times New Roman" w:hAnsi="Times New Roman"/>
          <w:szCs w:val="24"/>
        </w:rPr>
        <w:t>162</w:t>
      </w:r>
    </w:p>
    <w:p w14:paraId="2FF02AF5" w14:textId="77777777" w:rsidR="00A876E1" w:rsidRDefault="00A876E1" w:rsidP="00D56C6C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F105D1">
        <w:rPr>
          <w:rFonts w:ascii="Times New Roman" w:hAnsi="Times New Roman"/>
          <w:szCs w:val="24"/>
        </w:rPr>
        <w:t>G</w:t>
      </w:r>
      <w:r w:rsidRPr="00F105D1">
        <w:rPr>
          <w:rFonts w:ascii="Times New Roman" w:hAnsi="Times New Roman"/>
          <w:caps w:val="0"/>
          <w:szCs w:val="24"/>
        </w:rPr>
        <w:t>argždai</w:t>
      </w:r>
    </w:p>
    <w:p w14:paraId="2BACD265" w14:textId="77777777" w:rsidR="0032400A" w:rsidRPr="00D56C6C" w:rsidRDefault="0032400A" w:rsidP="00D56C6C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  <w:szCs w:val="24"/>
        </w:rPr>
      </w:pPr>
    </w:p>
    <w:p w14:paraId="20103AEB" w14:textId="0CEB277B" w:rsidR="00A876E1" w:rsidRPr="00F105D1" w:rsidRDefault="009D6C2E" w:rsidP="00D56C6C">
      <w:pPr>
        <w:ind w:firstLine="1134"/>
        <w:jc w:val="both"/>
        <w:rPr>
          <w:lang w:val="lt-LT"/>
        </w:rPr>
      </w:pPr>
      <w:r w:rsidRPr="00F105D1">
        <w:rPr>
          <w:lang w:val="lt-LT"/>
        </w:rPr>
        <w:t xml:space="preserve">Klaipėdos rajono savivaldybės taryba, vadovaudamasi Lietuvos Respublikos vietos savivaldos įstatymo </w:t>
      </w:r>
      <w:r w:rsidR="00863648" w:rsidRPr="00F105D1">
        <w:rPr>
          <w:lang w:val="lt-LT"/>
        </w:rPr>
        <w:t>1</w:t>
      </w:r>
      <w:r w:rsidR="00EE1E8E" w:rsidRPr="00F105D1">
        <w:rPr>
          <w:lang w:val="lt-LT"/>
        </w:rPr>
        <w:t>6</w:t>
      </w:r>
      <w:r w:rsidR="00863648" w:rsidRPr="00F105D1">
        <w:rPr>
          <w:lang w:val="lt-LT"/>
        </w:rPr>
        <w:t xml:space="preserve"> </w:t>
      </w:r>
      <w:r w:rsidR="00EE1E8E" w:rsidRPr="00F105D1">
        <w:rPr>
          <w:lang w:val="lt-LT"/>
        </w:rPr>
        <w:t>straipsnio</w:t>
      </w:r>
      <w:r w:rsidR="00863648" w:rsidRPr="00F105D1">
        <w:rPr>
          <w:lang w:val="lt-LT"/>
        </w:rPr>
        <w:t xml:space="preserve"> </w:t>
      </w:r>
      <w:r w:rsidR="00EE1E8E" w:rsidRPr="00F105D1">
        <w:rPr>
          <w:lang w:val="lt-LT"/>
        </w:rPr>
        <w:t>2 dalies 26</w:t>
      </w:r>
      <w:r w:rsidR="002B4D15">
        <w:rPr>
          <w:lang w:val="lt-LT"/>
        </w:rPr>
        <w:t xml:space="preserve"> </w:t>
      </w:r>
      <w:r w:rsidR="00EE1E8E" w:rsidRPr="00F105D1">
        <w:rPr>
          <w:lang w:val="lt-LT"/>
        </w:rPr>
        <w:t>punkt</w:t>
      </w:r>
      <w:r w:rsidR="00AB5DC1">
        <w:rPr>
          <w:lang w:val="lt-LT"/>
        </w:rPr>
        <w:t>u</w:t>
      </w:r>
      <w:r w:rsidR="00863648" w:rsidRPr="00F105D1">
        <w:rPr>
          <w:lang w:val="lt-LT"/>
        </w:rPr>
        <w:t xml:space="preserve">, </w:t>
      </w:r>
      <w:r w:rsidR="00EE1E8E" w:rsidRPr="00F105D1">
        <w:rPr>
          <w:lang w:val="lt-LT"/>
        </w:rPr>
        <w:t xml:space="preserve">18 straipsnio 1 dalimi, </w:t>
      </w:r>
      <w:r w:rsidRPr="00F105D1">
        <w:rPr>
          <w:lang w:val="lt-LT"/>
        </w:rPr>
        <w:t xml:space="preserve"> </w:t>
      </w:r>
      <w:r w:rsidR="00EE1E8E" w:rsidRPr="00F105D1">
        <w:rPr>
          <w:lang w:val="lt-LT"/>
        </w:rPr>
        <w:t>48 straipsni</w:t>
      </w:r>
      <w:r w:rsidR="006A52F7">
        <w:rPr>
          <w:lang w:val="lt-LT"/>
        </w:rPr>
        <w:t>o 1</w:t>
      </w:r>
      <w:r w:rsidR="00883214">
        <w:rPr>
          <w:lang w:val="lt-LT"/>
        </w:rPr>
        <w:t xml:space="preserve"> </w:t>
      </w:r>
      <w:r w:rsidR="006A52F7">
        <w:rPr>
          <w:lang w:val="lt-LT"/>
        </w:rPr>
        <w:t>dalimi</w:t>
      </w:r>
      <w:r w:rsidR="00EE1E8E" w:rsidRPr="00F105D1">
        <w:rPr>
          <w:lang w:val="lt-LT"/>
        </w:rPr>
        <w:t xml:space="preserve">, </w:t>
      </w:r>
      <w:r w:rsidRPr="00F105D1">
        <w:rPr>
          <w:lang w:val="lt-LT"/>
        </w:rPr>
        <w:t>Lietuvos Respublikos valstybės ir savivaldybių turto valdymo, naudojimo ir disponavimo juo</w:t>
      </w:r>
      <w:r w:rsidR="00F87EBF" w:rsidRPr="00F105D1">
        <w:rPr>
          <w:lang w:val="lt-LT"/>
        </w:rPr>
        <w:t xml:space="preserve"> įstatym</w:t>
      </w:r>
      <w:r w:rsidR="006A52F7">
        <w:rPr>
          <w:lang w:val="lt-LT"/>
        </w:rPr>
        <w:t>o 8 straipsnio 1 dalies 1 punktu</w:t>
      </w:r>
      <w:r w:rsidRPr="00F105D1">
        <w:rPr>
          <w:lang w:val="lt-LT"/>
        </w:rPr>
        <w:t>,</w:t>
      </w:r>
      <w:r w:rsidR="002B4D15">
        <w:rPr>
          <w:lang w:val="lt-LT"/>
        </w:rPr>
        <w:t xml:space="preserve"> </w:t>
      </w:r>
      <w:r w:rsidR="00D56C6C">
        <w:rPr>
          <w:lang w:val="lt-LT"/>
        </w:rPr>
        <w:t>n u s p r e n d ž i a:</w:t>
      </w:r>
    </w:p>
    <w:p w14:paraId="29B11520" w14:textId="4F1675E8" w:rsidR="00A876E1" w:rsidRPr="00F105D1" w:rsidRDefault="00A876E1" w:rsidP="00D56C6C">
      <w:pPr>
        <w:ind w:firstLine="1134"/>
        <w:jc w:val="both"/>
        <w:rPr>
          <w:lang w:val="lt-LT"/>
        </w:rPr>
      </w:pPr>
      <w:r w:rsidRPr="00F105D1">
        <w:rPr>
          <w:lang w:val="lt-LT"/>
        </w:rPr>
        <w:t>1.</w:t>
      </w:r>
      <w:r w:rsidR="009D6C2E" w:rsidRPr="00F105D1">
        <w:rPr>
          <w:lang w:val="lt-LT"/>
        </w:rPr>
        <w:t xml:space="preserve"> </w:t>
      </w:r>
      <w:r w:rsidRPr="00F105D1">
        <w:rPr>
          <w:lang w:val="lt-LT"/>
        </w:rPr>
        <w:t>P</w:t>
      </w:r>
      <w:r w:rsidR="0061553D" w:rsidRPr="00F105D1">
        <w:rPr>
          <w:lang w:val="lt-LT"/>
        </w:rPr>
        <w:t xml:space="preserve">atvirtinti Klaipėdos </w:t>
      </w:r>
      <w:bookmarkStart w:id="1" w:name="OLE_LINK1"/>
      <w:bookmarkStart w:id="2" w:name="OLE_LINK2"/>
      <w:r w:rsidR="0061553D" w:rsidRPr="00F105D1">
        <w:rPr>
          <w:lang w:val="lt-LT"/>
        </w:rPr>
        <w:t xml:space="preserve">rajono savivaldybės turto valdymo, naudojimo ir disponavimo juo </w:t>
      </w:r>
      <w:bookmarkEnd w:id="1"/>
      <w:bookmarkEnd w:id="2"/>
      <w:r w:rsidR="0061553D" w:rsidRPr="00F105D1">
        <w:rPr>
          <w:lang w:val="lt-LT"/>
        </w:rPr>
        <w:t xml:space="preserve">tvarkos aprašą </w:t>
      </w:r>
      <w:r w:rsidRPr="00F105D1">
        <w:rPr>
          <w:lang w:val="lt-LT"/>
        </w:rPr>
        <w:t>(pridedama</w:t>
      </w:r>
      <w:r w:rsidR="00863648" w:rsidRPr="00F105D1">
        <w:rPr>
          <w:lang w:val="lt-LT"/>
        </w:rPr>
        <w:t>s</w:t>
      </w:r>
      <w:r w:rsidRPr="00F105D1">
        <w:rPr>
          <w:lang w:val="lt-LT"/>
        </w:rPr>
        <w:t>).</w:t>
      </w:r>
    </w:p>
    <w:p w14:paraId="0984389B" w14:textId="76F81475" w:rsidR="00924238" w:rsidRPr="00F105D1" w:rsidRDefault="00A876E1" w:rsidP="00D56C6C">
      <w:pPr>
        <w:tabs>
          <w:tab w:val="right" w:pos="9639"/>
        </w:tabs>
        <w:ind w:firstLine="1134"/>
        <w:jc w:val="both"/>
        <w:rPr>
          <w:lang w:val="lt-LT"/>
        </w:rPr>
      </w:pPr>
      <w:r w:rsidRPr="00F105D1">
        <w:rPr>
          <w:lang w:val="lt-LT"/>
        </w:rPr>
        <w:t>2.</w:t>
      </w:r>
      <w:r w:rsidR="009D6C2E" w:rsidRPr="00F105D1">
        <w:rPr>
          <w:lang w:val="lt-LT"/>
        </w:rPr>
        <w:t xml:space="preserve"> </w:t>
      </w:r>
      <w:r w:rsidRPr="00F105D1">
        <w:rPr>
          <w:lang w:val="lt-LT"/>
        </w:rPr>
        <w:t>Pripažinti netekusi</w:t>
      </w:r>
      <w:r w:rsidR="00E23BBE">
        <w:rPr>
          <w:lang w:val="lt-LT"/>
        </w:rPr>
        <w:t>u</w:t>
      </w:r>
      <w:r w:rsidR="009D6C2E" w:rsidRPr="00F105D1">
        <w:rPr>
          <w:lang w:val="lt-LT"/>
        </w:rPr>
        <w:t xml:space="preserve"> galios </w:t>
      </w:r>
      <w:r w:rsidRPr="00F105D1">
        <w:rPr>
          <w:lang w:val="lt-LT"/>
        </w:rPr>
        <w:t xml:space="preserve">Klaipėdos rajono savivaldybės tarybos </w:t>
      </w:r>
      <w:r w:rsidR="00924238" w:rsidRPr="00F105D1">
        <w:rPr>
          <w:lang w:val="lt-LT"/>
        </w:rPr>
        <w:t>201</w:t>
      </w:r>
      <w:r w:rsidR="002B4D15">
        <w:rPr>
          <w:lang w:val="lt-LT"/>
        </w:rPr>
        <w:t>9</w:t>
      </w:r>
      <w:r w:rsidR="00924238" w:rsidRPr="00F105D1">
        <w:rPr>
          <w:lang w:val="lt-LT"/>
        </w:rPr>
        <w:t xml:space="preserve"> m. </w:t>
      </w:r>
      <w:r w:rsidR="002B4D15">
        <w:rPr>
          <w:lang w:val="lt-LT"/>
        </w:rPr>
        <w:t>lapkričio</w:t>
      </w:r>
      <w:r w:rsidR="00924238" w:rsidRPr="00F105D1">
        <w:rPr>
          <w:lang w:val="lt-LT"/>
        </w:rPr>
        <w:t xml:space="preserve"> </w:t>
      </w:r>
      <w:r w:rsidR="002B4D15">
        <w:rPr>
          <w:lang w:val="lt-LT"/>
        </w:rPr>
        <w:t>2</w:t>
      </w:r>
      <w:r w:rsidR="00924238" w:rsidRPr="00F105D1">
        <w:rPr>
          <w:lang w:val="lt-LT"/>
        </w:rPr>
        <w:t xml:space="preserve">8 d. </w:t>
      </w:r>
      <w:r w:rsidR="009D6C2E" w:rsidRPr="00F105D1">
        <w:rPr>
          <w:lang w:val="lt-LT"/>
        </w:rPr>
        <w:t>sprendim</w:t>
      </w:r>
      <w:r w:rsidR="00924238" w:rsidRPr="00F105D1">
        <w:rPr>
          <w:lang w:val="lt-LT"/>
        </w:rPr>
        <w:t>ą</w:t>
      </w:r>
      <w:r w:rsidR="009D6C2E" w:rsidRPr="00F105D1">
        <w:rPr>
          <w:lang w:val="lt-LT"/>
        </w:rPr>
        <w:t xml:space="preserve"> Nr. T11-</w:t>
      </w:r>
      <w:r w:rsidR="002B4D15">
        <w:rPr>
          <w:lang w:val="lt-LT"/>
        </w:rPr>
        <w:t>374</w:t>
      </w:r>
      <w:r w:rsidR="009D6C2E" w:rsidRPr="00F105D1">
        <w:rPr>
          <w:lang w:val="lt-LT"/>
        </w:rPr>
        <w:t xml:space="preserve"> „</w:t>
      </w:r>
      <w:r w:rsidRPr="00F105D1">
        <w:rPr>
          <w:lang w:val="lt-LT"/>
        </w:rPr>
        <w:t>Dėl Klaipėdos rajono savivaldybės turto valdymo, naudo</w:t>
      </w:r>
      <w:r w:rsidR="009D6C2E" w:rsidRPr="00F105D1">
        <w:rPr>
          <w:lang w:val="lt-LT"/>
        </w:rPr>
        <w:t>jimo ir disponavimo juo tvarkos</w:t>
      </w:r>
      <w:r w:rsidR="00924238" w:rsidRPr="00F105D1">
        <w:rPr>
          <w:lang w:val="lt-LT"/>
        </w:rPr>
        <w:t xml:space="preserve"> aprašo patvirtinimo</w:t>
      </w:r>
      <w:r w:rsidR="009D6C2E" w:rsidRPr="00F105D1">
        <w:rPr>
          <w:lang w:val="lt-LT"/>
        </w:rPr>
        <w:t>“</w:t>
      </w:r>
      <w:r w:rsidR="0032400A">
        <w:rPr>
          <w:lang w:val="lt-LT"/>
        </w:rPr>
        <w:t>.</w:t>
      </w:r>
      <w:r w:rsidR="008B3DFA" w:rsidRPr="00F105D1">
        <w:rPr>
          <w:lang w:val="lt-LT"/>
        </w:rPr>
        <w:t xml:space="preserve"> </w:t>
      </w:r>
    </w:p>
    <w:p w14:paraId="20A11C6E" w14:textId="617ABDB6" w:rsidR="00AD1865" w:rsidRPr="00AD1865" w:rsidRDefault="00AD1865" w:rsidP="00AD1865">
      <w:pPr>
        <w:ind w:firstLine="1134"/>
        <w:jc w:val="both"/>
        <w:rPr>
          <w:lang w:val="lt-LT"/>
        </w:rPr>
      </w:pPr>
      <w:r>
        <w:rPr>
          <w:lang w:val="lt-LT"/>
        </w:rPr>
        <w:t xml:space="preserve">3. </w:t>
      </w:r>
      <w:r w:rsidRPr="00AD1865">
        <w:rPr>
          <w:lang w:val="lt-LT"/>
        </w:rPr>
        <w:t>Skelbti šį sprendimą Teisės aktų registre ir Klaipėdos rajono savivaldybės interneto svetainėje.</w:t>
      </w:r>
    </w:p>
    <w:p w14:paraId="7A852477" w14:textId="4DD20EBF" w:rsidR="002B4D15" w:rsidRDefault="002B4D15" w:rsidP="002B4D15">
      <w:pPr>
        <w:jc w:val="both"/>
        <w:rPr>
          <w:lang w:val="lt-LT"/>
        </w:rPr>
      </w:pPr>
    </w:p>
    <w:p w14:paraId="0E8C91DA" w14:textId="41C41137" w:rsidR="002B4D15" w:rsidRDefault="002B4D15" w:rsidP="002B4D15">
      <w:pPr>
        <w:jc w:val="both"/>
        <w:rPr>
          <w:lang w:val="lt-LT"/>
        </w:rPr>
      </w:pPr>
    </w:p>
    <w:p w14:paraId="60D4D846" w14:textId="77777777" w:rsidR="002B4D15" w:rsidRPr="002B4D15" w:rsidRDefault="002B4D15" w:rsidP="002B4D15">
      <w:pPr>
        <w:jc w:val="both"/>
        <w:rPr>
          <w:lang w:val="lt-LT"/>
        </w:rPr>
      </w:pPr>
    </w:p>
    <w:p w14:paraId="6079D6C3" w14:textId="153609D4" w:rsidR="002B4D15" w:rsidRPr="002B4D15" w:rsidRDefault="002B4D15" w:rsidP="002B4D15">
      <w:pPr>
        <w:jc w:val="both"/>
        <w:rPr>
          <w:lang w:val="lt-LT"/>
        </w:rPr>
      </w:pPr>
      <w:r w:rsidRPr="002B4D15">
        <w:rPr>
          <w:lang w:val="lt-LT"/>
        </w:rPr>
        <w:t>Savivaldybės meras</w:t>
      </w:r>
      <w:r w:rsidRPr="002B4D15">
        <w:rPr>
          <w:lang w:val="lt-LT"/>
        </w:rPr>
        <w:tab/>
      </w:r>
      <w:r w:rsidRPr="002B4D15">
        <w:rPr>
          <w:lang w:val="lt-LT"/>
        </w:rPr>
        <w:tab/>
      </w:r>
      <w:r w:rsidRPr="002B4D15">
        <w:rPr>
          <w:lang w:val="lt-LT"/>
        </w:rPr>
        <w:tab/>
      </w:r>
      <w:r w:rsidRPr="002B4D15">
        <w:rPr>
          <w:lang w:val="lt-LT"/>
        </w:rPr>
        <w:tab/>
      </w:r>
      <w:r w:rsidR="00917479">
        <w:rPr>
          <w:lang w:val="lt-LT"/>
        </w:rPr>
        <w:tab/>
      </w:r>
      <w:r w:rsidR="00917479">
        <w:rPr>
          <w:lang w:val="lt-LT"/>
        </w:rPr>
        <w:tab/>
      </w:r>
      <w:r w:rsidR="00917479">
        <w:rPr>
          <w:lang w:val="lt-LT"/>
        </w:rPr>
        <w:tab/>
      </w:r>
      <w:r w:rsidR="00917479">
        <w:rPr>
          <w:lang w:val="lt-LT"/>
        </w:rPr>
        <w:tab/>
        <w:t xml:space="preserve">       Bronius Markauskas</w:t>
      </w:r>
    </w:p>
    <w:p w14:paraId="3D30CECE" w14:textId="3D30EC3A" w:rsidR="002B4D15" w:rsidRDefault="002B4D15" w:rsidP="002B4D15">
      <w:pPr>
        <w:jc w:val="both"/>
        <w:rPr>
          <w:lang w:val="lt-LT"/>
        </w:rPr>
      </w:pPr>
    </w:p>
    <w:p w14:paraId="30EBEC1B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1AF9036A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743393CD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7527388A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2C4D3A03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76B110F2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252C9CED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2745841B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122DB692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6AE6E139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63842E30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78071835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70D51325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44D415E4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417BE467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2354AF98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0F305355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3F395D5E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51937154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6E6871E7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25C9E6D3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p w14:paraId="63717ABC" w14:textId="77777777" w:rsidR="00917479" w:rsidRDefault="00917479" w:rsidP="002B4D15">
      <w:pPr>
        <w:ind w:left="4320"/>
        <w:rPr>
          <w:shd w:val="clear" w:color="auto" w:fill="FFFFFF"/>
          <w:lang w:val="lt-LT"/>
        </w:rPr>
      </w:pPr>
    </w:p>
    <w:sectPr w:rsidR="00917479" w:rsidSect="00917479">
      <w:headerReference w:type="default" r:id="rId9"/>
      <w:footerReference w:type="even" r:id="rId10"/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B9F5D" w14:textId="77777777" w:rsidR="00B24AD3" w:rsidRDefault="00B24AD3">
      <w:r>
        <w:separator/>
      </w:r>
    </w:p>
  </w:endnote>
  <w:endnote w:type="continuationSeparator" w:id="0">
    <w:p w14:paraId="52C151D0" w14:textId="77777777" w:rsidR="00B24AD3" w:rsidRDefault="00B2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1504" w14:textId="77777777" w:rsidR="001A63D9" w:rsidRDefault="001A63D9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2CE11112" w14:textId="77777777" w:rsidR="001A63D9" w:rsidRDefault="001A63D9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E0755" w14:textId="77777777" w:rsidR="00B24AD3" w:rsidRDefault="00B24AD3">
      <w:r>
        <w:separator/>
      </w:r>
    </w:p>
  </w:footnote>
  <w:footnote w:type="continuationSeparator" w:id="0">
    <w:p w14:paraId="5DC7902F" w14:textId="77777777" w:rsidR="00B24AD3" w:rsidRDefault="00B24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6CBF" w14:textId="77777777" w:rsidR="001A63D9" w:rsidRPr="002D3824" w:rsidRDefault="001A63D9" w:rsidP="00A90433">
    <w:pPr>
      <w:pStyle w:val="Antrats"/>
      <w:ind w:left="360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7A36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526A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C8F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343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6E2EF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3AF9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5654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042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A0B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308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D76C8E"/>
    <w:multiLevelType w:val="hybridMultilevel"/>
    <w:tmpl w:val="9C7E2712"/>
    <w:lvl w:ilvl="0" w:tplc="E4CE3DA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3DB6FB1"/>
    <w:multiLevelType w:val="hybridMultilevel"/>
    <w:tmpl w:val="37B219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C2C"/>
    <w:multiLevelType w:val="hybridMultilevel"/>
    <w:tmpl w:val="8B721C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B73FA"/>
    <w:multiLevelType w:val="hybridMultilevel"/>
    <w:tmpl w:val="4BD8212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CB42C72">
      <w:start w:val="1"/>
      <w:numFmt w:val="decimal"/>
      <w:lvlText w:val="%2)"/>
      <w:lvlJc w:val="left"/>
      <w:pPr>
        <w:tabs>
          <w:tab w:val="num" w:pos="2925"/>
        </w:tabs>
        <w:ind w:left="2925" w:hanging="11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E407045"/>
    <w:multiLevelType w:val="hybridMultilevel"/>
    <w:tmpl w:val="C262D9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5"/>
    <w:rsid w:val="00010394"/>
    <w:rsid w:val="0001043B"/>
    <w:rsid w:val="00011122"/>
    <w:rsid w:val="000212FE"/>
    <w:rsid w:val="000313D0"/>
    <w:rsid w:val="000317D0"/>
    <w:rsid w:val="000578D5"/>
    <w:rsid w:val="00072DD7"/>
    <w:rsid w:val="00077675"/>
    <w:rsid w:val="0008223E"/>
    <w:rsid w:val="000822FC"/>
    <w:rsid w:val="000915AD"/>
    <w:rsid w:val="000A25BB"/>
    <w:rsid w:val="000A6A69"/>
    <w:rsid w:val="000B167F"/>
    <w:rsid w:val="000B4C78"/>
    <w:rsid w:val="000B545E"/>
    <w:rsid w:val="000B5BCC"/>
    <w:rsid w:val="000D512C"/>
    <w:rsid w:val="000E7BC1"/>
    <w:rsid w:val="000F2F28"/>
    <w:rsid w:val="000F4EDA"/>
    <w:rsid w:val="000F736A"/>
    <w:rsid w:val="00103ABE"/>
    <w:rsid w:val="0011288D"/>
    <w:rsid w:val="00125E49"/>
    <w:rsid w:val="0013405A"/>
    <w:rsid w:val="00141B6A"/>
    <w:rsid w:val="00143297"/>
    <w:rsid w:val="001568FA"/>
    <w:rsid w:val="00157E5E"/>
    <w:rsid w:val="00174D65"/>
    <w:rsid w:val="00180CEC"/>
    <w:rsid w:val="00182130"/>
    <w:rsid w:val="00191901"/>
    <w:rsid w:val="001A0966"/>
    <w:rsid w:val="001A63D9"/>
    <w:rsid w:val="001E7560"/>
    <w:rsid w:val="001F0165"/>
    <w:rsid w:val="001F0861"/>
    <w:rsid w:val="001F40EE"/>
    <w:rsid w:val="001F5A46"/>
    <w:rsid w:val="00206CDD"/>
    <w:rsid w:val="0021164A"/>
    <w:rsid w:val="00221779"/>
    <w:rsid w:val="00226D1A"/>
    <w:rsid w:val="00231DE6"/>
    <w:rsid w:val="002336AC"/>
    <w:rsid w:val="0023439C"/>
    <w:rsid w:val="00255014"/>
    <w:rsid w:val="00261BF1"/>
    <w:rsid w:val="00262D35"/>
    <w:rsid w:val="002633CE"/>
    <w:rsid w:val="00267574"/>
    <w:rsid w:val="002722A5"/>
    <w:rsid w:val="0027471A"/>
    <w:rsid w:val="0027525E"/>
    <w:rsid w:val="002B0D32"/>
    <w:rsid w:val="002B1084"/>
    <w:rsid w:val="002B3D4F"/>
    <w:rsid w:val="002B4D15"/>
    <w:rsid w:val="002C3259"/>
    <w:rsid w:val="002C6634"/>
    <w:rsid w:val="002C7E01"/>
    <w:rsid w:val="002D3824"/>
    <w:rsid w:val="002D4CEC"/>
    <w:rsid w:val="002E3F25"/>
    <w:rsid w:val="002E730E"/>
    <w:rsid w:val="00312C59"/>
    <w:rsid w:val="0032291D"/>
    <w:rsid w:val="00323C74"/>
    <w:rsid w:val="0032400A"/>
    <w:rsid w:val="0032414F"/>
    <w:rsid w:val="00334FFA"/>
    <w:rsid w:val="003350A8"/>
    <w:rsid w:val="00342E4F"/>
    <w:rsid w:val="00354C7A"/>
    <w:rsid w:val="003609D6"/>
    <w:rsid w:val="003615EE"/>
    <w:rsid w:val="003778C6"/>
    <w:rsid w:val="00383809"/>
    <w:rsid w:val="00383D19"/>
    <w:rsid w:val="00387AF0"/>
    <w:rsid w:val="00390390"/>
    <w:rsid w:val="00392ED9"/>
    <w:rsid w:val="003937D5"/>
    <w:rsid w:val="003A21AD"/>
    <w:rsid w:val="003B148B"/>
    <w:rsid w:val="003B5B25"/>
    <w:rsid w:val="003C686E"/>
    <w:rsid w:val="003D3423"/>
    <w:rsid w:val="003E4B65"/>
    <w:rsid w:val="003E550B"/>
    <w:rsid w:val="003E6583"/>
    <w:rsid w:val="00410BDA"/>
    <w:rsid w:val="00421E5C"/>
    <w:rsid w:val="004245F9"/>
    <w:rsid w:val="00425E45"/>
    <w:rsid w:val="0043421D"/>
    <w:rsid w:val="0044741D"/>
    <w:rsid w:val="00461085"/>
    <w:rsid w:val="00464EB3"/>
    <w:rsid w:val="004678E5"/>
    <w:rsid w:val="00470881"/>
    <w:rsid w:val="00471720"/>
    <w:rsid w:val="0048401F"/>
    <w:rsid w:val="00491406"/>
    <w:rsid w:val="004918D8"/>
    <w:rsid w:val="00491B3C"/>
    <w:rsid w:val="004942BD"/>
    <w:rsid w:val="004B6A15"/>
    <w:rsid w:val="004C0389"/>
    <w:rsid w:val="004E0AFF"/>
    <w:rsid w:val="004E490A"/>
    <w:rsid w:val="004E4FAD"/>
    <w:rsid w:val="004E5E48"/>
    <w:rsid w:val="004F1E71"/>
    <w:rsid w:val="004F5305"/>
    <w:rsid w:val="00502C29"/>
    <w:rsid w:val="00506E07"/>
    <w:rsid w:val="00507B54"/>
    <w:rsid w:val="00511C25"/>
    <w:rsid w:val="00512015"/>
    <w:rsid w:val="00513C2D"/>
    <w:rsid w:val="00517DBD"/>
    <w:rsid w:val="00521AF7"/>
    <w:rsid w:val="005229B9"/>
    <w:rsid w:val="00545171"/>
    <w:rsid w:val="00545595"/>
    <w:rsid w:val="00552459"/>
    <w:rsid w:val="00560DF1"/>
    <w:rsid w:val="00561928"/>
    <w:rsid w:val="00565663"/>
    <w:rsid w:val="005759A4"/>
    <w:rsid w:val="00575A66"/>
    <w:rsid w:val="00594931"/>
    <w:rsid w:val="00595871"/>
    <w:rsid w:val="005A1CF1"/>
    <w:rsid w:val="005A64D8"/>
    <w:rsid w:val="005B16E8"/>
    <w:rsid w:val="005B408C"/>
    <w:rsid w:val="005B72D8"/>
    <w:rsid w:val="005C4797"/>
    <w:rsid w:val="005D2AEB"/>
    <w:rsid w:val="005D7A34"/>
    <w:rsid w:val="005E4A09"/>
    <w:rsid w:val="005F0027"/>
    <w:rsid w:val="005F0BC0"/>
    <w:rsid w:val="0061553D"/>
    <w:rsid w:val="006247E1"/>
    <w:rsid w:val="0062535B"/>
    <w:rsid w:val="006312F8"/>
    <w:rsid w:val="006367C5"/>
    <w:rsid w:val="00640EF8"/>
    <w:rsid w:val="00643FB0"/>
    <w:rsid w:val="00646279"/>
    <w:rsid w:val="006770EE"/>
    <w:rsid w:val="00677DF4"/>
    <w:rsid w:val="00687375"/>
    <w:rsid w:val="006A52F7"/>
    <w:rsid w:val="006A6FEA"/>
    <w:rsid w:val="006C1292"/>
    <w:rsid w:val="006C6567"/>
    <w:rsid w:val="006C6B8B"/>
    <w:rsid w:val="006D0E32"/>
    <w:rsid w:val="006F1E21"/>
    <w:rsid w:val="00714D8C"/>
    <w:rsid w:val="007272E8"/>
    <w:rsid w:val="0072779C"/>
    <w:rsid w:val="00747517"/>
    <w:rsid w:val="00764710"/>
    <w:rsid w:val="00772FB7"/>
    <w:rsid w:val="007764C3"/>
    <w:rsid w:val="00777B51"/>
    <w:rsid w:val="007806BA"/>
    <w:rsid w:val="0078775F"/>
    <w:rsid w:val="00797150"/>
    <w:rsid w:val="007A7D27"/>
    <w:rsid w:val="007B7D5D"/>
    <w:rsid w:val="007C7885"/>
    <w:rsid w:val="007E206B"/>
    <w:rsid w:val="007E7D09"/>
    <w:rsid w:val="007F00D3"/>
    <w:rsid w:val="007F21D9"/>
    <w:rsid w:val="007F6C83"/>
    <w:rsid w:val="0080217D"/>
    <w:rsid w:val="008067FB"/>
    <w:rsid w:val="00810D9C"/>
    <w:rsid w:val="00811FB1"/>
    <w:rsid w:val="00815678"/>
    <w:rsid w:val="00820220"/>
    <w:rsid w:val="008257DE"/>
    <w:rsid w:val="008331F7"/>
    <w:rsid w:val="0083368F"/>
    <w:rsid w:val="00851B03"/>
    <w:rsid w:val="00863648"/>
    <w:rsid w:val="008744D7"/>
    <w:rsid w:val="008777F5"/>
    <w:rsid w:val="00880D5A"/>
    <w:rsid w:val="008830AA"/>
    <w:rsid w:val="00883214"/>
    <w:rsid w:val="00893E04"/>
    <w:rsid w:val="00897CFD"/>
    <w:rsid w:val="008B3DFA"/>
    <w:rsid w:val="008B7DFE"/>
    <w:rsid w:val="008C0F4E"/>
    <w:rsid w:val="008C4F23"/>
    <w:rsid w:val="008D1A96"/>
    <w:rsid w:val="008D4703"/>
    <w:rsid w:val="008D5B43"/>
    <w:rsid w:val="008E5B0B"/>
    <w:rsid w:val="008F747F"/>
    <w:rsid w:val="00903359"/>
    <w:rsid w:val="009122EF"/>
    <w:rsid w:val="00917479"/>
    <w:rsid w:val="009201E9"/>
    <w:rsid w:val="00922004"/>
    <w:rsid w:val="00924238"/>
    <w:rsid w:val="009353C5"/>
    <w:rsid w:val="009427CF"/>
    <w:rsid w:val="00950AA5"/>
    <w:rsid w:val="009558D2"/>
    <w:rsid w:val="0096446B"/>
    <w:rsid w:val="00964B16"/>
    <w:rsid w:val="00974907"/>
    <w:rsid w:val="0097691E"/>
    <w:rsid w:val="00986A92"/>
    <w:rsid w:val="0098774E"/>
    <w:rsid w:val="009940FA"/>
    <w:rsid w:val="00997E63"/>
    <w:rsid w:val="009A284F"/>
    <w:rsid w:val="009A518F"/>
    <w:rsid w:val="009B14C5"/>
    <w:rsid w:val="009B1643"/>
    <w:rsid w:val="009C196C"/>
    <w:rsid w:val="009C3D67"/>
    <w:rsid w:val="009D6C2E"/>
    <w:rsid w:val="009E4002"/>
    <w:rsid w:val="009E5D80"/>
    <w:rsid w:val="009E6AF6"/>
    <w:rsid w:val="00A01FA2"/>
    <w:rsid w:val="00A05A5E"/>
    <w:rsid w:val="00A112BC"/>
    <w:rsid w:val="00A25896"/>
    <w:rsid w:val="00A275D6"/>
    <w:rsid w:val="00A373E3"/>
    <w:rsid w:val="00A437F9"/>
    <w:rsid w:val="00A47CB0"/>
    <w:rsid w:val="00A52E21"/>
    <w:rsid w:val="00A612FD"/>
    <w:rsid w:val="00A622B6"/>
    <w:rsid w:val="00A62D02"/>
    <w:rsid w:val="00A6692B"/>
    <w:rsid w:val="00A76AB9"/>
    <w:rsid w:val="00A832B5"/>
    <w:rsid w:val="00A86232"/>
    <w:rsid w:val="00A876E1"/>
    <w:rsid w:val="00A90433"/>
    <w:rsid w:val="00A957E0"/>
    <w:rsid w:val="00AA7790"/>
    <w:rsid w:val="00AB2855"/>
    <w:rsid w:val="00AB5DC1"/>
    <w:rsid w:val="00AC0DA3"/>
    <w:rsid w:val="00AC72A3"/>
    <w:rsid w:val="00AD1865"/>
    <w:rsid w:val="00AE0AC5"/>
    <w:rsid w:val="00AE0C75"/>
    <w:rsid w:val="00AE518B"/>
    <w:rsid w:val="00AE5400"/>
    <w:rsid w:val="00AE73AD"/>
    <w:rsid w:val="00AF6D7E"/>
    <w:rsid w:val="00B10407"/>
    <w:rsid w:val="00B1206C"/>
    <w:rsid w:val="00B21F21"/>
    <w:rsid w:val="00B22DB4"/>
    <w:rsid w:val="00B23F5E"/>
    <w:rsid w:val="00B24AD3"/>
    <w:rsid w:val="00B31C55"/>
    <w:rsid w:val="00B32302"/>
    <w:rsid w:val="00B40A64"/>
    <w:rsid w:val="00B44248"/>
    <w:rsid w:val="00B44F66"/>
    <w:rsid w:val="00B7493F"/>
    <w:rsid w:val="00B851F0"/>
    <w:rsid w:val="00BA0874"/>
    <w:rsid w:val="00BA0EDA"/>
    <w:rsid w:val="00BA7BDA"/>
    <w:rsid w:val="00BA7C14"/>
    <w:rsid w:val="00BB0C09"/>
    <w:rsid w:val="00BB19BF"/>
    <w:rsid w:val="00BC5187"/>
    <w:rsid w:val="00BC5A8E"/>
    <w:rsid w:val="00BD2797"/>
    <w:rsid w:val="00BD327E"/>
    <w:rsid w:val="00BD5B7C"/>
    <w:rsid w:val="00BD7A98"/>
    <w:rsid w:val="00BE57F1"/>
    <w:rsid w:val="00C070BB"/>
    <w:rsid w:val="00C23E3A"/>
    <w:rsid w:val="00C24002"/>
    <w:rsid w:val="00C262DA"/>
    <w:rsid w:val="00C35380"/>
    <w:rsid w:val="00C50958"/>
    <w:rsid w:val="00C517C2"/>
    <w:rsid w:val="00C55AB9"/>
    <w:rsid w:val="00C60075"/>
    <w:rsid w:val="00C80417"/>
    <w:rsid w:val="00C8758D"/>
    <w:rsid w:val="00C969C8"/>
    <w:rsid w:val="00CA583B"/>
    <w:rsid w:val="00CA730C"/>
    <w:rsid w:val="00CB671C"/>
    <w:rsid w:val="00CC69C9"/>
    <w:rsid w:val="00CF392D"/>
    <w:rsid w:val="00D011FD"/>
    <w:rsid w:val="00D037D4"/>
    <w:rsid w:val="00D039F4"/>
    <w:rsid w:val="00D23DCC"/>
    <w:rsid w:val="00D3492A"/>
    <w:rsid w:val="00D433ED"/>
    <w:rsid w:val="00D50074"/>
    <w:rsid w:val="00D5601F"/>
    <w:rsid w:val="00D56C6C"/>
    <w:rsid w:val="00D573DE"/>
    <w:rsid w:val="00D666F4"/>
    <w:rsid w:val="00D72661"/>
    <w:rsid w:val="00D73BC2"/>
    <w:rsid w:val="00D7622A"/>
    <w:rsid w:val="00D76DFC"/>
    <w:rsid w:val="00D941CC"/>
    <w:rsid w:val="00D963D3"/>
    <w:rsid w:val="00DB3E02"/>
    <w:rsid w:val="00DB596D"/>
    <w:rsid w:val="00DC7E04"/>
    <w:rsid w:val="00DD3794"/>
    <w:rsid w:val="00DE35C8"/>
    <w:rsid w:val="00DE7121"/>
    <w:rsid w:val="00DF3F12"/>
    <w:rsid w:val="00E03E1C"/>
    <w:rsid w:val="00E11B0E"/>
    <w:rsid w:val="00E15133"/>
    <w:rsid w:val="00E16A8E"/>
    <w:rsid w:val="00E206CE"/>
    <w:rsid w:val="00E232B3"/>
    <w:rsid w:val="00E23BBE"/>
    <w:rsid w:val="00E2468C"/>
    <w:rsid w:val="00E2488B"/>
    <w:rsid w:val="00E24CAD"/>
    <w:rsid w:val="00E24F09"/>
    <w:rsid w:val="00E321B8"/>
    <w:rsid w:val="00E3321D"/>
    <w:rsid w:val="00E3484A"/>
    <w:rsid w:val="00E35530"/>
    <w:rsid w:val="00E408C0"/>
    <w:rsid w:val="00E5128E"/>
    <w:rsid w:val="00E7636F"/>
    <w:rsid w:val="00E8158C"/>
    <w:rsid w:val="00E83ADE"/>
    <w:rsid w:val="00E867F8"/>
    <w:rsid w:val="00EA4B40"/>
    <w:rsid w:val="00EB26EA"/>
    <w:rsid w:val="00ED1165"/>
    <w:rsid w:val="00ED328E"/>
    <w:rsid w:val="00ED6485"/>
    <w:rsid w:val="00ED6FD0"/>
    <w:rsid w:val="00EE047F"/>
    <w:rsid w:val="00EE1AA9"/>
    <w:rsid w:val="00EE1E8E"/>
    <w:rsid w:val="00EF3011"/>
    <w:rsid w:val="00EF7304"/>
    <w:rsid w:val="00F00314"/>
    <w:rsid w:val="00F105D1"/>
    <w:rsid w:val="00F13452"/>
    <w:rsid w:val="00F1743F"/>
    <w:rsid w:val="00F174F5"/>
    <w:rsid w:val="00F23F7B"/>
    <w:rsid w:val="00F32731"/>
    <w:rsid w:val="00F335A9"/>
    <w:rsid w:val="00F348A5"/>
    <w:rsid w:val="00F400BC"/>
    <w:rsid w:val="00F457BB"/>
    <w:rsid w:val="00F56442"/>
    <w:rsid w:val="00F70B29"/>
    <w:rsid w:val="00F72383"/>
    <w:rsid w:val="00F84FB8"/>
    <w:rsid w:val="00F87EBF"/>
    <w:rsid w:val="00F926CA"/>
    <w:rsid w:val="00F95173"/>
    <w:rsid w:val="00FB4CA0"/>
    <w:rsid w:val="00FC4876"/>
    <w:rsid w:val="00FD4405"/>
    <w:rsid w:val="00FE19AB"/>
    <w:rsid w:val="00FE3122"/>
    <w:rsid w:val="00FE37B5"/>
    <w:rsid w:val="00FF0F15"/>
    <w:rsid w:val="00FF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BE00F"/>
  <w15:chartTrackingRefBased/>
  <w15:docId w15:val="{64314BD7-97B6-487D-B508-AF34569B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character" w:customStyle="1" w:styleId="Typewriter">
    <w:name w:val="Typewriter"/>
    <w:rPr>
      <w:rFonts w:ascii="Courier New" w:hAnsi="Courier New"/>
      <w:sz w:val="20"/>
    </w:rPr>
  </w:style>
  <w:style w:type="paragraph" w:styleId="Pagrindinistekstas2">
    <w:name w:val="Body Text 2"/>
    <w:basedOn w:val="prastasis"/>
    <w:pPr>
      <w:spacing w:line="360" w:lineRule="auto"/>
      <w:jc w:val="both"/>
    </w:pPr>
    <w:rPr>
      <w:rFonts w:ascii="Bookman Old Style" w:hAnsi="Bookman Old Style"/>
      <w:sz w:val="22"/>
      <w:szCs w:val="20"/>
      <w:lang w:val="lt-LT"/>
    </w:rPr>
  </w:style>
  <w:style w:type="paragraph" w:customStyle="1" w:styleId="Preformatted">
    <w:name w:val="Preformatted"/>
    <w:basedOn w:val="prastasis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val="lt-LT"/>
    </w:rPr>
  </w:style>
  <w:style w:type="paragraph" w:styleId="Pagrindinistekstas">
    <w:name w:val="Body Text"/>
    <w:basedOn w:val="prastasis"/>
    <w:pPr>
      <w:jc w:val="center"/>
    </w:pPr>
    <w:rPr>
      <w:sz w:val="28"/>
    </w:rPr>
  </w:style>
  <w:style w:type="paragraph" w:styleId="Pagrindiniotekstotrauka">
    <w:name w:val="Body Text Indent"/>
    <w:basedOn w:val="prastasis"/>
    <w:pPr>
      <w:ind w:firstLine="720"/>
      <w:jc w:val="both"/>
    </w:pPr>
    <w:rPr>
      <w:lang w:val="lt-LT"/>
    </w:rPr>
  </w:style>
  <w:style w:type="paragraph" w:customStyle="1" w:styleId="DefinitionTerm">
    <w:name w:val="Definition Term"/>
    <w:basedOn w:val="prastasis"/>
    <w:next w:val="prastasis"/>
    <w:pPr>
      <w:widowControl w:val="0"/>
    </w:pPr>
    <w:rPr>
      <w:snapToGrid w:val="0"/>
      <w:szCs w:val="20"/>
      <w:lang w:val="en-US"/>
    </w:rPr>
  </w:style>
  <w:style w:type="paragraph" w:styleId="Pagrindinistekstas3">
    <w:name w:val="Body Text 3"/>
    <w:basedOn w:val="prastasis"/>
    <w:pPr>
      <w:widowControl w:val="0"/>
      <w:jc w:val="center"/>
    </w:pPr>
    <w:rPr>
      <w:snapToGrid w:val="0"/>
      <w:szCs w:val="20"/>
      <w:lang w:val="lt-LT"/>
    </w:rPr>
  </w:style>
  <w:style w:type="paragraph" w:styleId="Debesliotekstas">
    <w:name w:val="Balloon Text"/>
    <w:basedOn w:val="prastasis"/>
    <w:semiHidden/>
    <w:rsid w:val="00687375"/>
    <w:rPr>
      <w:rFonts w:ascii="Tahoma" w:hAnsi="Tahoma" w:cs="Tahoma"/>
      <w:sz w:val="16"/>
      <w:szCs w:val="16"/>
    </w:rPr>
  </w:style>
  <w:style w:type="character" w:customStyle="1" w:styleId="datametai">
    <w:name w:val="datametai"/>
    <w:basedOn w:val="Numatytasispastraiposriftas"/>
    <w:rsid w:val="0072779C"/>
  </w:style>
  <w:style w:type="character" w:customStyle="1" w:styleId="datamnuo">
    <w:name w:val="datamnuo"/>
    <w:basedOn w:val="Numatytasispastraiposriftas"/>
    <w:rsid w:val="0072779C"/>
  </w:style>
  <w:style w:type="character" w:customStyle="1" w:styleId="datadiena">
    <w:name w:val="datadiena"/>
    <w:basedOn w:val="Numatytasispastraiposriftas"/>
    <w:rsid w:val="0072779C"/>
  </w:style>
  <w:style w:type="character" w:customStyle="1" w:styleId="statymonr">
    <w:name w:val="statymonr"/>
    <w:basedOn w:val="Numatytasispastraiposriftas"/>
    <w:rsid w:val="0072779C"/>
  </w:style>
  <w:style w:type="paragraph" w:customStyle="1" w:styleId="Pagrindinistekstas1">
    <w:name w:val="Pagrindinis tekstas1"/>
    <w:rsid w:val="00E3321D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ISTATYMAS">
    <w:name w:val="ISTATYMAS"/>
    <w:rsid w:val="00E3321D"/>
    <w:pPr>
      <w:jc w:val="center"/>
    </w:pPr>
    <w:rPr>
      <w:rFonts w:ascii="TimesLT" w:hAnsi="TimesLT"/>
      <w:snapToGrid w:val="0"/>
      <w:lang w:val="en-US" w:eastAsia="en-US"/>
    </w:rPr>
  </w:style>
  <w:style w:type="paragraph" w:customStyle="1" w:styleId="Pavadinimas1">
    <w:name w:val="Pavadinimas1"/>
    <w:rsid w:val="00E3321D"/>
    <w:pPr>
      <w:ind w:left="850"/>
    </w:pPr>
    <w:rPr>
      <w:rFonts w:ascii="TimesLT" w:hAnsi="TimesLT"/>
      <w:b/>
      <w:caps/>
      <w:snapToGrid w:val="0"/>
      <w:sz w:val="22"/>
      <w:lang w:val="en-US" w:eastAsia="en-US"/>
    </w:rPr>
  </w:style>
  <w:style w:type="paragraph" w:styleId="Antrats">
    <w:name w:val="header"/>
    <w:basedOn w:val="prastasis"/>
    <w:link w:val="AntratsDiagrama"/>
    <w:uiPriority w:val="99"/>
    <w:rsid w:val="009C3D6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8B7DFE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uiPriority w:val="99"/>
    <w:rsid w:val="008B7DFE"/>
    <w:rPr>
      <w:rFonts w:ascii="TimesLT" w:hAnsi="TimesLT"/>
      <w:sz w:val="24"/>
      <w:lang w:eastAsia="en-US"/>
    </w:rPr>
  </w:style>
  <w:style w:type="character" w:styleId="Komentaronuoroda">
    <w:name w:val="annotation reference"/>
    <w:basedOn w:val="Numatytasispastraiposriftas"/>
    <w:rsid w:val="0038380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8380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8380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38380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383809"/>
    <w:rPr>
      <w:b/>
      <w:bCs/>
      <w:lang w:val="en-GB" w:eastAsia="en-US"/>
    </w:rPr>
  </w:style>
  <w:style w:type="character" w:customStyle="1" w:styleId="FontStyle150">
    <w:name w:val="Font Style150"/>
    <w:rsid w:val="00BC5A8E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TARYBOSsprendi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B0782-C603-4AE4-874E-6AE9FA2E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TARYBOSsprendimas.dot</Template>
  <TotalTime>2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AUDRIUS</dc:creator>
  <cp:keywords/>
  <cp:lastModifiedBy>Dainora Daugeliene</cp:lastModifiedBy>
  <cp:revision>4</cp:revision>
  <cp:lastPrinted>2019-11-12T08:36:00Z</cp:lastPrinted>
  <dcterms:created xsi:type="dcterms:W3CDTF">2021-05-19T11:31:00Z</dcterms:created>
  <dcterms:modified xsi:type="dcterms:W3CDTF">2021-05-28T09:13:00Z</dcterms:modified>
</cp:coreProperties>
</file>