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6C87" w14:textId="77777777" w:rsidR="0046676B" w:rsidRPr="00835490" w:rsidRDefault="0046676B" w:rsidP="0046676B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62EA1130" wp14:editId="48A23B93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9E125CC" w14:textId="77777777" w:rsidR="0046676B" w:rsidRPr="00835490" w:rsidRDefault="0046676B" w:rsidP="0046676B">
      <w:pPr>
        <w:jc w:val="center"/>
        <w:rPr>
          <w:b/>
          <w:bCs/>
          <w:caps/>
          <w:sz w:val="12"/>
          <w:szCs w:val="12"/>
        </w:rPr>
      </w:pPr>
    </w:p>
    <w:p w14:paraId="7D73EA22" w14:textId="77777777" w:rsidR="0046676B" w:rsidRPr="00835490" w:rsidRDefault="0046676B" w:rsidP="0046676B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52E2758F" w14:textId="77777777" w:rsidR="0046676B" w:rsidRPr="0046676B" w:rsidRDefault="0046676B" w:rsidP="004B0DAB">
      <w:pPr>
        <w:jc w:val="center"/>
      </w:pPr>
    </w:p>
    <w:p w14:paraId="29F28CF3" w14:textId="69509148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>SPRENDIMAS</w:t>
      </w:r>
    </w:p>
    <w:p w14:paraId="5916163A" w14:textId="3ADFAA58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 xml:space="preserve">DĖL </w:t>
      </w:r>
      <w:r w:rsidR="003128DE" w:rsidRPr="004B0DAB">
        <w:rPr>
          <w:b/>
          <w:bCs/>
          <w:sz w:val="28"/>
          <w:szCs w:val="28"/>
        </w:rPr>
        <w:t xml:space="preserve">PRITARIMO </w:t>
      </w:r>
      <w:r w:rsidR="007D539A" w:rsidRPr="004B0DAB">
        <w:rPr>
          <w:b/>
          <w:bCs/>
          <w:sz w:val="28"/>
          <w:szCs w:val="28"/>
        </w:rPr>
        <w:t>KLAIPĖDOS RAJONO SAVIVALDYBĖS KONTROL</w:t>
      </w:r>
      <w:r w:rsidR="008A1413" w:rsidRPr="004B0DAB">
        <w:rPr>
          <w:b/>
          <w:bCs/>
          <w:sz w:val="28"/>
          <w:szCs w:val="28"/>
        </w:rPr>
        <w:t>Ė</w:t>
      </w:r>
      <w:r w:rsidR="007D539A" w:rsidRPr="004B0DAB">
        <w:rPr>
          <w:b/>
          <w:bCs/>
          <w:sz w:val="28"/>
          <w:szCs w:val="28"/>
        </w:rPr>
        <w:t xml:space="preserve">S </w:t>
      </w:r>
      <w:r w:rsidR="008A1413" w:rsidRPr="004B0DAB">
        <w:rPr>
          <w:b/>
          <w:bCs/>
          <w:sz w:val="28"/>
          <w:szCs w:val="28"/>
        </w:rPr>
        <w:t xml:space="preserve">IR AUDITO </w:t>
      </w:r>
      <w:r w:rsidR="007D539A" w:rsidRPr="004B0DAB">
        <w:rPr>
          <w:b/>
          <w:bCs/>
          <w:sz w:val="28"/>
          <w:szCs w:val="28"/>
        </w:rPr>
        <w:t>TARNYBOS 20</w:t>
      </w:r>
      <w:r w:rsidR="00A22E0C">
        <w:rPr>
          <w:b/>
          <w:bCs/>
          <w:sz w:val="28"/>
          <w:szCs w:val="28"/>
        </w:rPr>
        <w:t>20</w:t>
      </w:r>
      <w:r w:rsidR="007D539A" w:rsidRPr="004B0DAB">
        <w:rPr>
          <w:b/>
          <w:bCs/>
          <w:sz w:val="28"/>
          <w:szCs w:val="28"/>
        </w:rPr>
        <w:t xml:space="preserve"> METŲ VEIKLOS ATASKAIT</w:t>
      </w:r>
      <w:r w:rsidR="0008533F" w:rsidRPr="004B0DAB">
        <w:rPr>
          <w:b/>
          <w:bCs/>
          <w:sz w:val="28"/>
          <w:szCs w:val="28"/>
        </w:rPr>
        <w:t>AI</w:t>
      </w:r>
    </w:p>
    <w:bookmarkEnd w:id="2"/>
    <w:p w14:paraId="3F5F81A4" w14:textId="77777777" w:rsidR="00584305" w:rsidRPr="004B0DAB" w:rsidRDefault="00584305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4DFD50DC" w14:textId="36C0044B" w:rsidR="009B1C92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4B0DAB">
        <w:rPr>
          <w:rFonts w:ascii="Times New Roman" w:hAnsi="Times New Roman"/>
        </w:rPr>
        <w:t>20</w:t>
      </w:r>
      <w:r w:rsidR="00E068CA">
        <w:rPr>
          <w:rFonts w:ascii="Times New Roman" w:hAnsi="Times New Roman"/>
        </w:rPr>
        <w:t>2</w:t>
      </w:r>
      <w:r w:rsidR="00A22E0C">
        <w:rPr>
          <w:rFonts w:ascii="Times New Roman" w:hAnsi="Times New Roman"/>
        </w:rPr>
        <w:t>1</w:t>
      </w:r>
      <w:r w:rsidRPr="004B0DAB">
        <w:rPr>
          <w:rFonts w:ascii="Times New Roman" w:hAnsi="Times New Roman"/>
        </w:rPr>
        <w:t xml:space="preserve"> </w:t>
      </w:r>
      <w:r w:rsidRPr="004B0DAB">
        <w:rPr>
          <w:rFonts w:ascii="Times New Roman" w:hAnsi="Times New Roman"/>
          <w:caps w:val="0"/>
        </w:rPr>
        <w:t>m</w:t>
      </w:r>
      <w:r w:rsidR="0011348B" w:rsidRPr="004B0DAB">
        <w:rPr>
          <w:rFonts w:ascii="Times New Roman" w:hAnsi="Times New Roman"/>
          <w:caps w:val="0"/>
        </w:rPr>
        <w:t xml:space="preserve">. </w:t>
      </w:r>
      <w:r w:rsidR="00E068CA">
        <w:rPr>
          <w:rFonts w:ascii="Times New Roman" w:hAnsi="Times New Roman"/>
          <w:caps w:val="0"/>
        </w:rPr>
        <w:t xml:space="preserve">gegužės </w:t>
      </w:r>
      <w:r w:rsidR="0046676B">
        <w:rPr>
          <w:rFonts w:ascii="Times New Roman" w:hAnsi="Times New Roman"/>
          <w:caps w:val="0"/>
        </w:rPr>
        <w:t>27</w:t>
      </w:r>
      <w:r w:rsidR="00D22FF1" w:rsidRPr="004B0DAB">
        <w:rPr>
          <w:rFonts w:ascii="Times New Roman" w:hAnsi="Times New Roman"/>
          <w:caps w:val="0"/>
        </w:rPr>
        <w:t xml:space="preserve"> d.</w:t>
      </w:r>
      <w:r w:rsidRPr="004B0DAB">
        <w:rPr>
          <w:rFonts w:ascii="Times New Roman" w:hAnsi="Times New Roman"/>
          <w:caps w:val="0"/>
        </w:rPr>
        <w:t xml:space="preserve"> Nr</w:t>
      </w:r>
      <w:r w:rsidRPr="004B0DAB">
        <w:rPr>
          <w:rFonts w:ascii="Times New Roman" w:hAnsi="Times New Roman"/>
        </w:rPr>
        <w:t>. T11-</w:t>
      </w:r>
      <w:r w:rsidR="002320E7">
        <w:rPr>
          <w:rFonts w:ascii="Times New Roman" w:hAnsi="Times New Roman"/>
        </w:rPr>
        <w:t>164</w:t>
      </w:r>
      <w:r w:rsidRPr="004B0DAB">
        <w:rPr>
          <w:rFonts w:ascii="Times New Roman" w:hAnsi="Times New Roman"/>
        </w:rPr>
        <w:br/>
        <w:t>G</w:t>
      </w:r>
      <w:r w:rsidRPr="004B0DAB">
        <w:rPr>
          <w:rFonts w:ascii="Times New Roman" w:hAnsi="Times New Roman"/>
          <w:caps w:val="0"/>
        </w:rPr>
        <w:t>argždai</w:t>
      </w:r>
    </w:p>
    <w:p w14:paraId="70B18689" w14:textId="65832A35" w:rsidR="0046676B" w:rsidRDefault="0046676B" w:rsidP="004B0DA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4173921" w14:textId="09D83DFB" w:rsidR="00A523EA" w:rsidRPr="004B0DAB" w:rsidRDefault="008A1413" w:rsidP="001233D5">
      <w:pPr>
        <w:tabs>
          <w:tab w:val="left" w:pos="3450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>Klaipėdos rajono savivaldybės taryba, vadovaudamasi Lietuvos Respubli</w:t>
      </w:r>
      <w:r w:rsidR="00B05B01" w:rsidRPr="004B0DAB">
        <w:rPr>
          <w:lang w:val="lt-LT"/>
        </w:rPr>
        <w:t>kos vietos savivaldos įstatymo</w:t>
      </w:r>
      <w:r w:rsidR="00A523EA" w:rsidRPr="004B0DAB">
        <w:rPr>
          <w:lang w:val="lt-LT"/>
        </w:rPr>
        <w:t xml:space="preserve"> </w:t>
      </w:r>
      <w:r w:rsidRPr="004B0DAB">
        <w:rPr>
          <w:lang w:val="lt-LT"/>
        </w:rPr>
        <w:t>16 straipsnio 2 dalies 8 punktu</w:t>
      </w:r>
      <w:r w:rsidR="004B0DAB">
        <w:rPr>
          <w:lang w:val="lt-LT"/>
        </w:rPr>
        <w:t xml:space="preserve">, 27 straipsnio 9 dalies 15 punktu </w:t>
      </w:r>
      <w:r w:rsidR="00A523EA" w:rsidRPr="004B0DAB">
        <w:rPr>
          <w:lang w:val="lt-LT"/>
        </w:rPr>
        <w:t>ir</w:t>
      </w:r>
      <w:r w:rsidR="00F55AFA" w:rsidRPr="004B0DAB">
        <w:rPr>
          <w:lang w:val="lt-LT"/>
        </w:rPr>
        <w:t xml:space="preserve"> Klaipėdos rajono savivaldybės tarybos veiklos reglamento, patvirtinto Savivaldybės tarybos 2013 m. sausio 31 d. sprendimu Nr. T11- 46 (</w:t>
      </w:r>
      <w:r w:rsidR="001233D5" w:rsidRPr="001233D5">
        <w:rPr>
          <w:lang w:val="lt-LT"/>
        </w:rPr>
        <w:t>Klaipėdos rajono savivaldybės tarybos</w:t>
      </w:r>
      <w:r w:rsidR="001233D5">
        <w:rPr>
          <w:lang w:val="lt-LT"/>
        </w:rPr>
        <w:t xml:space="preserve"> </w:t>
      </w:r>
      <w:r w:rsidR="001233D5" w:rsidRPr="001233D5">
        <w:rPr>
          <w:lang w:val="lt-LT"/>
        </w:rPr>
        <w:t>2021 m. vasario 25 d. sprendimo Nr. T11-65</w:t>
      </w:r>
      <w:r w:rsidR="001233D5">
        <w:rPr>
          <w:lang w:val="lt-LT"/>
        </w:rPr>
        <w:t xml:space="preserve"> </w:t>
      </w:r>
      <w:r w:rsidR="001233D5" w:rsidRPr="001233D5">
        <w:rPr>
          <w:lang w:val="lt-LT"/>
        </w:rPr>
        <w:t>redakcija</w:t>
      </w:r>
      <w:r w:rsidR="00F55AFA" w:rsidRPr="004B0DAB">
        <w:rPr>
          <w:rFonts w:eastAsia="SimSun"/>
          <w:color w:val="000000"/>
          <w:lang w:val="lt-LT" w:eastAsia="zh-CN" w:bidi="hi-IN"/>
        </w:rPr>
        <w:t>)</w:t>
      </w:r>
      <w:r w:rsidR="00A523EA" w:rsidRPr="004B0DAB">
        <w:rPr>
          <w:lang w:val="lt-LT"/>
        </w:rPr>
        <w:t xml:space="preserve"> </w:t>
      </w:r>
      <w:r w:rsidR="00A22E0C">
        <w:rPr>
          <w:lang w:val="lt-LT"/>
        </w:rPr>
        <w:t>91</w:t>
      </w:r>
      <w:r w:rsidR="00A523EA" w:rsidRPr="004B0DAB">
        <w:rPr>
          <w:lang w:val="lt-LT"/>
        </w:rPr>
        <w:t>.2. punktu, n u s p r e n d ž i a:</w:t>
      </w:r>
    </w:p>
    <w:p w14:paraId="79F776C9" w14:textId="1081353E" w:rsidR="008A1413" w:rsidRPr="004B0DAB" w:rsidRDefault="005424DC" w:rsidP="004B0DAB">
      <w:pPr>
        <w:tabs>
          <w:tab w:val="right" w:pos="9639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 xml:space="preserve">1. </w:t>
      </w:r>
      <w:r w:rsidR="00F96E95" w:rsidRPr="004B0DAB">
        <w:rPr>
          <w:lang w:val="lt-LT"/>
        </w:rPr>
        <w:t>Pritarti</w:t>
      </w:r>
      <w:r w:rsidR="00F54B3D" w:rsidRPr="004B0DAB">
        <w:rPr>
          <w:lang w:val="lt-LT"/>
        </w:rPr>
        <w:t xml:space="preserve"> Klaipėdos rajono savivaldybės k</w:t>
      </w:r>
      <w:r w:rsidR="00F96E95" w:rsidRPr="004B0DAB">
        <w:rPr>
          <w:lang w:val="lt-LT"/>
        </w:rPr>
        <w:t>ontrol</w:t>
      </w:r>
      <w:r w:rsidR="008A1413" w:rsidRPr="004B0DAB">
        <w:rPr>
          <w:lang w:val="lt-LT"/>
        </w:rPr>
        <w:t>ė</w:t>
      </w:r>
      <w:r w:rsidR="00F96E95" w:rsidRPr="004B0DAB">
        <w:rPr>
          <w:lang w:val="lt-LT"/>
        </w:rPr>
        <w:t xml:space="preserve">s </w:t>
      </w:r>
      <w:r w:rsidR="008A1413" w:rsidRPr="004B0DAB">
        <w:rPr>
          <w:lang w:val="lt-LT"/>
        </w:rPr>
        <w:t xml:space="preserve">ir audito </w:t>
      </w:r>
      <w:r w:rsidR="00F96E95" w:rsidRPr="004B0DAB">
        <w:rPr>
          <w:lang w:val="lt-LT"/>
        </w:rPr>
        <w:t xml:space="preserve">tarnybos </w:t>
      </w:r>
      <w:r w:rsidR="00656B82">
        <w:rPr>
          <w:lang w:val="lt-LT"/>
        </w:rPr>
        <w:t>20</w:t>
      </w:r>
      <w:r w:rsidR="00F96E95" w:rsidRPr="004B0DAB">
        <w:rPr>
          <w:lang w:val="lt-LT"/>
        </w:rPr>
        <w:t>20 metų veiklos ataskaitai (pridedama).</w:t>
      </w:r>
      <w:r w:rsidR="008A1413" w:rsidRPr="004B0DAB">
        <w:rPr>
          <w:lang w:val="lt-LT"/>
        </w:rPr>
        <w:t xml:space="preserve"> </w:t>
      </w:r>
    </w:p>
    <w:p w14:paraId="2594E805" w14:textId="77777777" w:rsidR="00584305" w:rsidRPr="004B0DAB" w:rsidRDefault="005424DC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  <w:r w:rsidRPr="004B0DAB">
        <w:rPr>
          <w:color w:val="000000"/>
          <w:shd w:val="clear" w:color="auto" w:fill="FFFFFF"/>
          <w:lang w:val="lt-LT"/>
        </w:rPr>
        <w:t>2. Skelbti šį sprendimą Klaipėdos rajono savivaldybės interneto svetainėje ir vietinėje spaudoje.</w:t>
      </w:r>
    </w:p>
    <w:p w14:paraId="5C95C9FA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79726491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34890C55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08AAE3E3" w14:textId="57528BC3" w:rsidR="009B1C92" w:rsidRPr="004B0DAB" w:rsidRDefault="000D0305" w:rsidP="0046676B">
      <w:pPr>
        <w:tabs>
          <w:tab w:val="right" w:pos="9639"/>
        </w:tabs>
        <w:rPr>
          <w:lang w:val="lt-LT"/>
        </w:rPr>
      </w:pPr>
      <w:r w:rsidRPr="004B0DA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743D8E" w:rsidRPr="004B0DAB">
        <w:rPr>
          <w:rStyle w:val="Pareigos"/>
          <w:rFonts w:ascii="Times New Roman" w:hAnsi="Times New Roman"/>
          <w:caps w:val="0"/>
          <w:lang w:val="lt-LT"/>
        </w:rPr>
        <w:t>er</w:t>
      </w:r>
      <w:r w:rsidR="00584305" w:rsidRPr="004B0DAB">
        <w:rPr>
          <w:rStyle w:val="Pareigos"/>
          <w:rFonts w:ascii="Times New Roman" w:hAnsi="Times New Roman"/>
          <w:caps w:val="0"/>
          <w:lang w:val="lt-LT"/>
        </w:rPr>
        <w:t>as</w:t>
      </w:r>
      <w:r w:rsidR="00584305" w:rsidRPr="004B0DAB">
        <w:rPr>
          <w:lang w:val="lt-LT"/>
        </w:rPr>
        <w:t xml:space="preserve"> </w:t>
      </w:r>
      <w:r w:rsidR="0046676B">
        <w:rPr>
          <w:lang w:val="lt-LT"/>
        </w:rPr>
        <w:tab/>
        <w:t>Bronius Markauskas</w:t>
      </w:r>
    </w:p>
    <w:sectPr w:rsidR="009B1C92" w:rsidRPr="004B0DAB" w:rsidSect="00584305">
      <w:headerReference w:type="even" r:id="rId9"/>
      <w:headerReference w:type="default" r:id="rId10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1512" w14:textId="77777777" w:rsidR="00FA616F" w:rsidRDefault="00FA616F">
      <w:r>
        <w:separator/>
      </w:r>
    </w:p>
  </w:endnote>
  <w:endnote w:type="continuationSeparator" w:id="0">
    <w:p w14:paraId="502A8002" w14:textId="77777777" w:rsidR="00FA616F" w:rsidRDefault="00FA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86AF" w14:textId="77777777" w:rsidR="00FA616F" w:rsidRDefault="00FA616F">
      <w:r>
        <w:separator/>
      </w:r>
    </w:p>
  </w:footnote>
  <w:footnote w:type="continuationSeparator" w:id="0">
    <w:p w14:paraId="01052411" w14:textId="77777777" w:rsidR="00FA616F" w:rsidRDefault="00FA6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ED49" w14:textId="77777777" w:rsidR="00286830" w:rsidRDefault="00286830" w:rsidP="00E5262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7FBAE5" w14:textId="77777777" w:rsidR="00286830" w:rsidRDefault="0028683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AA9E" w14:textId="77777777" w:rsidR="00CF6E32" w:rsidRDefault="00CF6E32" w:rsidP="00CF6E32">
    <w:pPr>
      <w:tabs>
        <w:tab w:val="center" w:pos="4320"/>
        <w:tab w:val="right" w:pos="8640"/>
      </w:tabs>
      <w:jc w:val="right"/>
      <w:rPr>
        <w:sz w:val="20"/>
        <w:szCs w:val="2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52B4"/>
    <w:multiLevelType w:val="hybridMultilevel"/>
    <w:tmpl w:val="072ED952"/>
    <w:lvl w:ilvl="0" w:tplc="C06A5B8E">
      <w:start w:val="1"/>
      <w:numFmt w:val="decimal"/>
      <w:lvlText w:val="%1."/>
      <w:lvlJc w:val="left"/>
      <w:pPr>
        <w:tabs>
          <w:tab w:val="num" w:pos="1361"/>
        </w:tabs>
        <w:ind w:left="794" w:firstLine="34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55A63A2"/>
    <w:multiLevelType w:val="multilevel"/>
    <w:tmpl w:val="532C54D2"/>
    <w:lvl w:ilvl="0">
      <w:start w:val="1"/>
      <w:numFmt w:val="decimal"/>
      <w:lvlText w:val="%1."/>
      <w:lvlJc w:val="left"/>
      <w:pPr>
        <w:tabs>
          <w:tab w:val="num" w:pos="2559"/>
        </w:tabs>
        <w:ind w:left="2559" w:hanging="1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1AD62F8F"/>
    <w:multiLevelType w:val="hybridMultilevel"/>
    <w:tmpl w:val="08086740"/>
    <w:lvl w:ilvl="0" w:tplc="3104A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5A6CC0"/>
    <w:multiLevelType w:val="hybridMultilevel"/>
    <w:tmpl w:val="6DB662C2"/>
    <w:lvl w:ilvl="0" w:tplc="3920D9D8">
      <w:start w:val="1"/>
      <w:numFmt w:val="lowerLetter"/>
      <w:lvlText w:val="%1)"/>
      <w:lvlJc w:val="left"/>
      <w:pPr>
        <w:tabs>
          <w:tab w:val="num" w:pos="975"/>
        </w:tabs>
        <w:ind w:left="975" w:hanging="615"/>
      </w:pPr>
      <w:rPr>
        <w:rFonts w:ascii="Times New Roman" w:eastAsia="Times New Roman" w:hAnsi="Times New Roman" w:cs="Times New Roman"/>
      </w:rPr>
    </w:lvl>
    <w:lvl w:ilvl="1" w:tplc="104E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FF3D7E"/>
    <w:multiLevelType w:val="hybridMultilevel"/>
    <w:tmpl w:val="60F02C5E"/>
    <w:lvl w:ilvl="0" w:tplc="09BA8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7D0B82"/>
    <w:multiLevelType w:val="hybridMultilevel"/>
    <w:tmpl w:val="F6C23898"/>
    <w:lvl w:ilvl="0" w:tplc="BC8253B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7061B8"/>
    <w:multiLevelType w:val="hybridMultilevel"/>
    <w:tmpl w:val="16AADF0E"/>
    <w:lvl w:ilvl="0" w:tplc="E4763B5E">
      <w:start w:val="1"/>
      <w:numFmt w:val="decimal"/>
      <w:lvlText w:val="%1."/>
      <w:lvlJc w:val="left"/>
      <w:pPr>
        <w:tabs>
          <w:tab w:val="num" w:pos="1361"/>
        </w:tabs>
        <w:ind w:left="794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3FE56E21"/>
    <w:multiLevelType w:val="multilevel"/>
    <w:tmpl w:val="C8A0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EB1FD4"/>
    <w:multiLevelType w:val="multilevel"/>
    <w:tmpl w:val="DB4A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5211971"/>
    <w:multiLevelType w:val="hybridMultilevel"/>
    <w:tmpl w:val="7A2EBA0C"/>
    <w:lvl w:ilvl="0" w:tplc="08749BEE">
      <w:start w:val="1"/>
      <w:numFmt w:val="decimal"/>
      <w:lvlText w:val="%1."/>
      <w:lvlJc w:val="left"/>
      <w:pPr>
        <w:tabs>
          <w:tab w:val="num" w:pos="2649"/>
        </w:tabs>
        <w:ind w:left="2649" w:hanging="14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74"/>
        </w:tabs>
        <w:ind w:left="22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4"/>
        </w:tabs>
        <w:ind w:left="29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4"/>
        </w:tabs>
        <w:ind w:left="37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4"/>
        </w:tabs>
        <w:ind w:left="44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4"/>
        </w:tabs>
        <w:ind w:left="51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4"/>
        </w:tabs>
        <w:ind w:left="58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4"/>
        </w:tabs>
        <w:ind w:left="65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4"/>
        </w:tabs>
        <w:ind w:left="7314" w:hanging="180"/>
      </w:pPr>
    </w:lvl>
  </w:abstractNum>
  <w:abstractNum w:abstractNumId="10" w15:restartNumberingAfterBreak="0">
    <w:nsid w:val="552D5C06"/>
    <w:multiLevelType w:val="hybridMultilevel"/>
    <w:tmpl w:val="5B182A12"/>
    <w:lvl w:ilvl="0" w:tplc="C31EE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FD25FD"/>
    <w:multiLevelType w:val="hybridMultilevel"/>
    <w:tmpl w:val="8404F00C"/>
    <w:lvl w:ilvl="0" w:tplc="EAE60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2E36F9"/>
    <w:multiLevelType w:val="hybridMultilevel"/>
    <w:tmpl w:val="066230A0"/>
    <w:lvl w:ilvl="0" w:tplc="75084AE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F82562B"/>
    <w:multiLevelType w:val="hybridMultilevel"/>
    <w:tmpl w:val="F0627A36"/>
    <w:lvl w:ilvl="0" w:tplc="DE949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10C28"/>
    <w:multiLevelType w:val="hybridMultilevel"/>
    <w:tmpl w:val="4BAC6814"/>
    <w:lvl w:ilvl="0" w:tplc="5F665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953775"/>
    <w:multiLevelType w:val="multilevel"/>
    <w:tmpl w:val="C260659E"/>
    <w:lvl w:ilvl="0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49670BA"/>
    <w:multiLevelType w:val="hybridMultilevel"/>
    <w:tmpl w:val="AC3E540C"/>
    <w:lvl w:ilvl="0" w:tplc="281C3CF0">
      <w:start w:val="1"/>
      <w:numFmt w:val="decimal"/>
      <w:lvlText w:val="%1."/>
      <w:lvlJc w:val="left"/>
      <w:pPr>
        <w:tabs>
          <w:tab w:val="num" w:pos="587"/>
        </w:tabs>
        <w:ind w:left="20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E316B4"/>
    <w:multiLevelType w:val="multilevel"/>
    <w:tmpl w:val="E11EEE40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55"/>
        </w:tabs>
        <w:ind w:left="-446" w:firstLine="851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  <w:b w:val="0"/>
      </w:rPr>
    </w:lvl>
  </w:abstractNum>
  <w:abstractNum w:abstractNumId="18" w15:restartNumberingAfterBreak="0">
    <w:nsid w:val="7E874B3E"/>
    <w:multiLevelType w:val="hybridMultilevel"/>
    <w:tmpl w:val="C2EC9080"/>
    <w:lvl w:ilvl="0" w:tplc="3FFCF5A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17"/>
  </w:num>
  <w:num w:numId="8">
    <w:abstractNumId w:val="10"/>
  </w:num>
  <w:num w:numId="9">
    <w:abstractNumId w:val="3"/>
  </w:num>
  <w:num w:numId="10">
    <w:abstractNumId w:val="2"/>
  </w:num>
  <w:num w:numId="11">
    <w:abstractNumId w:val="14"/>
  </w:num>
  <w:num w:numId="12">
    <w:abstractNumId w:val="4"/>
  </w:num>
  <w:num w:numId="13">
    <w:abstractNumId w:val="11"/>
  </w:num>
  <w:num w:numId="14">
    <w:abstractNumId w:val="12"/>
  </w:num>
  <w:num w:numId="15">
    <w:abstractNumId w:val="16"/>
  </w:num>
  <w:num w:numId="16">
    <w:abstractNumId w:val="18"/>
  </w:num>
  <w:num w:numId="17">
    <w:abstractNumId w:val="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95"/>
    <w:rsid w:val="0000466D"/>
    <w:rsid w:val="00015B7C"/>
    <w:rsid w:val="00061A35"/>
    <w:rsid w:val="00061D42"/>
    <w:rsid w:val="00080584"/>
    <w:rsid w:val="0008533F"/>
    <w:rsid w:val="00092637"/>
    <w:rsid w:val="000A20A0"/>
    <w:rsid w:val="000D0305"/>
    <w:rsid w:val="000F7762"/>
    <w:rsid w:val="001029E6"/>
    <w:rsid w:val="00103D29"/>
    <w:rsid w:val="00106EAB"/>
    <w:rsid w:val="0011348B"/>
    <w:rsid w:val="001233D5"/>
    <w:rsid w:val="00143DCA"/>
    <w:rsid w:val="00174838"/>
    <w:rsid w:val="001D1EC9"/>
    <w:rsid w:val="001D504D"/>
    <w:rsid w:val="001F2F80"/>
    <w:rsid w:val="00204624"/>
    <w:rsid w:val="00210F5A"/>
    <w:rsid w:val="002320E7"/>
    <w:rsid w:val="00286830"/>
    <w:rsid w:val="002F0081"/>
    <w:rsid w:val="003128DE"/>
    <w:rsid w:val="00345C71"/>
    <w:rsid w:val="004056C2"/>
    <w:rsid w:val="00415EE3"/>
    <w:rsid w:val="0046381A"/>
    <w:rsid w:val="0046676B"/>
    <w:rsid w:val="00466E7F"/>
    <w:rsid w:val="00470CE2"/>
    <w:rsid w:val="004B0DAB"/>
    <w:rsid w:val="004B686A"/>
    <w:rsid w:val="00520B33"/>
    <w:rsid w:val="005424DC"/>
    <w:rsid w:val="00561C00"/>
    <w:rsid w:val="00584305"/>
    <w:rsid w:val="005B68D4"/>
    <w:rsid w:val="005C79EA"/>
    <w:rsid w:val="005D2292"/>
    <w:rsid w:val="005D5F60"/>
    <w:rsid w:val="005F3665"/>
    <w:rsid w:val="0062548E"/>
    <w:rsid w:val="00651A32"/>
    <w:rsid w:val="00656B82"/>
    <w:rsid w:val="00665B7A"/>
    <w:rsid w:val="00684D0B"/>
    <w:rsid w:val="00691018"/>
    <w:rsid w:val="006A6893"/>
    <w:rsid w:val="006C0D5A"/>
    <w:rsid w:val="006D0034"/>
    <w:rsid w:val="006D3B94"/>
    <w:rsid w:val="006E3A7A"/>
    <w:rsid w:val="00724AB5"/>
    <w:rsid w:val="00734254"/>
    <w:rsid w:val="00736067"/>
    <w:rsid w:val="00743D8E"/>
    <w:rsid w:val="00770479"/>
    <w:rsid w:val="00776A08"/>
    <w:rsid w:val="00782D93"/>
    <w:rsid w:val="00784DB0"/>
    <w:rsid w:val="007D25E6"/>
    <w:rsid w:val="007D539A"/>
    <w:rsid w:val="00804345"/>
    <w:rsid w:val="00833244"/>
    <w:rsid w:val="00850D42"/>
    <w:rsid w:val="00853616"/>
    <w:rsid w:val="008A1413"/>
    <w:rsid w:val="008F494F"/>
    <w:rsid w:val="00931242"/>
    <w:rsid w:val="00950B5E"/>
    <w:rsid w:val="00970581"/>
    <w:rsid w:val="00970F3D"/>
    <w:rsid w:val="00974911"/>
    <w:rsid w:val="009A27E0"/>
    <w:rsid w:val="009B1C92"/>
    <w:rsid w:val="009D56D7"/>
    <w:rsid w:val="00A01B7E"/>
    <w:rsid w:val="00A22E0C"/>
    <w:rsid w:val="00A23AFF"/>
    <w:rsid w:val="00A523EA"/>
    <w:rsid w:val="00A91294"/>
    <w:rsid w:val="00A9669E"/>
    <w:rsid w:val="00AC679E"/>
    <w:rsid w:val="00AD1F4B"/>
    <w:rsid w:val="00B05B01"/>
    <w:rsid w:val="00B148E4"/>
    <w:rsid w:val="00B17375"/>
    <w:rsid w:val="00B36517"/>
    <w:rsid w:val="00B462F1"/>
    <w:rsid w:val="00B54486"/>
    <w:rsid w:val="00B62DC5"/>
    <w:rsid w:val="00BC272E"/>
    <w:rsid w:val="00C02502"/>
    <w:rsid w:val="00C23D40"/>
    <w:rsid w:val="00C43716"/>
    <w:rsid w:val="00C5423D"/>
    <w:rsid w:val="00C67058"/>
    <w:rsid w:val="00C85595"/>
    <w:rsid w:val="00CA1135"/>
    <w:rsid w:val="00CC2724"/>
    <w:rsid w:val="00CF6E32"/>
    <w:rsid w:val="00D22FF1"/>
    <w:rsid w:val="00D27E2A"/>
    <w:rsid w:val="00D373DA"/>
    <w:rsid w:val="00D50777"/>
    <w:rsid w:val="00D92FA6"/>
    <w:rsid w:val="00E04085"/>
    <w:rsid w:val="00E068CA"/>
    <w:rsid w:val="00E209EF"/>
    <w:rsid w:val="00E421E9"/>
    <w:rsid w:val="00E52627"/>
    <w:rsid w:val="00E629EA"/>
    <w:rsid w:val="00E63143"/>
    <w:rsid w:val="00ED16B1"/>
    <w:rsid w:val="00F4286F"/>
    <w:rsid w:val="00F54B3D"/>
    <w:rsid w:val="00F55AFA"/>
    <w:rsid w:val="00F96E95"/>
    <w:rsid w:val="00FA616F"/>
    <w:rsid w:val="00FC4CD1"/>
    <w:rsid w:val="00FC76BD"/>
    <w:rsid w:val="00FE0613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D7A85"/>
  <w15:chartTrackingRefBased/>
  <w15:docId w15:val="{968FED7C-CD6D-4DD4-AEC4-0FDBBBC5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2">
    <w:name w:val="heading 2"/>
    <w:basedOn w:val="prastasis"/>
    <w:next w:val="prastasis"/>
    <w:qFormat/>
    <w:rsid w:val="00143D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2548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43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143DCA"/>
    <w:rPr>
      <w:color w:val="0000FF"/>
      <w:u w:val="single"/>
    </w:rPr>
  </w:style>
  <w:style w:type="paragraph" w:customStyle="1" w:styleId="BodyText21">
    <w:name w:val="Body Text 21"/>
    <w:basedOn w:val="prastasis"/>
    <w:rsid w:val="00015B7C"/>
    <w:pPr>
      <w:widowControl w:val="0"/>
      <w:jc w:val="both"/>
    </w:pPr>
    <w:rPr>
      <w:rFonts w:ascii="TimesLT" w:hAnsi="TimesLT"/>
      <w:szCs w:val="20"/>
    </w:rPr>
  </w:style>
  <w:style w:type="paragraph" w:styleId="Pagrindinistekstas3">
    <w:name w:val="Body Text 3"/>
    <w:basedOn w:val="prastasis"/>
    <w:rsid w:val="00015B7C"/>
    <w:pPr>
      <w:spacing w:after="120"/>
    </w:pPr>
    <w:rPr>
      <w:sz w:val="16"/>
      <w:szCs w:val="16"/>
      <w:lang w:val="en-AU" w:eastAsia="lt-LT"/>
    </w:rPr>
  </w:style>
  <w:style w:type="paragraph" w:styleId="Pagrindinistekstas">
    <w:name w:val="Body Text"/>
    <w:basedOn w:val="prastasis"/>
    <w:rsid w:val="00015B7C"/>
    <w:pPr>
      <w:spacing w:after="120"/>
    </w:pPr>
    <w:rPr>
      <w:sz w:val="20"/>
      <w:szCs w:val="20"/>
      <w:lang w:val="en-AU" w:eastAsia="lt-LT"/>
    </w:rPr>
  </w:style>
  <w:style w:type="paragraph" w:styleId="Pagrindiniotekstotrauka">
    <w:name w:val="Body Text Indent"/>
    <w:basedOn w:val="prastasis"/>
    <w:link w:val="PagrindiniotekstotraukaDiagrama"/>
    <w:rsid w:val="00D50777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50777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uiPriority w:val="99"/>
    <w:rsid w:val="00174838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lia\My%20Documents\Tarnybos%20veiklos%20dokumentai\ATASKAITOS\2007%20M.%20TARN.%20ATASK\sprnd.del%20ataskaito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520C-6443-47F9-92FD-310F14ED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sprnd.del ataskaitos.dot</Template>
  <TotalTime>2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Dalia</dc:creator>
  <cp:keywords/>
  <cp:lastModifiedBy>Dainora Daugeliene</cp:lastModifiedBy>
  <cp:revision>4</cp:revision>
  <cp:lastPrinted>2019-06-19T10:40:00Z</cp:lastPrinted>
  <dcterms:created xsi:type="dcterms:W3CDTF">2021-05-18T11:03:00Z</dcterms:created>
  <dcterms:modified xsi:type="dcterms:W3CDTF">2021-05-28T09:41:00Z</dcterms:modified>
</cp:coreProperties>
</file>