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A1482" w14:textId="08334DBB" w:rsidR="006D3F48" w:rsidRDefault="006D3F48" w:rsidP="006D3F48">
      <w:pPr>
        <w:jc w:val="center"/>
        <w:rPr>
          <w:caps/>
          <w:sz w:val="12"/>
          <w:szCs w:val="12"/>
        </w:rPr>
      </w:pPr>
      <w:bookmarkStart w:id="0" w:name="_Hlk536624141"/>
      <w:bookmarkStart w:id="1" w:name="_Hlk16151182"/>
      <w:bookmarkStart w:id="2" w:name="data_metai"/>
      <w:r w:rsidRPr="005756B1">
        <w:rPr>
          <w:b/>
          <w:caps/>
          <w:noProof/>
          <w:lang w:eastAsia="lt-LT"/>
        </w:rPr>
        <w:drawing>
          <wp:inline distT="0" distB="0" distL="0" distR="0" wp14:anchorId="18190EF9" wp14:editId="146025B3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339AF7D" w14:textId="77777777" w:rsidR="00DD4DD8" w:rsidRPr="006D3F48" w:rsidRDefault="00DD4DD8" w:rsidP="006D3F48">
      <w:pPr>
        <w:jc w:val="center"/>
        <w:rPr>
          <w:caps/>
          <w:sz w:val="12"/>
          <w:szCs w:val="12"/>
        </w:rPr>
      </w:pPr>
    </w:p>
    <w:p w14:paraId="2521ADE6" w14:textId="77777777" w:rsidR="006D3F48" w:rsidRPr="005756B1" w:rsidRDefault="006D3F48" w:rsidP="006D3F48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 w:rsidRPr="005756B1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3"/>
    <w:p w14:paraId="2E557093" w14:textId="77777777"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2"/>
    <w:p w14:paraId="1ECC82DC" w14:textId="77777777" w:rsidR="00937150" w:rsidRDefault="00937150" w:rsidP="00937150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26C4E207" w14:textId="1D73E08E" w:rsidR="00B455D9" w:rsidRDefault="00CD2E00" w:rsidP="00237067">
      <w:pPr>
        <w:tabs>
          <w:tab w:val="left" w:pos="3450"/>
        </w:tabs>
        <w:jc w:val="center"/>
        <w:rPr>
          <w:b/>
          <w:spacing w:val="20"/>
          <w:sz w:val="28"/>
        </w:rPr>
      </w:pPr>
      <w:r w:rsidRPr="00B455D9">
        <w:rPr>
          <w:b/>
          <w:spacing w:val="20"/>
          <w:sz w:val="28"/>
          <w:szCs w:val="28"/>
        </w:rPr>
        <w:t>D</w:t>
      </w:r>
      <w:r w:rsidR="00E009D0" w:rsidRPr="00B455D9">
        <w:rPr>
          <w:b/>
          <w:spacing w:val="20"/>
          <w:sz w:val="28"/>
          <w:szCs w:val="28"/>
        </w:rPr>
        <w:t>ĖL</w:t>
      </w:r>
      <w:r w:rsidR="008F38B8" w:rsidRPr="00B455D9">
        <w:rPr>
          <w:b/>
          <w:sz w:val="28"/>
          <w:szCs w:val="28"/>
        </w:rPr>
        <w:t xml:space="preserve"> </w:t>
      </w:r>
      <w:r w:rsidR="00042D26">
        <w:rPr>
          <w:b/>
          <w:spacing w:val="20"/>
          <w:sz w:val="28"/>
        </w:rPr>
        <w:t>KLAIPĖDOS RAJONO SAVIVALDYBĖS 20</w:t>
      </w:r>
      <w:r w:rsidR="003342DF">
        <w:rPr>
          <w:b/>
          <w:spacing w:val="20"/>
          <w:sz w:val="28"/>
        </w:rPr>
        <w:t>2</w:t>
      </w:r>
      <w:r w:rsidR="00471405">
        <w:rPr>
          <w:b/>
          <w:spacing w:val="20"/>
          <w:sz w:val="28"/>
        </w:rPr>
        <w:t>1</w:t>
      </w:r>
      <w:r w:rsidR="00042D26">
        <w:rPr>
          <w:b/>
          <w:spacing w:val="20"/>
          <w:sz w:val="28"/>
        </w:rPr>
        <w:t xml:space="preserve"> METŲ BIUDŽETO PATI</w:t>
      </w:r>
      <w:r w:rsidR="0096377D">
        <w:rPr>
          <w:b/>
          <w:spacing w:val="20"/>
          <w:sz w:val="28"/>
        </w:rPr>
        <w:t>KSL</w:t>
      </w:r>
      <w:r w:rsidR="00042D26">
        <w:rPr>
          <w:b/>
          <w:spacing w:val="20"/>
          <w:sz w:val="28"/>
        </w:rPr>
        <w:t>INIMO</w:t>
      </w:r>
    </w:p>
    <w:p w14:paraId="6A1FF18B" w14:textId="77777777" w:rsidR="00E144E3" w:rsidRPr="006D3F48" w:rsidRDefault="00E144E3" w:rsidP="00237067">
      <w:pPr>
        <w:tabs>
          <w:tab w:val="left" w:pos="3450"/>
        </w:tabs>
        <w:jc w:val="center"/>
        <w:rPr>
          <w:bCs/>
        </w:rPr>
      </w:pPr>
    </w:p>
    <w:p w14:paraId="66825AE1" w14:textId="62049662" w:rsidR="005A2D38" w:rsidRDefault="002156CC" w:rsidP="00E144E3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</w:t>
      </w:r>
      <w:r w:rsidR="003342DF">
        <w:rPr>
          <w:rFonts w:ascii="Times New Roman" w:hAnsi="Times New Roman"/>
        </w:rPr>
        <w:t>2</w:t>
      </w:r>
      <w:r w:rsidR="00471405">
        <w:rPr>
          <w:rFonts w:ascii="Times New Roman" w:hAnsi="Times New Roman"/>
        </w:rPr>
        <w:t>1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CD2E00">
        <w:rPr>
          <w:rFonts w:ascii="Times New Roman" w:hAnsi="Times New Roman"/>
          <w:caps w:val="0"/>
        </w:rPr>
        <w:t xml:space="preserve"> </w:t>
      </w:r>
      <w:r w:rsidR="00DD4DD8">
        <w:rPr>
          <w:rFonts w:ascii="Times New Roman" w:hAnsi="Times New Roman"/>
          <w:caps w:val="0"/>
        </w:rPr>
        <w:t>gegužės 27</w:t>
      </w:r>
      <w:r w:rsidR="0096377D">
        <w:rPr>
          <w:rFonts w:ascii="Times New Roman" w:hAnsi="Times New Roman"/>
          <w:caps w:val="0"/>
        </w:rPr>
        <w:t xml:space="preserve"> </w:t>
      </w:r>
      <w:r w:rsidR="00CD2E00">
        <w:rPr>
          <w:rFonts w:ascii="Times New Roman" w:hAnsi="Times New Roman"/>
          <w:caps w:val="0"/>
        </w:rPr>
        <w:t>d. Nr. T11</w:t>
      </w:r>
      <w:r w:rsidR="00E06E5D">
        <w:rPr>
          <w:rFonts w:ascii="Times New Roman" w:hAnsi="Times New Roman"/>
          <w:caps w:val="0"/>
        </w:rPr>
        <w:t>-</w:t>
      </w:r>
      <w:r w:rsidR="008E4766">
        <w:rPr>
          <w:rFonts w:ascii="Times New Roman" w:hAnsi="Times New Roman"/>
          <w:caps w:val="0"/>
        </w:rPr>
        <w:t>167</w:t>
      </w:r>
    </w:p>
    <w:p w14:paraId="31E54D78" w14:textId="77777777" w:rsidR="008F38B8" w:rsidRDefault="008F38B8" w:rsidP="00E144E3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6237D">
        <w:rPr>
          <w:rFonts w:ascii="Times New Roman" w:hAnsi="Times New Roman"/>
        </w:rPr>
        <w:t>G</w:t>
      </w:r>
      <w:r w:rsidRPr="00C6237D">
        <w:rPr>
          <w:rFonts w:ascii="Times New Roman" w:hAnsi="Times New Roman"/>
          <w:caps w:val="0"/>
        </w:rPr>
        <w:t>argždai</w:t>
      </w:r>
    </w:p>
    <w:p w14:paraId="44D9C55E" w14:textId="77777777" w:rsidR="00E144E3" w:rsidRDefault="00E144E3" w:rsidP="00C67E17">
      <w:pPr>
        <w:pStyle w:val="Antrats"/>
        <w:ind w:firstLine="1134"/>
        <w:jc w:val="both"/>
      </w:pPr>
    </w:p>
    <w:p w14:paraId="1F0D500F" w14:textId="0DB2E53B" w:rsidR="006D3F48" w:rsidRDefault="003F131A" w:rsidP="00726CFD">
      <w:pPr>
        <w:pStyle w:val="Default"/>
        <w:ind w:firstLine="851"/>
        <w:jc w:val="both"/>
      </w:pPr>
      <w:r>
        <w:t>Klaipėdos rajono savivaldybės taryba, vadovaudamasi Lietuvos Respublikos vietos savivaldos įstatymo 16 straipsnio 2 dalies 15 punktu, 18 straipsnio 1 dalimi</w:t>
      </w:r>
      <w:r w:rsidR="004C0186">
        <w:rPr>
          <w:sz w:val="23"/>
          <w:szCs w:val="23"/>
        </w:rPr>
        <w:t xml:space="preserve">, </w:t>
      </w:r>
      <w:r w:rsidR="00AE140D">
        <w:rPr>
          <w:sz w:val="23"/>
          <w:szCs w:val="23"/>
        </w:rPr>
        <w:t>Lietuvos Respublikos švietimo, mokslo ir</w:t>
      </w:r>
      <w:r w:rsidR="00B36174">
        <w:rPr>
          <w:sz w:val="23"/>
          <w:szCs w:val="23"/>
        </w:rPr>
        <w:t xml:space="preserve"> sporto ministro 2021 m. kovo 30 d. įsakymu Nr. V-497 „Dėl mokinių, pasirinkusių laikyti brandos egzaminus</w:t>
      </w:r>
      <w:r w:rsidR="006E2B11">
        <w:rPr>
          <w:sz w:val="23"/>
          <w:szCs w:val="23"/>
        </w:rPr>
        <w:t xml:space="preserve"> 2021 metais</w:t>
      </w:r>
      <w:r w:rsidR="00B36174">
        <w:rPr>
          <w:sz w:val="23"/>
          <w:szCs w:val="23"/>
        </w:rPr>
        <w:t xml:space="preserve"> ir dėl Covid-19 pandemijos patyrusių mokymosi praradimų, tiesioginių konsultacijų finansavimo</w:t>
      </w:r>
      <w:r w:rsidR="006E2B11">
        <w:rPr>
          <w:sz w:val="23"/>
          <w:szCs w:val="23"/>
        </w:rPr>
        <w:t xml:space="preserve"> tvarkos aprašo patvirtinimo ir lėšų skyrimo savivaldybėms ir va</w:t>
      </w:r>
      <w:r w:rsidR="00577651">
        <w:rPr>
          <w:sz w:val="23"/>
          <w:szCs w:val="23"/>
        </w:rPr>
        <w:t>lstybinėms mokykloms“</w:t>
      </w:r>
      <w:r w:rsidR="00316B74">
        <w:t>,</w:t>
      </w:r>
      <w:r w:rsidR="00D84D38">
        <w:rPr>
          <w:sz w:val="23"/>
          <w:szCs w:val="23"/>
        </w:rPr>
        <w:t xml:space="preserve"> </w:t>
      </w:r>
      <w:r w:rsidR="00055F9C">
        <w:rPr>
          <w:sz w:val="23"/>
          <w:szCs w:val="23"/>
        </w:rPr>
        <w:t>Li</w:t>
      </w:r>
      <w:r w:rsidR="00577651">
        <w:rPr>
          <w:sz w:val="23"/>
          <w:szCs w:val="23"/>
        </w:rPr>
        <w:t xml:space="preserve">etuvos Respublikos Vyriausybės 2021 m. kovo 31 d. nutarimu Nr. 196 ,,Dėl 2020 metų savivaldybių biudžetų negautų pajamų padengimo“, </w:t>
      </w:r>
      <w:r w:rsidR="00FD111B">
        <w:rPr>
          <w:sz w:val="23"/>
          <w:szCs w:val="23"/>
        </w:rPr>
        <w:t xml:space="preserve">Lietuvos Respublikos socialinės apsaugos ir darbo ministro 2021 m. gegužės 5 d. įsakymu Nr. A1-350 ,,Dėl Lietuvos Respublikos socialinės apsaugos ir darbo ministro 2020 m. gruodžio 30 d. įsakymo Nr. A1-1308 ,,Dėl Lietuvos Respublikos valstybės biudžeto specialių tikslinių dotacijų savivaldybių biudžetams 2021 metais paskirstymo savivaldybių administracijoms ir vertinimo kriterijų patvirtinimo“ pakeitimo“, </w:t>
      </w:r>
      <w:r w:rsidR="00D34D33">
        <w:rPr>
          <w:sz w:val="23"/>
          <w:szCs w:val="23"/>
        </w:rPr>
        <w:t>Lietuvos Respublikos sveikatos apsaugos ministro 2021 m. balandžio 9 d. įsakymais Nr. 750 ir 752 ,,Dėl lėšų skyrimo LNSS įstaigų ir LNSS nepriklausančių įstaigų patirtoms išlaidoms, susijusioms su šių įstaigų darb</w:t>
      </w:r>
      <w:r w:rsidR="00990922">
        <w:rPr>
          <w:sz w:val="23"/>
          <w:szCs w:val="23"/>
        </w:rPr>
        <w:t>uotojų darbo užmokesčio didinimu</w:t>
      </w:r>
      <w:r w:rsidR="00D34D33">
        <w:rPr>
          <w:sz w:val="23"/>
          <w:szCs w:val="23"/>
        </w:rPr>
        <w:t>, kompensuoti“</w:t>
      </w:r>
      <w:r w:rsidR="00725629">
        <w:rPr>
          <w:sz w:val="23"/>
          <w:szCs w:val="23"/>
        </w:rPr>
        <w:t xml:space="preserve">, Lietuvos Respublikos sveikatos apsaugos ministro 2021 m. balandžio 6 d. įsakymu Nr. V-711 ,,Dėl įstaigų patirtų išlaidų už skiepijimo nuo COVID-19 ligos (koronaviruso infekcijos) paslaugas kompensavimo“, </w:t>
      </w:r>
      <w:r w:rsidR="00CE254F">
        <w:rPr>
          <w:sz w:val="23"/>
          <w:szCs w:val="23"/>
        </w:rPr>
        <w:t>Lietuvos Respublikos sveikatos apsaugos ministro 2021 m, gegužės 4 d. įsakymu Nr. V-1019 ,,Dėl lėšų skyrimo LNSS įstaigų ir LNSS nepriklausančių įstaigų patirtoms išlaidoms, susijusioms su šių įstaigų darbuotojų darbo užmokesčio didinimu, kompensuoti“,</w:t>
      </w:r>
      <w:r w:rsidR="00C2726D">
        <w:rPr>
          <w:sz w:val="23"/>
          <w:szCs w:val="23"/>
        </w:rPr>
        <w:t xml:space="preserve"> Lietuvos Respublikos Vyriausybės 2021 m. balandžio 14 d. nutarimu Nr. 240 ,,Dėl valstybės investicijų 2021-2023 metų programoje numatytų valstybės kapitalo investicijų paskirstymo pagal asignavimų valdytojus ir investicijų projektus (investicijų projektų įgyvendinimo programa)‘‘</w:t>
      </w:r>
      <w:r w:rsidR="00055F9C">
        <w:t xml:space="preserve">, </w:t>
      </w:r>
      <w:r w:rsidR="001A0B31">
        <w:t>n u s p r e n d ž i a:</w:t>
      </w:r>
    </w:p>
    <w:p w14:paraId="607F686B" w14:textId="43D0E582" w:rsidR="00102C41" w:rsidRPr="000E4290" w:rsidRDefault="00102C41" w:rsidP="00726CFD">
      <w:pPr>
        <w:pStyle w:val="Pagrindiniotekstotrauka2"/>
        <w:ind w:left="0" w:firstLine="851"/>
      </w:pPr>
      <w:r w:rsidRPr="00497B97">
        <w:t xml:space="preserve">1. </w:t>
      </w:r>
      <w:r w:rsidR="00263B4A">
        <w:t>Padidinti</w:t>
      </w:r>
      <w:r w:rsidRPr="000E4290">
        <w:t xml:space="preserve"> Klaipėdos rajono savivaldybės </w:t>
      </w:r>
      <w:r>
        <w:t>2021</w:t>
      </w:r>
      <w:r w:rsidRPr="000E4290">
        <w:t xml:space="preserve"> metų biudžeto pajamas </w:t>
      </w:r>
      <w:r>
        <w:t xml:space="preserve">ir asignavimus </w:t>
      </w:r>
      <w:r w:rsidR="00406B10" w:rsidRPr="00DD4DD8">
        <w:t>2026</w:t>
      </w:r>
      <w:r w:rsidR="00263B4A" w:rsidRPr="00DD4DD8">
        <w:t>,</w:t>
      </w:r>
      <w:r w:rsidR="00406B10" w:rsidRPr="00DD4DD8">
        <w:t>6</w:t>
      </w:r>
      <w:r w:rsidR="00263B4A" w:rsidRPr="00DD4DD8">
        <w:t>4</w:t>
      </w:r>
      <w:r w:rsidR="005C7767" w:rsidRPr="00DD4DD8">
        <w:t xml:space="preserve"> </w:t>
      </w:r>
      <w:r w:rsidRPr="00DD4DD8">
        <w:t>tūkst</w:t>
      </w:r>
      <w:r>
        <w:t>. eurų</w:t>
      </w:r>
      <w:r w:rsidRPr="000E4290">
        <w:t xml:space="preserve">. </w:t>
      </w:r>
    </w:p>
    <w:p w14:paraId="12D5BBCC" w14:textId="1830A43A" w:rsidR="00102C41" w:rsidRDefault="00102C41" w:rsidP="00726CFD">
      <w:pPr>
        <w:pStyle w:val="Pagrindiniotekstotrauka2"/>
        <w:ind w:left="0" w:firstLine="851"/>
      </w:pPr>
      <w:r>
        <w:t>2. Pakeisti biudžeto asignavimus atsižvelgiant į įstaigų prašymus ir Klaipėdos rajono savivaldybės strateginio veiklos plano 2021 m. programų pakeitimus (priedas pridedamas).</w:t>
      </w:r>
    </w:p>
    <w:p w14:paraId="2C923C4E" w14:textId="7A7A067E" w:rsidR="00102C41" w:rsidRDefault="00102C41" w:rsidP="00726CFD">
      <w:pPr>
        <w:pStyle w:val="Pagrindiniotekstotrauka2"/>
        <w:ind w:left="0" w:firstLine="851"/>
      </w:pPr>
      <w:r>
        <w:t>3. Pakeisti Klaipėdos rajono savivaldybės tarybos 2021 m. sausio 28 d. sprendimo Nr. T11-33 ,,Dėl Klaipėdos rajono savivaldybės 202</w:t>
      </w:r>
      <w:r w:rsidR="00726CFD">
        <w:t>1</w:t>
      </w:r>
      <w:r>
        <w:t xml:space="preserve"> metų biudžeto patvirtinimo“:</w:t>
      </w:r>
    </w:p>
    <w:p w14:paraId="012042D9" w14:textId="77777777" w:rsidR="00102C41" w:rsidRDefault="00102C41" w:rsidP="00726CFD">
      <w:pPr>
        <w:pStyle w:val="Pagrindiniotekstotrauka2"/>
        <w:ind w:left="0" w:firstLine="851"/>
      </w:pPr>
      <w:r>
        <w:t>3.1.   1 priedą:</w:t>
      </w:r>
    </w:p>
    <w:p w14:paraId="4DB12F63" w14:textId="6C3CB1C6" w:rsidR="00102C41" w:rsidRPr="00055F9C" w:rsidRDefault="0038450C" w:rsidP="00514FBE">
      <w:pPr>
        <w:jc w:val="both"/>
        <w:rPr>
          <w:lang w:eastAsia="lt-LT"/>
        </w:rPr>
      </w:pPr>
      <w:r>
        <w:t xml:space="preserve">              </w:t>
      </w:r>
      <w:r w:rsidR="00102C41">
        <w:t>3.1.1. Įrašyti eilutę Nr. 2.</w:t>
      </w:r>
      <w:r w:rsidR="00055F9C">
        <w:t>1</w:t>
      </w:r>
      <w:r w:rsidR="00102C41">
        <w:t>.</w:t>
      </w:r>
      <w:r w:rsidR="00055F9C">
        <w:t>2</w:t>
      </w:r>
      <w:r w:rsidR="00102C41">
        <w:t>.</w:t>
      </w:r>
      <w:r w:rsidR="00263B4A">
        <w:t>10</w:t>
      </w:r>
      <w:r w:rsidR="00102C41">
        <w:t xml:space="preserve">., skiltyje ,,Pajamų rūšys“ įrašant </w:t>
      </w:r>
      <w:r w:rsidR="00263B4A">
        <w:t>žodžius ,,</w:t>
      </w:r>
      <w:r w:rsidR="00263B4A" w:rsidRPr="00263B4A">
        <w:t>Patirtoms išlaidoms už skiepijimo nuo COVID-19 ligos (koronaviruso infekcijos) paslaugas kompensuoti (VBD(COVID))</w:t>
      </w:r>
      <w:r w:rsidR="00263B4A">
        <w:t>‘‘.</w:t>
      </w:r>
    </w:p>
    <w:p w14:paraId="317B23AA" w14:textId="2A136F0C" w:rsidR="00CF722C" w:rsidRPr="00CF722C" w:rsidRDefault="00CF722C" w:rsidP="00CF722C">
      <w:pPr>
        <w:jc w:val="both"/>
        <w:rPr>
          <w:lang w:eastAsia="lt-LT"/>
        </w:rPr>
      </w:pPr>
      <w:r>
        <w:t xml:space="preserve">              </w:t>
      </w:r>
      <w:r w:rsidR="00055F9C">
        <w:t>3</w:t>
      </w:r>
      <w:r w:rsidR="00514FBE">
        <w:t>.1.2. Įrašyti eilutę Nr. 2.1.2.11</w:t>
      </w:r>
      <w:r w:rsidR="00055F9C">
        <w:t>., skiltyje</w:t>
      </w:r>
      <w:r w:rsidR="00911DCD">
        <w:t xml:space="preserve"> ,,Pajamų rūšys“ įrašant žodžius</w:t>
      </w:r>
      <w:r w:rsidR="00055F9C">
        <w:t xml:space="preserve"> ,,</w:t>
      </w:r>
      <w:r>
        <w:rPr>
          <w:rFonts w:ascii="Arial" w:hAnsi="Arial" w:cs="Arial"/>
          <w:sz w:val="16"/>
          <w:szCs w:val="16"/>
        </w:rPr>
        <w:t xml:space="preserve"> </w:t>
      </w:r>
      <w:r w:rsidRPr="00CF722C">
        <w:t>2020 metais savivaldybių biudžetų negautoms pajamoms padengti (VBD(GNP))</w:t>
      </w:r>
      <w:r w:rsidR="00FF1A62">
        <w:t>‘‘.</w:t>
      </w:r>
    </w:p>
    <w:p w14:paraId="7D8174CF" w14:textId="0419C8C8" w:rsidR="00055F9C" w:rsidRDefault="008906EB" w:rsidP="00FF1A62">
      <w:pPr>
        <w:pStyle w:val="Pagrindiniotekstotrauka2"/>
        <w:ind w:left="0"/>
      </w:pPr>
      <w:r>
        <w:t xml:space="preserve">              </w:t>
      </w:r>
      <w:r w:rsidR="00055F9C">
        <w:t>3</w:t>
      </w:r>
      <w:r>
        <w:t>.1.3. Įrašyti eilutę Nr. 2.1.2.12</w:t>
      </w:r>
      <w:r w:rsidR="00055F9C">
        <w:t>., skiltyje</w:t>
      </w:r>
      <w:r w:rsidR="00911DCD">
        <w:t xml:space="preserve"> ,,Pajamų rūšys“ įrašant žodžius </w:t>
      </w:r>
      <w:r w:rsidR="00055F9C">
        <w:t>,,</w:t>
      </w:r>
      <w:r w:rsidR="000F533D" w:rsidRPr="000F533D">
        <w:t xml:space="preserve"> </w:t>
      </w:r>
      <w:r w:rsidRPr="008906EB">
        <w:t>Patirtoms išlaidoms, susijusioms su darbuotojų darbo užmokesčio didinimu, kompensuoti (VBD(COVID))</w:t>
      </w:r>
      <w:r>
        <w:t>‘‘.</w:t>
      </w:r>
    </w:p>
    <w:p w14:paraId="05479F4F" w14:textId="07A9D2A4" w:rsidR="008906EB" w:rsidRDefault="008906EB" w:rsidP="00FF1A62">
      <w:pPr>
        <w:pStyle w:val="Pagrindiniotekstotrauka2"/>
        <w:ind w:left="0"/>
      </w:pPr>
      <w:r>
        <w:t xml:space="preserve">              3.1.4. </w:t>
      </w:r>
      <w:r w:rsidR="0006725A">
        <w:t xml:space="preserve">Įrašyti eilutę Nr. 2.1.2.13., skiltyje ,,Pajamų rūšys“ įrašant žodžius </w:t>
      </w:r>
      <w:r w:rsidR="00B76AD6">
        <w:t>,,</w:t>
      </w:r>
      <w:r w:rsidR="00B76AD6" w:rsidRPr="00B76AD6">
        <w:t>Vaikų vasaros poilsio programai įgyvendinti (VBD)</w:t>
      </w:r>
      <w:r w:rsidR="00B76AD6">
        <w:t>“.</w:t>
      </w:r>
    </w:p>
    <w:p w14:paraId="172F2006" w14:textId="2E0F6ACC" w:rsidR="00FC600F" w:rsidRDefault="00FC600F" w:rsidP="00FC600F">
      <w:pPr>
        <w:pStyle w:val="Pagrindiniotekstotrauka2"/>
        <w:ind w:left="0"/>
      </w:pPr>
      <w:r>
        <w:t xml:space="preserve">              </w:t>
      </w:r>
      <w:r w:rsidRPr="00DD4DD8">
        <w:t xml:space="preserve">3.1.5. </w:t>
      </w:r>
      <w:r w:rsidR="002F44FB" w:rsidRPr="00DD4DD8">
        <w:t>Įrašyti eilutę Nr. 2.2.1.7.</w:t>
      </w:r>
      <w:r w:rsidRPr="00DD4DD8">
        <w:t>., skiltyje ,,Pajamų rūšys“ įrašant žodžius ,,</w:t>
      </w:r>
      <w:r w:rsidR="002F44FB" w:rsidRPr="00DD4DD8">
        <w:t>Tekstilės atliekų surinkimo priemonėms (konteineriams) įsigyti</w:t>
      </w:r>
      <w:r w:rsidRPr="00DD4DD8">
        <w:t xml:space="preserve"> (VBD)“.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1040"/>
        <w:gridCol w:w="6610"/>
        <w:gridCol w:w="1984"/>
      </w:tblGrid>
      <w:tr w:rsidR="00AB7FF6" w14:paraId="6C86BFDA" w14:textId="77777777" w:rsidTr="008E4766">
        <w:trPr>
          <w:trHeight w:val="25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FE011" w14:textId="77777777" w:rsidR="00AB7FF6" w:rsidRDefault="00AB7FF6">
            <w:pPr>
              <w:jc w:val="center"/>
              <w:rPr>
                <w:sz w:val="18"/>
                <w:szCs w:val="18"/>
                <w:lang w:eastAsia="lt-LT"/>
              </w:rPr>
            </w:pPr>
            <w:r>
              <w:rPr>
                <w:sz w:val="18"/>
                <w:szCs w:val="18"/>
              </w:rPr>
              <w:lastRenderedPageBreak/>
              <w:t>Eil. Nr.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3BF46" w14:textId="77777777" w:rsidR="00AB7FF6" w:rsidRDefault="00AB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Pajamų rūšys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A4C3" w14:textId="77777777" w:rsidR="00AB7FF6" w:rsidRDefault="00AB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Sumos tūkst. eurų</w:t>
            </w:r>
          </w:p>
        </w:tc>
      </w:tr>
      <w:tr w:rsidR="00AB7FF6" w14:paraId="73B9E4AA" w14:textId="77777777" w:rsidTr="008E4766">
        <w:trPr>
          <w:trHeight w:val="25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076F" w14:textId="77777777" w:rsidR="00AB7FF6" w:rsidRDefault="00AB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8DCE7" w14:textId="77777777" w:rsidR="00AB7FF6" w:rsidRDefault="00AB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F70E0" w14:textId="77777777" w:rsidR="00AB7FF6" w:rsidRDefault="00AB7F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AB7FF6" w:rsidRPr="00DD4DD8" w14:paraId="29C006C1" w14:textId="77777777" w:rsidTr="008E4766">
        <w:trPr>
          <w:trHeight w:val="25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63CCD" w14:textId="77777777" w:rsidR="00AB7FF6" w:rsidRDefault="00AB7F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765CE" w14:textId="77777777" w:rsidR="00AB7FF6" w:rsidRDefault="00AB7F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Dotacijos iš kitų valdžios sektoriaus subjektų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967CE" w14:textId="77777777" w:rsidR="00AB7FF6" w:rsidRPr="00DD4DD8" w:rsidRDefault="00AB7FF6">
            <w:pPr>
              <w:jc w:val="right"/>
              <w:rPr>
                <w:b/>
                <w:bCs/>
                <w:sz w:val="18"/>
                <w:szCs w:val="18"/>
              </w:rPr>
            </w:pPr>
            <w:r w:rsidRPr="00DD4DD8">
              <w:rPr>
                <w:b/>
                <w:bCs/>
                <w:sz w:val="18"/>
                <w:szCs w:val="18"/>
              </w:rPr>
              <w:t>1 626,640</w:t>
            </w:r>
          </w:p>
        </w:tc>
      </w:tr>
      <w:tr w:rsidR="00AB7FF6" w14:paraId="0A274D82" w14:textId="77777777" w:rsidTr="008E4766">
        <w:trPr>
          <w:trHeight w:val="25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FE770" w14:textId="77777777" w:rsidR="00AB7FF6" w:rsidRDefault="00AB7F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EE9EE9" w14:textId="77777777" w:rsidR="00AB7FF6" w:rsidRDefault="00AB7F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Dotacijos iš kitų valdžios sektoriaus subjektų einamiesiems tikslams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327B6" w14:textId="77777777" w:rsidR="00AB7FF6" w:rsidRDefault="00AB7F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1 719,040</w:t>
            </w:r>
          </w:p>
        </w:tc>
      </w:tr>
      <w:tr w:rsidR="00AB7FF6" w14:paraId="6C0DAE43" w14:textId="77777777" w:rsidTr="008E4766">
        <w:trPr>
          <w:trHeight w:val="25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52648" w14:textId="77777777" w:rsidR="00AB7FF6" w:rsidRDefault="00AB7F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2.1.1.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A5885" w14:textId="77777777" w:rsidR="00AB7FF6" w:rsidRDefault="00AB7F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Speciali tikslinė dotacija savivaldybėms einamiesiems tikslams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2C147" w14:textId="77777777" w:rsidR="00AB7FF6" w:rsidRDefault="00AB7F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</w:tr>
      <w:tr w:rsidR="00AB7FF6" w14:paraId="6015DFB9" w14:textId="77777777" w:rsidTr="008E4766">
        <w:trPr>
          <w:trHeight w:val="25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28B7" w14:textId="77777777" w:rsidR="00AB7FF6" w:rsidRDefault="00AB7F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2.1.1.1.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DCF5F" w14:textId="77777777" w:rsidR="00AB7FF6" w:rsidRDefault="00AB7F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Valstybinėms (valstybės perduotoms savivaldybėms) funkcijoms atlikti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92FA6" w14:textId="77777777" w:rsidR="00AB7FF6" w:rsidRDefault="00AB7F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</w:tr>
      <w:tr w:rsidR="00AB7FF6" w14:paraId="75E7A0B1" w14:textId="77777777" w:rsidTr="008E4766">
        <w:trPr>
          <w:trHeight w:val="25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4B61E" w14:textId="77777777" w:rsidR="00AB7FF6" w:rsidRDefault="00AB7F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2.1.2.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B64AD" w14:textId="77777777" w:rsidR="00AB7FF6" w:rsidRDefault="00AB7F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Kitos dotacijos einamiesiems tikslams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24180" w14:textId="77777777" w:rsidR="00AB7FF6" w:rsidRDefault="00AB7F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1592,540</w:t>
            </w:r>
          </w:p>
        </w:tc>
      </w:tr>
      <w:tr w:rsidR="00AB7FF6" w14:paraId="796422D8" w14:textId="77777777" w:rsidTr="008E4766">
        <w:trPr>
          <w:trHeight w:val="25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C944B" w14:textId="77777777" w:rsidR="00AB7FF6" w:rsidRDefault="00AB7F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2.1.2.4.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1F3F6" w14:textId="77777777" w:rsidR="00AB7FF6" w:rsidRDefault="00AB7F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Neformaliojo vaikų švietimo programai įgyvendinti (VBD)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901BB" w14:textId="77777777" w:rsidR="00AB7FF6" w:rsidRDefault="00AB7F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-45,0</w:t>
            </w:r>
          </w:p>
        </w:tc>
      </w:tr>
      <w:tr w:rsidR="00AB7FF6" w14:paraId="25FA80AD" w14:textId="77777777" w:rsidTr="008E4766">
        <w:trPr>
          <w:trHeight w:val="4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9B65A" w14:textId="77777777" w:rsidR="00AB7FF6" w:rsidRDefault="00AB7F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2.1.2.7.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F5542A" w14:textId="77777777" w:rsidR="00AB7FF6" w:rsidRDefault="00AB7FF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Konsultacijoms mokiniams, patiriantiems mokymosi sunkumų (VBD(COVID))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AB54F" w14:textId="77777777" w:rsidR="00AB7FF6" w:rsidRDefault="00AB7F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2,588</w:t>
            </w:r>
          </w:p>
        </w:tc>
      </w:tr>
      <w:tr w:rsidR="00AB7FF6" w14:paraId="09EFC72E" w14:textId="77777777" w:rsidTr="008E4766">
        <w:trPr>
          <w:trHeight w:val="49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732C2" w14:textId="77777777" w:rsidR="00AB7FF6" w:rsidRDefault="00AB7F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2.1.2.10.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D30202" w14:textId="77777777" w:rsidR="00AB7FF6" w:rsidRDefault="00AB7F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Patirtoms išlaidoms už skiepijimo nuo COVID-19 ligos (koronaviruso infekcijos) paslaugas kompensuoti (VBD(COVID))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0F625" w14:textId="77777777" w:rsidR="00AB7FF6" w:rsidRDefault="00AB7F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6,273</w:t>
            </w:r>
          </w:p>
        </w:tc>
      </w:tr>
      <w:tr w:rsidR="00AB7FF6" w14:paraId="5A5073AA" w14:textId="77777777" w:rsidTr="008E4766">
        <w:trPr>
          <w:trHeight w:val="49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8EC1A" w14:textId="77777777" w:rsidR="00AB7FF6" w:rsidRDefault="00AB7F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2.1.2.11.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468AB9" w14:textId="77777777" w:rsidR="00AB7FF6" w:rsidRDefault="00AB7F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2020 metais savivaldybių biudžetų negautoms pajamoms padengti (VBD(GNP))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4968D" w14:textId="77777777" w:rsidR="00AB7FF6" w:rsidRDefault="00AB7F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1579,4</w:t>
            </w:r>
          </w:p>
        </w:tc>
      </w:tr>
      <w:tr w:rsidR="00AB7FF6" w14:paraId="09800232" w14:textId="77777777" w:rsidTr="008E4766">
        <w:trPr>
          <w:trHeight w:val="49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235CB" w14:textId="77777777" w:rsidR="00AB7FF6" w:rsidRDefault="00AB7F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2.1.2.12.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86A24F" w14:textId="77777777" w:rsidR="00AB7FF6" w:rsidRDefault="00AB7F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Patirtoms išlaidoms, susijusioms su darbuotojų darbo užmokesčio didinimu, kompensuoti (VBD(COVID))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D8A51" w14:textId="77777777" w:rsidR="00AB7FF6" w:rsidRDefault="00AB7F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4,279</w:t>
            </w:r>
          </w:p>
        </w:tc>
      </w:tr>
      <w:tr w:rsidR="00AB7FF6" w14:paraId="4D3BC60B" w14:textId="77777777" w:rsidTr="008E4766">
        <w:trPr>
          <w:trHeight w:val="33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0F78F" w14:textId="77777777" w:rsidR="00AB7FF6" w:rsidRDefault="00AB7F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2.1.2.13.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85CFAF" w14:textId="77777777" w:rsidR="00AB7FF6" w:rsidRDefault="00AB7F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Vaikų vasaros poilsio programai įgyvendinti (VBD)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D6942" w14:textId="77777777" w:rsidR="00AB7FF6" w:rsidRDefault="00AB7F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</w:tr>
      <w:tr w:rsidR="00AB7FF6" w14:paraId="2FD784A2" w14:textId="77777777" w:rsidTr="008E4766">
        <w:trPr>
          <w:trHeight w:val="49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96F43" w14:textId="77777777" w:rsidR="00AB7FF6" w:rsidRDefault="00AB7F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2.1.3.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E19F6" w14:textId="77777777" w:rsidR="00AB7FF6" w:rsidRDefault="00AB7F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Dotacija savivaldybėms iš Europos Sąjungos, kitos tarptautinės finansinės paramos ir bendrojo finansavimo lėšų einamiesiems tikslams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6A3D1" w14:textId="77777777" w:rsidR="00AB7FF6" w:rsidRDefault="00AB7F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81,5</w:t>
            </w:r>
          </w:p>
        </w:tc>
      </w:tr>
      <w:tr w:rsidR="00AB7FF6" w:rsidRPr="00DD4DD8" w14:paraId="29B71F72" w14:textId="77777777" w:rsidTr="008E4766">
        <w:trPr>
          <w:trHeight w:val="25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8107E" w14:textId="77777777" w:rsidR="00AB7FF6" w:rsidRPr="00DD4DD8" w:rsidRDefault="00AB7FF6">
            <w:pPr>
              <w:rPr>
                <w:sz w:val="18"/>
                <w:szCs w:val="18"/>
              </w:rPr>
            </w:pPr>
            <w:r w:rsidRPr="00DD4DD8">
              <w:rPr>
                <w:sz w:val="18"/>
                <w:szCs w:val="18"/>
              </w:rPr>
              <w:t>2.2.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DA338" w14:textId="77777777" w:rsidR="00AB7FF6" w:rsidRPr="00DD4DD8" w:rsidRDefault="00AB7FF6">
            <w:pPr>
              <w:rPr>
                <w:sz w:val="18"/>
                <w:szCs w:val="18"/>
              </w:rPr>
            </w:pPr>
            <w:r w:rsidRPr="00DD4DD8">
              <w:rPr>
                <w:sz w:val="18"/>
                <w:szCs w:val="18"/>
              </w:rPr>
              <w:t>Dotacijos iš kitų valdžios sektoriaus subjektų turtui įsigyti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B4F1E" w14:textId="77777777" w:rsidR="00AB7FF6" w:rsidRPr="00DD4DD8" w:rsidRDefault="00AB7FF6">
            <w:pPr>
              <w:jc w:val="right"/>
              <w:rPr>
                <w:sz w:val="18"/>
                <w:szCs w:val="18"/>
              </w:rPr>
            </w:pPr>
            <w:r w:rsidRPr="00DD4DD8">
              <w:rPr>
                <w:sz w:val="18"/>
                <w:szCs w:val="18"/>
              </w:rPr>
              <w:t>-92,4</w:t>
            </w:r>
          </w:p>
        </w:tc>
      </w:tr>
      <w:tr w:rsidR="00AB7FF6" w:rsidRPr="00DD4DD8" w14:paraId="31DB311F" w14:textId="77777777" w:rsidTr="008E4766">
        <w:trPr>
          <w:trHeight w:val="28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E2151" w14:textId="77777777" w:rsidR="00AB7FF6" w:rsidRPr="00DD4DD8" w:rsidRDefault="00AB7FF6">
            <w:pPr>
              <w:rPr>
                <w:sz w:val="18"/>
                <w:szCs w:val="18"/>
              </w:rPr>
            </w:pPr>
            <w:r w:rsidRPr="00DD4DD8">
              <w:rPr>
                <w:sz w:val="18"/>
                <w:szCs w:val="18"/>
              </w:rPr>
              <w:t>2.2.1.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911682" w14:textId="77777777" w:rsidR="00AB7FF6" w:rsidRPr="00DD4DD8" w:rsidRDefault="00AB7FF6">
            <w:pPr>
              <w:rPr>
                <w:sz w:val="18"/>
                <w:szCs w:val="18"/>
              </w:rPr>
            </w:pPr>
            <w:r w:rsidRPr="00DD4DD8">
              <w:rPr>
                <w:sz w:val="18"/>
                <w:szCs w:val="18"/>
              </w:rPr>
              <w:t>Kitos dotacijos turtui įsigyti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9839F" w14:textId="77777777" w:rsidR="00AB7FF6" w:rsidRPr="00DD4DD8" w:rsidRDefault="00AB7FF6">
            <w:pPr>
              <w:jc w:val="right"/>
              <w:rPr>
                <w:sz w:val="18"/>
                <w:szCs w:val="18"/>
              </w:rPr>
            </w:pPr>
            <w:r w:rsidRPr="00DD4DD8">
              <w:rPr>
                <w:sz w:val="18"/>
                <w:szCs w:val="18"/>
              </w:rPr>
              <w:t>-96,2</w:t>
            </w:r>
          </w:p>
        </w:tc>
      </w:tr>
      <w:tr w:rsidR="00AB7FF6" w:rsidRPr="00DD4DD8" w14:paraId="21D68A7D" w14:textId="77777777" w:rsidTr="008E4766">
        <w:trPr>
          <w:trHeight w:val="6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83B3E" w14:textId="77777777" w:rsidR="00AB7FF6" w:rsidRPr="00DD4DD8" w:rsidRDefault="00AB7FF6">
            <w:pPr>
              <w:rPr>
                <w:sz w:val="18"/>
                <w:szCs w:val="18"/>
              </w:rPr>
            </w:pPr>
            <w:r w:rsidRPr="00DD4DD8">
              <w:rPr>
                <w:sz w:val="18"/>
                <w:szCs w:val="18"/>
              </w:rPr>
              <w:t>2.2.1.4.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59038" w14:textId="77777777" w:rsidR="00AB7FF6" w:rsidRPr="00DD4DD8" w:rsidRDefault="00AB7FF6">
            <w:pPr>
              <w:rPr>
                <w:sz w:val="18"/>
                <w:szCs w:val="18"/>
              </w:rPr>
            </w:pPr>
            <w:r w:rsidRPr="00DD4DD8">
              <w:rPr>
                <w:sz w:val="18"/>
                <w:szCs w:val="18"/>
              </w:rPr>
              <w:t>Daugiafunkcio sporto centro Gargžduose, Kvietinių g. 26, statybos techninio projekto parengimas ir įgyvendinimas (VBD(VIP))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A6DE4" w14:textId="77777777" w:rsidR="00AB7FF6" w:rsidRPr="00DD4DD8" w:rsidRDefault="00AB7FF6">
            <w:pPr>
              <w:jc w:val="right"/>
              <w:rPr>
                <w:sz w:val="18"/>
                <w:szCs w:val="18"/>
              </w:rPr>
            </w:pPr>
            <w:r w:rsidRPr="00DD4DD8">
              <w:rPr>
                <w:sz w:val="18"/>
                <w:szCs w:val="18"/>
              </w:rPr>
              <w:t>-100,0</w:t>
            </w:r>
          </w:p>
        </w:tc>
      </w:tr>
      <w:tr w:rsidR="00AB7FF6" w:rsidRPr="00DD4DD8" w14:paraId="0C0375D8" w14:textId="77777777" w:rsidTr="008E4766">
        <w:trPr>
          <w:trHeight w:val="37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B9BE7" w14:textId="77777777" w:rsidR="00AB7FF6" w:rsidRPr="00DD4DD8" w:rsidRDefault="00AB7FF6">
            <w:pPr>
              <w:rPr>
                <w:sz w:val="18"/>
                <w:szCs w:val="18"/>
              </w:rPr>
            </w:pPr>
            <w:r w:rsidRPr="00DD4DD8">
              <w:rPr>
                <w:sz w:val="18"/>
                <w:szCs w:val="18"/>
              </w:rPr>
              <w:t>2.2.1.7.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8B321" w14:textId="77777777" w:rsidR="00AB7FF6" w:rsidRPr="00DD4DD8" w:rsidRDefault="00AB7FF6">
            <w:pPr>
              <w:rPr>
                <w:sz w:val="18"/>
                <w:szCs w:val="18"/>
              </w:rPr>
            </w:pPr>
            <w:r w:rsidRPr="00DD4DD8">
              <w:rPr>
                <w:sz w:val="18"/>
                <w:szCs w:val="18"/>
              </w:rPr>
              <w:t>Tekstilės atliekų surinkimo priemonėms (konteineriams) įsigyti (VBD)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CB408" w14:textId="77777777" w:rsidR="00AB7FF6" w:rsidRPr="00DD4DD8" w:rsidRDefault="00AB7FF6">
            <w:pPr>
              <w:jc w:val="right"/>
              <w:rPr>
                <w:sz w:val="18"/>
                <w:szCs w:val="18"/>
              </w:rPr>
            </w:pPr>
            <w:r w:rsidRPr="00DD4DD8">
              <w:rPr>
                <w:sz w:val="18"/>
                <w:szCs w:val="18"/>
              </w:rPr>
              <w:t>3,8</w:t>
            </w:r>
          </w:p>
        </w:tc>
      </w:tr>
      <w:tr w:rsidR="00AB7FF6" w:rsidRPr="00DD4DD8" w14:paraId="739C48AA" w14:textId="77777777" w:rsidTr="008E4766">
        <w:trPr>
          <w:trHeight w:val="52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C9843" w14:textId="77777777" w:rsidR="00AB7FF6" w:rsidRPr="00DD4DD8" w:rsidRDefault="00AB7FF6">
            <w:pPr>
              <w:rPr>
                <w:sz w:val="18"/>
                <w:szCs w:val="18"/>
              </w:rPr>
            </w:pPr>
            <w:r w:rsidRPr="00DD4DD8">
              <w:rPr>
                <w:sz w:val="18"/>
                <w:szCs w:val="18"/>
              </w:rPr>
              <w:t>2.2.2.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A3667" w14:textId="77777777" w:rsidR="00AB7FF6" w:rsidRPr="00DD4DD8" w:rsidRDefault="00AB7FF6">
            <w:pPr>
              <w:rPr>
                <w:sz w:val="18"/>
                <w:szCs w:val="18"/>
              </w:rPr>
            </w:pPr>
            <w:r w:rsidRPr="00DD4DD8">
              <w:rPr>
                <w:sz w:val="18"/>
                <w:szCs w:val="18"/>
              </w:rPr>
              <w:t>Dotacija savivaldybėms iš Europos Sąjungos, kitos tarptautinės finansinės paramos ir bendrojo finansavimo lėšų turtui įsigyti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5F533" w14:textId="77777777" w:rsidR="00AB7FF6" w:rsidRPr="00DD4DD8" w:rsidRDefault="00AB7FF6">
            <w:pPr>
              <w:jc w:val="right"/>
              <w:rPr>
                <w:sz w:val="18"/>
                <w:szCs w:val="18"/>
              </w:rPr>
            </w:pPr>
            <w:r w:rsidRPr="00DD4DD8">
              <w:rPr>
                <w:sz w:val="18"/>
                <w:szCs w:val="18"/>
              </w:rPr>
              <w:t>3,8</w:t>
            </w:r>
          </w:p>
        </w:tc>
      </w:tr>
      <w:tr w:rsidR="00AB7FF6" w:rsidRPr="00DD4DD8" w14:paraId="7E70F912" w14:textId="77777777" w:rsidTr="008E4766">
        <w:trPr>
          <w:trHeight w:val="27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CA93A" w14:textId="77777777" w:rsidR="00AB7FF6" w:rsidRPr="00DD4DD8" w:rsidRDefault="00AB7FF6">
            <w:pPr>
              <w:rPr>
                <w:b/>
                <w:bCs/>
                <w:sz w:val="18"/>
                <w:szCs w:val="18"/>
              </w:rPr>
            </w:pPr>
            <w:r w:rsidRPr="00DD4DD8"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4FF7F" w14:textId="77777777" w:rsidR="00AB7FF6" w:rsidRPr="00DD4DD8" w:rsidRDefault="00AB7FF6">
            <w:pPr>
              <w:rPr>
                <w:b/>
                <w:bCs/>
                <w:sz w:val="18"/>
                <w:szCs w:val="18"/>
              </w:rPr>
            </w:pPr>
            <w:r w:rsidRPr="00DD4DD8">
              <w:rPr>
                <w:b/>
                <w:bCs/>
                <w:sz w:val="18"/>
                <w:szCs w:val="18"/>
              </w:rPr>
              <w:t>Pajamos už prekes ir paslaugas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A746A" w14:textId="77777777" w:rsidR="00AB7FF6" w:rsidRPr="00DD4DD8" w:rsidRDefault="00AB7FF6">
            <w:pPr>
              <w:jc w:val="right"/>
              <w:rPr>
                <w:sz w:val="18"/>
                <w:szCs w:val="18"/>
              </w:rPr>
            </w:pPr>
            <w:r w:rsidRPr="00DD4DD8">
              <w:rPr>
                <w:sz w:val="18"/>
                <w:szCs w:val="18"/>
              </w:rPr>
              <w:t>400,0</w:t>
            </w:r>
          </w:p>
        </w:tc>
      </w:tr>
      <w:tr w:rsidR="00AB7FF6" w:rsidRPr="00DD4DD8" w14:paraId="5FB4E620" w14:textId="77777777" w:rsidTr="008E4766">
        <w:trPr>
          <w:trHeight w:val="27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01D53" w14:textId="77777777" w:rsidR="00AB7FF6" w:rsidRPr="00DD4DD8" w:rsidRDefault="00AB7FF6">
            <w:pPr>
              <w:rPr>
                <w:sz w:val="18"/>
                <w:szCs w:val="18"/>
              </w:rPr>
            </w:pPr>
            <w:r w:rsidRPr="00DD4DD8">
              <w:rPr>
                <w:sz w:val="18"/>
                <w:szCs w:val="18"/>
              </w:rPr>
              <w:t>4.1.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1E7AC" w14:textId="77777777" w:rsidR="00AB7FF6" w:rsidRPr="00DD4DD8" w:rsidRDefault="00AB7FF6">
            <w:pPr>
              <w:rPr>
                <w:sz w:val="18"/>
                <w:szCs w:val="18"/>
              </w:rPr>
            </w:pPr>
            <w:r w:rsidRPr="00DD4DD8">
              <w:rPr>
                <w:sz w:val="18"/>
                <w:szCs w:val="18"/>
              </w:rPr>
              <w:t>Pajamos už ilgalaikio ir trumpalaikio materialiojo turto nuomą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18840" w14:textId="77777777" w:rsidR="00AB7FF6" w:rsidRPr="00DD4DD8" w:rsidRDefault="00AB7FF6">
            <w:pPr>
              <w:jc w:val="right"/>
              <w:rPr>
                <w:sz w:val="18"/>
                <w:szCs w:val="18"/>
              </w:rPr>
            </w:pPr>
            <w:r w:rsidRPr="00DD4DD8">
              <w:rPr>
                <w:sz w:val="18"/>
                <w:szCs w:val="18"/>
              </w:rPr>
              <w:t>-5,0</w:t>
            </w:r>
          </w:p>
        </w:tc>
      </w:tr>
      <w:tr w:rsidR="00AB7FF6" w:rsidRPr="00DD4DD8" w14:paraId="5E042DAE" w14:textId="77777777" w:rsidTr="008E4766">
        <w:trPr>
          <w:trHeight w:val="27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D4286" w14:textId="77777777" w:rsidR="00AB7FF6" w:rsidRPr="00DD4DD8" w:rsidRDefault="00AB7FF6">
            <w:pPr>
              <w:rPr>
                <w:sz w:val="18"/>
                <w:szCs w:val="18"/>
              </w:rPr>
            </w:pPr>
            <w:r w:rsidRPr="00DD4DD8">
              <w:rPr>
                <w:sz w:val="18"/>
                <w:szCs w:val="18"/>
              </w:rPr>
              <w:t>4.2.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DF3E8" w14:textId="77777777" w:rsidR="00AB7FF6" w:rsidRPr="00DD4DD8" w:rsidRDefault="00AB7FF6">
            <w:pPr>
              <w:rPr>
                <w:sz w:val="18"/>
                <w:szCs w:val="18"/>
              </w:rPr>
            </w:pPr>
            <w:r w:rsidRPr="00DD4DD8">
              <w:rPr>
                <w:sz w:val="18"/>
                <w:szCs w:val="18"/>
              </w:rPr>
              <w:t>Pajamos už prekes ir paslaugas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2F455" w14:textId="77777777" w:rsidR="00AB7FF6" w:rsidRPr="00DD4DD8" w:rsidRDefault="00AB7FF6">
            <w:pPr>
              <w:jc w:val="right"/>
              <w:rPr>
                <w:sz w:val="18"/>
                <w:szCs w:val="18"/>
              </w:rPr>
            </w:pPr>
            <w:r w:rsidRPr="00DD4DD8">
              <w:rPr>
                <w:sz w:val="18"/>
                <w:szCs w:val="18"/>
              </w:rPr>
              <w:t>5,0</w:t>
            </w:r>
          </w:p>
        </w:tc>
      </w:tr>
      <w:tr w:rsidR="00AB7FF6" w:rsidRPr="00DD4DD8" w14:paraId="0715E4B7" w14:textId="77777777" w:rsidTr="008E4766">
        <w:trPr>
          <w:trHeight w:val="28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94D04" w14:textId="77777777" w:rsidR="00AB7FF6" w:rsidRPr="00DD4DD8" w:rsidRDefault="00AB7FF6">
            <w:pPr>
              <w:rPr>
                <w:sz w:val="18"/>
                <w:szCs w:val="18"/>
              </w:rPr>
            </w:pPr>
            <w:r w:rsidRPr="00DD4DD8">
              <w:rPr>
                <w:sz w:val="18"/>
                <w:szCs w:val="18"/>
              </w:rPr>
              <w:t>4.5.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C865E" w14:textId="77777777" w:rsidR="00AB7FF6" w:rsidRPr="00DD4DD8" w:rsidRDefault="00AB7FF6">
            <w:pPr>
              <w:rPr>
                <w:sz w:val="18"/>
                <w:szCs w:val="18"/>
              </w:rPr>
            </w:pPr>
            <w:r w:rsidRPr="00DD4DD8">
              <w:rPr>
                <w:sz w:val="18"/>
                <w:szCs w:val="18"/>
              </w:rPr>
              <w:t>Vietinės rinkliavos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B9DEA" w14:textId="77777777" w:rsidR="00AB7FF6" w:rsidRPr="00DD4DD8" w:rsidRDefault="00AB7FF6">
            <w:pPr>
              <w:jc w:val="right"/>
              <w:rPr>
                <w:sz w:val="18"/>
                <w:szCs w:val="18"/>
              </w:rPr>
            </w:pPr>
            <w:r w:rsidRPr="00DD4DD8">
              <w:rPr>
                <w:sz w:val="18"/>
                <w:szCs w:val="18"/>
              </w:rPr>
              <w:t>400,0</w:t>
            </w:r>
          </w:p>
        </w:tc>
      </w:tr>
      <w:tr w:rsidR="00AB7FF6" w:rsidRPr="00DD4DD8" w14:paraId="4315A131" w14:textId="77777777" w:rsidTr="008E4766">
        <w:trPr>
          <w:trHeight w:val="28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3F7A0" w14:textId="77777777" w:rsidR="00AB7FF6" w:rsidRPr="00DD4DD8" w:rsidRDefault="00AB7FF6">
            <w:pPr>
              <w:rPr>
                <w:sz w:val="18"/>
                <w:szCs w:val="18"/>
              </w:rPr>
            </w:pPr>
            <w:r w:rsidRPr="00DD4DD8">
              <w:rPr>
                <w:sz w:val="18"/>
                <w:szCs w:val="18"/>
              </w:rPr>
              <w:t>4.5.1.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FA957" w14:textId="77777777" w:rsidR="00AB7FF6" w:rsidRPr="00DD4DD8" w:rsidRDefault="00AB7FF6">
            <w:pPr>
              <w:rPr>
                <w:color w:val="000000"/>
                <w:sz w:val="18"/>
                <w:szCs w:val="18"/>
              </w:rPr>
            </w:pPr>
            <w:r w:rsidRPr="00DD4DD8">
              <w:rPr>
                <w:color w:val="000000"/>
                <w:sz w:val="18"/>
                <w:szCs w:val="18"/>
              </w:rPr>
              <w:t>Komunalinių atliekų surinkimą iš atliekų turėtojų ir atliekų tvarkymą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03DF5" w14:textId="77777777" w:rsidR="00AB7FF6" w:rsidRPr="00DD4DD8" w:rsidRDefault="00AB7FF6">
            <w:pPr>
              <w:jc w:val="right"/>
              <w:rPr>
                <w:sz w:val="18"/>
                <w:szCs w:val="18"/>
              </w:rPr>
            </w:pPr>
            <w:r w:rsidRPr="00DD4DD8">
              <w:rPr>
                <w:sz w:val="18"/>
                <w:szCs w:val="18"/>
              </w:rPr>
              <w:t>400,0</w:t>
            </w:r>
          </w:p>
        </w:tc>
      </w:tr>
      <w:tr w:rsidR="00AB7FF6" w:rsidRPr="00DD4DD8" w14:paraId="052227A5" w14:textId="77777777" w:rsidTr="008E4766">
        <w:trPr>
          <w:trHeight w:val="25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5AFB1" w14:textId="77777777" w:rsidR="00AB7FF6" w:rsidRPr="00DD4DD8" w:rsidRDefault="00AB7FF6">
            <w:pPr>
              <w:rPr>
                <w:sz w:val="18"/>
                <w:szCs w:val="18"/>
              </w:rPr>
            </w:pPr>
            <w:r w:rsidRPr="00DD4DD8">
              <w:rPr>
                <w:sz w:val="18"/>
                <w:szCs w:val="18"/>
              </w:rPr>
              <w:t>8.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1D971" w14:textId="77777777" w:rsidR="00AB7FF6" w:rsidRPr="00DD4DD8" w:rsidRDefault="00AB7FF6">
            <w:pPr>
              <w:rPr>
                <w:b/>
                <w:bCs/>
                <w:sz w:val="18"/>
                <w:szCs w:val="18"/>
              </w:rPr>
            </w:pPr>
            <w:r w:rsidRPr="00DD4DD8">
              <w:rPr>
                <w:b/>
                <w:bCs/>
                <w:sz w:val="18"/>
                <w:szCs w:val="18"/>
              </w:rPr>
              <w:t>Iš viso pajamų: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F8A1C" w14:textId="77777777" w:rsidR="00AB7FF6" w:rsidRPr="00DD4DD8" w:rsidRDefault="00AB7FF6">
            <w:pPr>
              <w:jc w:val="right"/>
              <w:rPr>
                <w:b/>
                <w:bCs/>
                <w:sz w:val="18"/>
                <w:szCs w:val="18"/>
              </w:rPr>
            </w:pPr>
            <w:r w:rsidRPr="00DD4DD8">
              <w:rPr>
                <w:b/>
                <w:bCs/>
                <w:sz w:val="18"/>
                <w:szCs w:val="18"/>
              </w:rPr>
              <w:t>2 026,64</w:t>
            </w:r>
          </w:p>
        </w:tc>
      </w:tr>
    </w:tbl>
    <w:p w14:paraId="5DD6A329" w14:textId="77777777" w:rsidR="007D2FD3" w:rsidRPr="00DD4DD8" w:rsidRDefault="007D2FD3" w:rsidP="00FF1A62">
      <w:pPr>
        <w:pStyle w:val="Pagrindiniotekstotrauka2"/>
        <w:ind w:left="0"/>
      </w:pPr>
    </w:p>
    <w:p w14:paraId="0E3E4C24" w14:textId="2B74D4E7" w:rsidR="007D2FD3" w:rsidRPr="00DD4DD8" w:rsidRDefault="007D2FD3" w:rsidP="00FF1A62">
      <w:pPr>
        <w:pStyle w:val="Pagrindiniotekstotrauka2"/>
        <w:ind w:left="0"/>
      </w:pPr>
      <w:r w:rsidRPr="00DD4DD8">
        <w:t xml:space="preserve">              3.2.   2 priedą: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677"/>
        <w:gridCol w:w="2725"/>
        <w:gridCol w:w="1134"/>
        <w:gridCol w:w="2268"/>
        <w:gridCol w:w="2835"/>
      </w:tblGrid>
      <w:tr w:rsidR="0060196E" w:rsidRPr="008E4766" w14:paraId="295C8CAA" w14:textId="77777777" w:rsidTr="008E4766">
        <w:trPr>
          <w:trHeight w:val="255"/>
        </w:trPr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F33EA3" w14:textId="77777777" w:rsidR="0060196E" w:rsidRPr="008E4766" w:rsidRDefault="0060196E">
            <w:pPr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8E47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B6E9FB" w14:textId="77777777" w:rsidR="0060196E" w:rsidRPr="008E4766" w:rsidRDefault="00601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E47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3AF1D7" w14:textId="77777777" w:rsidR="0060196E" w:rsidRPr="008E4766" w:rsidRDefault="0060196E">
            <w:pPr>
              <w:rPr>
                <w:sz w:val="18"/>
                <w:szCs w:val="18"/>
              </w:rPr>
            </w:pPr>
            <w:r w:rsidRPr="008E4766">
              <w:rPr>
                <w:sz w:val="18"/>
                <w:szCs w:val="18"/>
              </w:rPr>
              <w:t>tūkst. eurų</w:t>
            </w:r>
          </w:p>
        </w:tc>
      </w:tr>
      <w:tr w:rsidR="0060196E" w:rsidRPr="008E4766" w14:paraId="12F60832" w14:textId="77777777" w:rsidTr="008E4766">
        <w:trPr>
          <w:trHeight w:val="112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D1B24" w14:textId="77777777" w:rsidR="0060196E" w:rsidRPr="008E4766" w:rsidRDefault="0060196E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Eil. Nr.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7158F" w14:textId="77777777" w:rsidR="0060196E" w:rsidRPr="008E4766" w:rsidRDefault="0060196E">
            <w:pPr>
              <w:jc w:val="center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Įstaigos pavadinimas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E2F4DA" w14:textId="77777777" w:rsidR="0060196E" w:rsidRPr="008E4766" w:rsidRDefault="0060196E">
            <w:pPr>
              <w:jc w:val="center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Iš viso: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ED82A3B" w14:textId="77777777" w:rsidR="0060196E" w:rsidRPr="008E4766" w:rsidRDefault="0060196E">
            <w:pPr>
              <w:jc w:val="center"/>
              <w:rPr>
                <w:sz w:val="16"/>
                <w:szCs w:val="16"/>
              </w:rPr>
            </w:pPr>
            <w:r w:rsidRPr="008E4766">
              <w:rPr>
                <w:sz w:val="16"/>
                <w:szCs w:val="16"/>
              </w:rPr>
              <w:t>Pajamos už prekes ir paslaugas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90DE0" w14:textId="77777777" w:rsidR="0060196E" w:rsidRPr="008E4766" w:rsidRDefault="0060196E">
            <w:pPr>
              <w:jc w:val="center"/>
              <w:rPr>
                <w:sz w:val="16"/>
                <w:szCs w:val="16"/>
              </w:rPr>
            </w:pPr>
            <w:r w:rsidRPr="008E4766">
              <w:rPr>
                <w:sz w:val="16"/>
                <w:szCs w:val="16"/>
              </w:rPr>
              <w:t>Pajamos už ilgalaikio ir trumpalaikio materialiojo turto nuomą</w:t>
            </w:r>
          </w:p>
        </w:tc>
      </w:tr>
      <w:tr w:rsidR="0060196E" w:rsidRPr="008E4766" w14:paraId="34185BA2" w14:textId="77777777" w:rsidTr="008E4766">
        <w:trPr>
          <w:trHeight w:val="25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A51406" w14:textId="77777777" w:rsidR="0060196E" w:rsidRPr="008E4766" w:rsidRDefault="0060196E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41.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FDE3F2" w14:textId="77777777" w:rsidR="0060196E" w:rsidRPr="008E4766" w:rsidRDefault="0060196E">
            <w:pPr>
              <w:rPr>
                <w:sz w:val="18"/>
                <w:szCs w:val="18"/>
              </w:rPr>
            </w:pPr>
            <w:r w:rsidRPr="008E4766">
              <w:rPr>
                <w:sz w:val="18"/>
                <w:szCs w:val="18"/>
              </w:rPr>
              <w:t>Savivaldybės administracija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EBCD8" w14:textId="77777777" w:rsidR="0060196E" w:rsidRPr="008E4766" w:rsidRDefault="0060196E">
            <w:pPr>
              <w:jc w:val="right"/>
              <w:rPr>
                <w:sz w:val="18"/>
                <w:szCs w:val="18"/>
              </w:rPr>
            </w:pPr>
            <w:r w:rsidRPr="008E4766">
              <w:rPr>
                <w:sz w:val="18"/>
                <w:szCs w:val="18"/>
              </w:rPr>
              <w:t>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3F5CBF" w14:textId="77777777" w:rsidR="0060196E" w:rsidRPr="008E4766" w:rsidRDefault="0060196E">
            <w:pPr>
              <w:jc w:val="right"/>
              <w:rPr>
                <w:sz w:val="18"/>
                <w:szCs w:val="18"/>
              </w:rPr>
            </w:pPr>
            <w:r w:rsidRPr="008E4766">
              <w:rPr>
                <w:sz w:val="18"/>
                <w:szCs w:val="18"/>
              </w:rPr>
              <w:t>5,0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D5E0A7" w14:textId="77777777" w:rsidR="0060196E" w:rsidRPr="008E4766" w:rsidRDefault="0060196E">
            <w:pPr>
              <w:jc w:val="right"/>
              <w:rPr>
                <w:sz w:val="18"/>
                <w:szCs w:val="18"/>
              </w:rPr>
            </w:pPr>
            <w:r w:rsidRPr="008E4766">
              <w:rPr>
                <w:sz w:val="18"/>
                <w:szCs w:val="18"/>
              </w:rPr>
              <w:t>-5,0</w:t>
            </w:r>
          </w:p>
        </w:tc>
      </w:tr>
      <w:tr w:rsidR="0060196E" w:rsidRPr="008E4766" w14:paraId="65E2EFC2" w14:textId="77777777" w:rsidTr="008E4766">
        <w:trPr>
          <w:trHeight w:val="25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801E29" w14:textId="77777777" w:rsidR="0060196E" w:rsidRPr="008E4766" w:rsidRDefault="0060196E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11C93C" w14:textId="77777777" w:rsidR="0060196E" w:rsidRPr="008E4766" w:rsidRDefault="0060196E">
            <w:pPr>
              <w:rPr>
                <w:b/>
                <w:bCs/>
                <w:sz w:val="20"/>
                <w:szCs w:val="20"/>
              </w:rPr>
            </w:pPr>
            <w:r w:rsidRPr="008E4766">
              <w:rPr>
                <w:b/>
                <w:bCs/>
                <w:sz w:val="20"/>
                <w:szCs w:val="20"/>
              </w:rPr>
              <w:t>IŠ VISO PAJAMŲ: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61E16F" w14:textId="77777777" w:rsidR="0060196E" w:rsidRPr="008E4766" w:rsidRDefault="0060196E">
            <w:pPr>
              <w:jc w:val="right"/>
              <w:rPr>
                <w:sz w:val="18"/>
                <w:szCs w:val="18"/>
              </w:rPr>
            </w:pPr>
            <w:r w:rsidRPr="008E4766">
              <w:rPr>
                <w:sz w:val="18"/>
                <w:szCs w:val="18"/>
              </w:rPr>
              <w:t>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12229C" w14:textId="77777777" w:rsidR="0060196E" w:rsidRPr="008E4766" w:rsidRDefault="0060196E">
            <w:pPr>
              <w:jc w:val="right"/>
              <w:rPr>
                <w:sz w:val="18"/>
                <w:szCs w:val="18"/>
              </w:rPr>
            </w:pPr>
            <w:r w:rsidRPr="008E4766">
              <w:rPr>
                <w:sz w:val="18"/>
                <w:szCs w:val="18"/>
              </w:rPr>
              <w:t>5,0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C698DC" w14:textId="77777777" w:rsidR="0060196E" w:rsidRPr="008E4766" w:rsidRDefault="0060196E">
            <w:pPr>
              <w:jc w:val="right"/>
              <w:rPr>
                <w:sz w:val="18"/>
                <w:szCs w:val="18"/>
              </w:rPr>
            </w:pPr>
            <w:r w:rsidRPr="008E4766">
              <w:rPr>
                <w:sz w:val="18"/>
                <w:szCs w:val="18"/>
              </w:rPr>
              <w:t>-5,0</w:t>
            </w:r>
          </w:p>
        </w:tc>
      </w:tr>
    </w:tbl>
    <w:p w14:paraId="30745F65" w14:textId="77777777" w:rsidR="00A726C7" w:rsidRDefault="00A726C7" w:rsidP="00A726C7">
      <w:pPr>
        <w:pStyle w:val="Pagrindiniotekstotrauka2"/>
        <w:ind w:left="0"/>
      </w:pPr>
    </w:p>
    <w:p w14:paraId="466C22CC" w14:textId="0DA20015" w:rsidR="001D618D" w:rsidRDefault="007D2FD3" w:rsidP="001D618D">
      <w:pPr>
        <w:pStyle w:val="Pagrindiniotekstotrauka2"/>
        <w:ind w:left="0" w:firstLine="851"/>
      </w:pPr>
      <w:r>
        <w:t>3.3</w:t>
      </w:r>
      <w:r w:rsidR="008D7EE7">
        <w:t xml:space="preserve">. </w:t>
      </w:r>
      <w:r w:rsidR="00121B1D">
        <w:t xml:space="preserve">  </w:t>
      </w:r>
      <w:r w:rsidR="001D618D">
        <w:t>3 priedą:</w:t>
      </w:r>
    </w:p>
    <w:p w14:paraId="3D7FC43A" w14:textId="22160022" w:rsidR="001D618D" w:rsidRDefault="00A73EB3" w:rsidP="001D618D">
      <w:pPr>
        <w:pStyle w:val="Pagrindiniotekstotrauka2"/>
        <w:ind w:left="0" w:firstLine="851"/>
        <w:rPr>
          <w:lang w:eastAsia="lt-LT"/>
        </w:rPr>
      </w:pPr>
      <w:r>
        <w:t>3.3</w:t>
      </w:r>
      <w:r w:rsidR="00576F69">
        <w:t>.1. Įrašyti eilutes Nr. 43.4.4., 44.25., 48.7.,</w:t>
      </w:r>
      <w:r w:rsidR="001D618D">
        <w:t xml:space="preserve"> skiltyje ,,Asignavimų valdytojo pavadinimas, programos numeris ir pavadinimas“ įrašant žodžius „</w:t>
      </w:r>
      <w:r w:rsidR="00E15F13" w:rsidRPr="00E15F13">
        <w:t>Patirtoms išlaidoms už skiepijimo nuo COVID-19 ligos (koronaviruso infekcijos) paslaugas kompensuoti (VBD(C</w:t>
      </w:r>
      <w:r w:rsidR="008852C0">
        <w:t>OVID))</w:t>
      </w:r>
      <w:r w:rsidR="001D618D">
        <w:rPr>
          <w:lang w:eastAsia="lt-LT"/>
        </w:rPr>
        <w:t>“.</w:t>
      </w:r>
    </w:p>
    <w:p w14:paraId="455EDA5C" w14:textId="5E8C3F7E" w:rsidR="008D7EE7" w:rsidRDefault="00A73EB3" w:rsidP="00055F9C">
      <w:pPr>
        <w:pStyle w:val="Pagrindiniotekstotrauka2"/>
        <w:ind w:left="0" w:firstLine="851"/>
      </w:pPr>
      <w:r>
        <w:t>3.3</w:t>
      </w:r>
      <w:r w:rsidR="00F631C6">
        <w:t>.2. Įrašyti eilutes Nr. 43.1.7., 43.2.1.4., 43.3.1.9., 43.4.5., 43.6.7., 43.8.5., 43.9.9.2., 44.26., 45.12</w:t>
      </w:r>
      <w:r w:rsidR="00B338AA">
        <w:t>.</w:t>
      </w:r>
      <w:r w:rsidR="0003233A">
        <w:t>,</w:t>
      </w:r>
      <w:r w:rsidR="00B338AA">
        <w:t xml:space="preserve"> </w:t>
      </w:r>
      <w:r w:rsidR="00973D21">
        <w:t>46.1.5., 47.1.9., 48.8., 50.</w:t>
      </w:r>
      <w:r w:rsidR="00F631C6">
        <w:t xml:space="preserve">7., 52.6., 53.8.2., </w:t>
      </w:r>
      <w:r w:rsidR="00B338AA">
        <w:t>skiltyje ,,Asignavimų valdytojo pavadinimas, programos numeris ir pavadinimas“ įrašant žodžius „</w:t>
      </w:r>
      <w:r w:rsidR="00C80F1E" w:rsidRPr="00C80F1E">
        <w:t>2020 metais savivaldybių biudžetų negautoms</w:t>
      </w:r>
      <w:r w:rsidR="008C4EF7">
        <w:t xml:space="preserve"> pajamoms padengti (VBD(GNP))</w:t>
      </w:r>
      <w:r w:rsidR="00EF0942">
        <w:t>“.</w:t>
      </w:r>
    </w:p>
    <w:p w14:paraId="65517C17" w14:textId="24F2C93B" w:rsidR="00EF0942" w:rsidRDefault="00222E9A" w:rsidP="00055F9C">
      <w:pPr>
        <w:pStyle w:val="Pagrindiniotekstotrauka2"/>
        <w:ind w:left="0" w:firstLine="851"/>
      </w:pPr>
      <w:r>
        <w:lastRenderedPageBreak/>
        <w:t>3.3</w:t>
      </w:r>
      <w:r w:rsidR="002519C0">
        <w:t>.3. Įrašyti eilutes Nr. 27.1.6., 44.24., 48.6</w:t>
      </w:r>
      <w:r w:rsidR="00EF0942">
        <w:t>.</w:t>
      </w:r>
      <w:r w:rsidR="0003233A">
        <w:t xml:space="preserve">, </w:t>
      </w:r>
      <w:r w:rsidR="00EF0942">
        <w:t>skiltyje ,,Asignavimų valdytojo pavadinimas, programos numeris ir pavadinimas“ įrašant žodžius „</w:t>
      </w:r>
      <w:r w:rsidRPr="00222E9A">
        <w:t>Patirtoms išlaidoms, susijusioms su darbuotojų darbo užmokesčio didin</w:t>
      </w:r>
      <w:r>
        <w:t>imu, kompensuoti (VBD(COVID))</w:t>
      </w:r>
      <w:r w:rsidR="00CF7BFA">
        <w:t>“.</w:t>
      </w:r>
    </w:p>
    <w:p w14:paraId="6537FC85" w14:textId="18060A60" w:rsidR="00E5299F" w:rsidRDefault="009E0536" w:rsidP="00055F9C">
      <w:pPr>
        <w:pStyle w:val="Pagrindiniotekstotrauka2"/>
        <w:ind w:left="0" w:firstLine="851"/>
      </w:pPr>
      <w:r>
        <w:t>3.3</w:t>
      </w:r>
      <w:r w:rsidR="00E5299F">
        <w:t xml:space="preserve">.4. </w:t>
      </w:r>
      <w:r w:rsidR="000813D8">
        <w:t>Įrašyti eilutes Nr. 43.1.6., 44.23., 45.11</w:t>
      </w:r>
      <w:r w:rsidRPr="009E0536">
        <w:t>., skiltyje ,,Asignavimų valdytojo pavadinimas, programos numeris ir pavadinimas“ įrašant žodžius</w:t>
      </w:r>
      <w:r w:rsidR="00E84148">
        <w:t xml:space="preserve"> </w:t>
      </w:r>
      <w:r w:rsidR="00DA610B">
        <w:t>,,</w:t>
      </w:r>
      <w:r w:rsidR="00E84148" w:rsidRPr="00E84148">
        <w:t>Vaikų vasaros poilsio programai įgyvendinti (VBD)“.</w:t>
      </w:r>
    </w:p>
    <w:p w14:paraId="07D277D2" w14:textId="403F0E2C" w:rsidR="00E5299F" w:rsidRPr="00055F9C" w:rsidRDefault="00153AC3" w:rsidP="00055F9C">
      <w:pPr>
        <w:pStyle w:val="Pagrindiniotekstotrauka2"/>
        <w:ind w:left="0" w:firstLine="851"/>
      </w:pPr>
      <w:r>
        <w:t>3.3</w:t>
      </w:r>
      <w:r w:rsidR="00E5299F">
        <w:t xml:space="preserve">.5. </w:t>
      </w:r>
      <w:r w:rsidR="00162A7F">
        <w:t>Įrašyti eilutes Nr. 43.9.9.1</w:t>
      </w:r>
      <w:r w:rsidR="00062A39">
        <w:t>., 53.8.1.,</w:t>
      </w:r>
      <w:r w:rsidRPr="00153AC3">
        <w:t xml:space="preserve"> skiltyje ,,Asignavimų valdytojo pavadinimas, programos numeris ir pavadinimas“ įrašant žodžius ,</w:t>
      </w:r>
      <w:r w:rsidR="00162A7F">
        <w:t>,savivaldybės biudžetas (SB)‘‘.</w:t>
      </w:r>
    </w:p>
    <w:p w14:paraId="6F63BE10" w14:textId="3E940E54" w:rsidR="00102C41" w:rsidRDefault="00F5190D" w:rsidP="00055F9C">
      <w:pPr>
        <w:pStyle w:val="Default"/>
        <w:ind w:firstLine="851"/>
        <w:jc w:val="both"/>
      </w:pPr>
      <w:r>
        <w:t>3.3</w:t>
      </w:r>
      <w:r w:rsidR="00D3316D">
        <w:t>.6. Įrašyti eilut</w:t>
      </w:r>
      <w:r>
        <w:t>ę Nr. 43.9.9.1.1.,</w:t>
      </w:r>
      <w:r w:rsidR="00D3316D">
        <w:t xml:space="preserve"> skiltyje ,,Asignavimų valdytojo pavadinimas, programos numeris ir pavadinimas“ </w:t>
      </w:r>
      <w:r>
        <w:t>įrašant žodžius „Dovilų seniūnija“.</w:t>
      </w:r>
    </w:p>
    <w:p w14:paraId="360024E4" w14:textId="5D8785F3" w:rsidR="00F5190D" w:rsidRDefault="00F5190D" w:rsidP="00055F9C">
      <w:pPr>
        <w:pStyle w:val="Default"/>
        <w:ind w:firstLine="851"/>
        <w:jc w:val="both"/>
      </w:pPr>
      <w:r>
        <w:t xml:space="preserve">3.3.7. </w:t>
      </w:r>
      <w:r w:rsidR="00947B32">
        <w:t>Įrašyti eilutę Nr. 43.9.9.1.2</w:t>
      </w:r>
      <w:r w:rsidRPr="00F5190D">
        <w:t>., skiltyje ,,Asignavimų valdytojo pavadinimas, programos numeris ir pava</w:t>
      </w:r>
      <w:r w:rsidR="00947B32">
        <w:t>dinimas“ įrašant žodžius „Endriejavo</w:t>
      </w:r>
      <w:r w:rsidRPr="00F5190D">
        <w:t xml:space="preserve"> seniūnija“.</w:t>
      </w:r>
    </w:p>
    <w:p w14:paraId="332AB347" w14:textId="1215741E" w:rsidR="00947B32" w:rsidRDefault="00947B32" w:rsidP="00055F9C">
      <w:pPr>
        <w:pStyle w:val="Default"/>
        <w:ind w:firstLine="851"/>
        <w:jc w:val="both"/>
      </w:pPr>
      <w:r>
        <w:t xml:space="preserve">3.3.8. </w:t>
      </w:r>
      <w:r w:rsidR="00E15D29">
        <w:t>Įrašyti eilutę Nr. 43.9.9.1.3</w:t>
      </w:r>
      <w:r w:rsidRPr="00947B32">
        <w:t>., skiltyje ,,Asignavimų valdytojo pavadinimas, programos numeris ir pavadini</w:t>
      </w:r>
      <w:r w:rsidR="00E15D29">
        <w:t>mas“ įrašant žodžius „Gargždų</w:t>
      </w:r>
      <w:r w:rsidRPr="00947B32">
        <w:t xml:space="preserve"> seniūnija“.</w:t>
      </w:r>
    </w:p>
    <w:p w14:paraId="456CBBD6" w14:textId="77777777" w:rsidR="00973D21" w:rsidRDefault="00E15D29" w:rsidP="006A6F5A">
      <w:pPr>
        <w:pStyle w:val="Default"/>
        <w:ind w:firstLine="851"/>
        <w:jc w:val="both"/>
      </w:pPr>
      <w:r>
        <w:t xml:space="preserve">3.3.9. </w:t>
      </w:r>
      <w:r w:rsidR="00970225">
        <w:t>Įrašyti eilutę Nr. 43.9.9.1.4</w:t>
      </w:r>
      <w:r w:rsidRPr="00E15D29">
        <w:t>., skiltyje ,,Asignavimų valdytojo pavadinimas, programos numeris ir pavad</w:t>
      </w:r>
      <w:r w:rsidR="00970225">
        <w:t>inimas“ įrašant žodžius „Veiviržėnų</w:t>
      </w:r>
      <w:r w:rsidR="0060196E">
        <w:t xml:space="preserve"> seniūnija“.</w:t>
      </w:r>
    </w:p>
    <w:p w14:paraId="667354DB" w14:textId="6D00BF8F" w:rsidR="006A6F5A" w:rsidRDefault="00973D21" w:rsidP="006A6F5A">
      <w:pPr>
        <w:pStyle w:val="Default"/>
        <w:ind w:firstLine="851"/>
        <w:jc w:val="both"/>
      </w:pPr>
      <w:r>
        <w:t xml:space="preserve">3.3.10. </w:t>
      </w:r>
      <w:r w:rsidR="00C06496">
        <w:t>Įrašyti eilutę Nr. 43.6.7.1</w:t>
      </w:r>
      <w:r w:rsidRPr="00E15D29">
        <w:t>., skiltyje ,,Asignavimų valdytojo pavadinimas, programos numeris ir pavad</w:t>
      </w:r>
      <w:r>
        <w:t>ini</w:t>
      </w:r>
      <w:r w:rsidR="00C06496">
        <w:t>mas“ įrašant žodžius „Gargždų</w:t>
      </w:r>
      <w:r>
        <w:t xml:space="preserve"> seniūnija“.</w:t>
      </w:r>
      <w:r w:rsidR="006A6F5A">
        <w:tab/>
      </w:r>
    </w:p>
    <w:p w14:paraId="6008804F" w14:textId="69611A5A" w:rsidR="00B145A0" w:rsidRPr="00DD4DD8" w:rsidRDefault="00B145A0" w:rsidP="00B145A0">
      <w:pPr>
        <w:pStyle w:val="Default"/>
        <w:ind w:firstLine="851"/>
        <w:jc w:val="both"/>
      </w:pPr>
      <w:r w:rsidRPr="00DD4DD8">
        <w:t xml:space="preserve">3.3.11. </w:t>
      </w:r>
      <w:r w:rsidR="007D70EA" w:rsidRPr="00DD4DD8">
        <w:t>Įrašyti eilutę Nr. 40.2</w:t>
      </w:r>
      <w:r w:rsidRPr="00DD4DD8">
        <w:t>., skiltyje ,,Asignavimų valdytojo pavadinimas, programos numeris ir pavadini</w:t>
      </w:r>
      <w:r w:rsidR="007D70EA" w:rsidRPr="00DD4DD8">
        <w:t>mas“ įrašant žodžius „</w:t>
      </w:r>
      <w:r w:rsidR="007D70EA" w:rsidRPr="00DD4DD8">
        <w:rPr>
          <w:rFonts w:ascii="Arial" w:hAnsi="Arial" w:cs="Arial"/>
          <w:iCs/>
          <w:sz w:val="20"/>
          <w:szCs w:val="20"/>
        </w:rPr>
        <w:t xml:space="preserve">9. </w:t>
      </w:r>
      <w:r w:rsidR="007D70EA" w:rsidRPr="00DD4DD8">
        <w:rPr>
          <w:iCs/>
        </w:rPr>
        <w:t>Savivaldybės valdymo ir pagrindinių funkcijų vykdymo programa</w:t>
      </w:r>
      <w:r w:rsidRPr="00DD4DD8">
        <w:t>“.</w:t>
      </w:r>
      <w:r w:rsidRPr="00DD4DD8">
        <w:tab/>
      </w:r>
    </w:p>
    <w:p w14:paraId="1E88B5CE" w14:textId="67A9C995" w:rsidR="00C130BB" w:rsidRPr="00DD4DD8" w:rsidRDefault="00C130BB" w:rsidP="00C130BB">
      <w:pPr>
        <w:pStyle w:val="Default"/>
        <w:ind w:firstLine="851"/>
        <w:jc w:val="both"/>
      </w:pPr>
      <w:r w:rsidRPr="00DD4DD8">
        <w:t xml:space="preserve">3.3.12. </w:t>
      </w:r>
      <w:r w:rsidR="00C2796B" w:rsidRPr="00DD4DD8">
        <w:t>Įrašyti eilutę Nr. 40.2.1</w:t>
      </w:r>
      <w:r w:rsidRPr="00DD4DD8">
        <w:t>., skiltyje ,,Asignavimų valdytojo pavadinimas, programos numeris ir pavadini</w:t>
      </w:r>
      <w:r w:rsidR="00C2796B" w:rsidRPr="00DD4DD8">
        <w:t>mas“ įrašant žodžius „Iš jos: savivaldybės lėšos (SB)</w:t>
      </w:r>
      <w:r w:rsidRPr="00DD4DD8">
        <w:t>“.</w:t>
      </w:r>
      <w:r w:rsidRPr="00DD4DD8">
        <w:tab/>
      </w:r>
    </w:p>
    <w:p w14:paraId="570FC474" w14:textId="4DD01820" w:rsidR="00D41B7E" w:rsidRDefault="00D41B7E" w:rsidP="00D41B7E">
      <w:pPr>
        <w:pStyle w:val="Default"/>
        <w:ind w:firstLine="851"/>
        <w:jc w:val="both"/>
      </w:pPr>
      <w:r w:rsidRPr="00DD4DD8">
        <w:t xml:space="preserve">3.3.13. </w:t>
      </w:r>
      <w:r w:rsidR="00246293" w:rsidRPr="00DD4DD8">
        <w:t>Įrašyti eilutes Nr. 43.3.1.10</w:t>
      </w:r>
      <w:r w:rsidRPr="00DD4DD8">
        <w:t>.,</w:t>
      </w:r>
      <w:r w:rsidR="00246293" w:rsidRPr="00DD4DD8">
        <w:t xml:space="preserve"> 44.27., 47.1.10.</w:t>
      </w:r>
      <w:r w:rsidRPr="00DD4DD8">
        <w:t xml:space="preserve"> skiltyje ,,Asignavimų valdytojo pavadinimas, programos numeris ir pavadinimas“ įrašant </w:t>
      </w:r>
      <w:r w:rsidR="00246293" w:rsidRPr="00DD4DD8">
        <w:t>žodžius „Dotacija tekstilės atliekų surinkimo priemonėms (konteineriams) įsigyti (VBD)</w:t>
      </w:r>
      <w:r w:rsidRPr="00DD4DD8">
        <w:t>“.</w:t>
      </w:r>
      <w:r>
        <w:tab/>
      </w:r>
    </w:p>
    <w:p w14:paraId="4E6E9BB8" w14:textId="0B7943DF" w:rsidR="00D41B7E" w:rsidRDefault="00D41B7E" w:rsidP="00D41B7E">
      <w:pPr>
        <w:pStyle w:val="Default"/>
        <w:ind w:firstLine="851"/>
        <w:jc w:val="both"/>
      </w:pP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3826"/>
        <w:gridCol w:w="852"/>
        <w:gridCol w:w="992"/>
        <w:gridCol w:w="993"/>
        <w:gridCol w:w="169"/>
        <w:gridCol w:w="965"/>
        <w:gridCol w:w="850"/>
      </w:tblGrid>
      <w:tr w:rsidR="00EC6836" w:rsidRPr="008E4766" w14:paraId="675E4C05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9951F8" w14:textId="77777777" w:rsidR="00EC6836" w:rsidRPr="008E4766" w:rsidRDefault="00EC6836" w:rsidP="00EC6836">
            <w:pPr>
              <w:rPr>
                <w:sz w:val="20"/>
                <w:szCs w:val="20"/>
                <w:lang w:eastAsia="lt-LT"/>
              </w:rPr>
            </w:pPr>
            <w:r w:rsidRPr="008E476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EA72BC" w14:textId="77777777" w:rsidR="00EC6836" w:rsidRPr="008E4766" w:rsidRDefault="00EC6836" w:rsidP="00EC6836">
            <w:pPr>
              <w:rPr>
                <w:sz w:val="20"/>
                <w:szCs w:val="20"/>
                <w:lang w:eastAsia="lt-LT"/>
              </w:rPr>
            </w:pPr>
            <w:r w:rsidRPr="008E476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404F65" w14:textId="77777777" w:rsidR="00EC6836" w:rsidRPr="008E4766" w:rsidRDefault="00EC6836" w:rsidP="00EC6836">
            <w:pPr>
              <w:rPr>
                <w:sz w:val="20"/>
                <w:szCs w:val="20"/>
                <w:lang w:eastAsia="lt-LT"/>
              </w:rPr>
            </w:pPr>
            <w:r w:rsidRPr="008E476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3298E6" w14:textId="77777777" w:rsidR="00EC6836" w:rsidRPr="008E4766" w:rsidRDefault="00EC6836" w:rsidP="00EC6836">
            <w:pPr>
              <w:rPr>
                <w:sz w:val="20"/>
                <w:szCs w:val="20"/>
                <w:lang w:eastAsia="lt-LT"/>
              </w:rPr>
            </w:pPr>
            <w:r w:rsidRPr="008E476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20AD23" w14:textId="77777777" w:rsidR="00EC6836" w:rsidRPr="008E4766" w:rsidRDefault="00EC6836" w:rsidP="00EC6836">
            <w:pPr>
              <w:rPr>
                <w:sz w:val="20"/>
                <w:szCs w:val="20"/>
                <w:lang w:eastAsia="lt-LT"/>
              </w:rPr>
            </w:pPr>
            <w:r w:rsidRPr="008E476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9EDBAD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tūkst. eurų</w:t>
            </w:r>
          </w:p>
        </w:tc>
      </w:tr>
      <w:tr w:rsidR="00EC6836" w:rsidRPr="008E4766" w14:paraId="16E9FC67" w14:textId="77777777" w:rsidTr="003B1243">
        <w:trPr>
          <w:trHeight w:val="22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7434B" w14:textId="77777777" w:rsidR="00EC6836" w:rsidRPr="008E4766" w:rsidRDefault="00EC6836" w:rsidP="00EC6836">
            <w:pPr>
              <w:jc w:val="center"/>
              <w:rPr>
                <w:sz w:val="20"/>
                <w:szCs w:val="20"/>
                <w:lang w:eastAsia="lt-LT"/>
              </w:rPr>
            </w:pPr>
            <w:r w:rsidRPr="008E4766">
              <w:rPr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D682A" w14:textId="77777777" w:rsidR="00EC6836" w:rsidRPr="008E4766" w:rsidRDefault="00EC6836" w:rsidP="00EC6836">
            <w:pPr>
              <w:jc w:val="center"/>
              <w:rPr>
                <w:sz w:val="20"/>
                <w:szCs w:val="20"/>
                <w:lang w:eastAsia="lt-LT"/>
              </w:rPr>
            </w:pPr>
            <w:r w:rsidRPr="008E4766">
              <w:rPr>
                <w:sz w:val="20"/>
                <w:szCs w:val="20"/>
                <w:lang w:eastAsia="lt-LT"/>
              </w:rPr>
              <w:t xml:space="preserve">Asignavimų valdytojo pavadinimas, programos numeris ir pavadinimas 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1FDE1" w14:textId="77777777" w:rsidR="00EC6836" w:rsidRPr="008E4766" w:rsidRDefault="00EC6836" w:rsidP="00EC6836">
            <w:pPr>
              <w:jc w:val="center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Funkcinės klasifikacijos kodas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58CDC" w14:textId="77777777" w:rsidR="00EC6836" w:rsidRPr="008E4766" w:rsidRDefault="00EC6836" w:rsidP="00EC6836">
            <w:pPr>
              <w:jc w:val="center"/>
              <w:rPr>
                <w:sz w:val="20"/>
                <w:szCs w:val="20"/>
                <w:lang w:eastAsia="lt-LT"/>
              </w:rPr>
            </w:pPr>
            <w:r w:rsidRPr="008E4766">
              <w:rPr>
                <w:sz w:val="20"/>
                <w:szCs w:val="20"/>
                <w:lang w:eastAsia="lt-LT"/>
              </w:rPr>
              <w:t>Iš viso: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B9B1E2" w14:textId="77777777" w:rsidR="00EC6836" w:rsidRPr="008E4766" w:rsidRDefault="00EC6836" w:rsidP="00EC6836">
            <w:pPr>
              <w:jc w:val="center"/>
              <w:rPr>
                <w:sz w:val="20"/>
                <w:szCs w:val="20"/>
                <w:lang w:eastAsia="lt-LT"/>
              </w:rPr>
            </w:pPr>
            <w:r w:rsidRPr="008E4766">
              <w:rPr>
                <w:sz w:val="20"/>
                <w:szCs w:val="20"/>
                <w:lang w:eastAsia="lt-LT"/>
              </w:rPr>
              <w:t>Iš jų:</w:t>
            </w:r>
          </w:p>
        </w:tc>
      </w:tr>
      <w:tr w:rsidR="00EC6836" w:rsidRPr="008E4766" w14:paraId="1AA06B3E" w14:textId="77777777" w:rsidTr="003B1243">
        <w:trPr>
          <w:trHeight w:val="25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84B1F8" w14:textId="77777777" w:rsidR="00EC6836" w:rsidRPr="008E4766" w:rsidRDefault="00EC6836" w:rsidP="00EC6836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AC338F" w14:textId="77777777" w:rsidR="00EC6836" w:rsidRPr="008E4766" w:rsidRDefault="00EC6836" w:rsidP="00EC6836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2E532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5F6663" w14:textId="77777777" w:rsidR="00EC6836" w:rsidRPr="008E4766" w:rsidRDefault="00EC6836" w:rsidP="00EC6836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EE7B8C9" w14:textId="77777777" w:rsidR="00EC6836" w:rsidRPr="008E4766" w:rsidRDefault="00EC6836" w:rsidP="00EC6836">
            <w:pPr>
              <w:jc w:val="center"/>
              <w:rPr>
                <w:sz w:val="20"/>
                <w:szCs w:val="20"/>
                <w:lang w:eastAsia="lt-LT"/>
              </w:rPr>
            </w:pPr>
            <w:r w:rsidRPr="008E4766">
              <w:rPr>
                <w:sz w:val="20"/>
                <w:szCs w:val="20"/>
                <w:lang w:eastAsia="lt-LT"/>
              </w:rPr>
              <w:t>išlaidoms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8D92D" w14:textId="77777777" w:rsidR="00EC6836" w:rsidRPr="008E4766" w:rsidRDefault="00EC6836" w:rsidP="00EC6836">
            <w:pPr>
              <w:jc w:val="center"/>
              <w:rPr>
                <w:sz w:val="20"/>
                <w:szCs w:val="20"/>
                <w:lang w:eastAsia="lt-LT"/>
              </w:rPr>
            </w:pPr>
            <w:r w:rsidRPr="008E4766">
              <w:rPr>
                <w:sz w:val="20"/>
                <w:szCs w:val="20"/>
                <w:lang w:eastAsia="lt-LT"/>
              </w:rPr>
              <w:t>turtui įsigyti</w:t>
            </w:r>
          </w:p>
        </w:tc>
      </w:tr>
      <w:tr w:rsidR="00EC6836" w:rsidRPr="008E4766" w14:paraId="555098DE" w14:textId="77777777" w:rsidTr="003B1243">
        <w:trPr>
          <w:trHeight w:val="27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3EDF7A" w14:textId="77777777" w:rsidR="00EC6836" w:rsidRPr="008E4766" w:rsidRDefault="00EC6836" w:rsidP="00EC6836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0FF667" w14:textId="77777777" w:rsidR="00EC6836" w:rsidRPr="008E4766" w:rsidRDefault="00EC6836" w:rsidP="00EC6836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CB845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5E34A" w14:textId="77777777" w:rsidR="00EC6836" w:rsidRPr="008E4766" w:rsidRDefault="00EC6836" w:rsidP="00EC6836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D7EDF" w14:textId="77777777" w:rsidR="00EC6836" w:rsidRPr="008E4766" w:rsidRDefault="00EC6836" w:rsidP="00EC6836">
            <w:pPr>
              <w:jc w:val="center"/>
              <w:rPr>
                <w:sz w:val="20"/>
                <w:szCs w:val="20"/>
                <w:lang w:eastAsia="lt-LT"/>
              </w:rPr>
            </w:pPr>
            <w:r w:rsidRPr="008E4766">
              <w:rPr>
                <w:sz w:val="20"/>
                <w:szCs w:val="20"/>
                <w:lang w:eastAsia="lt-LT"/>
              </w:rPr>
              <w:t>iš viso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92DEC" w14:textId="77777777" w:rsidR="00EC6836" w:rsidRPr="008E4766" w:rsidRDefault="00EC6836" w:rsidP="00EC6836">
            <w:pPr>
              <w:jc w:val="center"/>
              <w:rPr>
                <w:sz w:val="20"/>
                <w:szCs w:val="20"/>
                <w:lang w:eastAsia="lt-LT"/>
              </w:rPr>
            </w:pPr>
            <w:r w:rsidRPr="008E4766">
              <w:rPr>
                <w:sz w:val="20"/>
                <w:szCs w:val="20"/>
                <w:lang w:eastAsia="lt-LT"/>
              </w:rPr>
              <w:t>iš jų: darbo užmokesčiui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36258" w14:textId="77777777" w:rsidR="00EC6836" w:rsidRPr="008E4766" w:rsidRDefault="00EC6836" w:rsidP="00EC6836">
            <w:pPr>
              <w:rPr>
                <w:sz w:val="20"/>
                <w:szCs w:val="20"/>
                <w:lang w:eastAsia="lt-LT"/>
              </w:rPr>
            </w:pPr>
          </w:p>
        </w:tc>
      </w:tr>
      <w:tr w:rsidR="00EC6836" w:rsidRPr="008E4766" w14:paraId="3EF46320" w14:textId="77777777" w:rsidTr="003B1243">
        <w:trPr>
          <w:trHeight w:val="27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0560C2" w14:textId="77777777" w:rsidR="00EC6836" w:rsidRPr="008E4766" w:rsidRDefault="00EC6836" w:rsidP="00EC6836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D995D" w14:textId="77777777" w:rsidR="00EC6836" w:rsidRPr="008E4766" w:rsidRDefault="00EC6836" w:rsidP="00EC6836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1690A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77FD2" w14:textId="77777777" w:rsidR="00EC6836" w:rsidRPr="008E4766" w:rsidRDefault="00EC6836" w:rsidP="00EC6836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F774D" w14:textId="77777777" w:rsidR="00EC6836" w:rsidRPr="008E4766" w:rsidRDefault="00EC6836" w:rsidP="00EC6836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0A0E8" w14:textId="77777777" w:rsidR="00EC6836" w:rsidRPr="008E4766" w:rsidRDefault="00EC6836" w:rsidP="00EC6836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9DF9C" w14:textId="77777777" w:rsidR="00EC6836" w:rsidRPr="008E4766" w:rsidRDefault="00EC6836" w:rsidP="00EC6836">
            <w:pPr>
              <w:rPr>
                <w:sz w:val="20"/>
                <w:szCs w:val="20"/>
                <w:lang w:eastAsia="lt-LT"/>
              </w:rPr>
            </w:pPr>
          </w:p>
        </w:tc>
      </w:tr>
      <w:tr w:rsidR="00EC6836" w:rsidRPr="008E4766" w14:paraId="6A51473E" w14:textId="77777777" w:rsidTr="003B1243">
        <w:trPr>
          <w:trHeight w:val="70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B9B6A" w14:textId="77777777" w:rsidR="00EC6836" w:rsidRPr="008E4766" w:rsidRDefault="00EC6836" w:rsidP="00EC6836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D614B6" w14:textId="77777777" w:rsidR="00EC6836" w:rsidRPr="008E4766" w:rsidRDefault="00EC6836" w:rsidP="00EC6836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576D7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CDF17" w14:textId="77777777" w:rsidR="00EC6836" w:rsidRPr="008E4766" w:rsidRDefault="00EC6836" w:rsidP="00EC6836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D725B0" w14:textId="77777777" w:rsidR="00EC6836" w:rsidRPr="008E4766" w:rsidRDefault="00EC6836" w:rsidP="00EC6836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CD8A7C" w14:textId="77777777" w:rsidR="00EC6836" w:rsidRPr="008E4766" w:rsidRDefault="00EC6836" w:rsidP="00EC6836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467DB4" w14:textId="77777777" w:rsidR="00EC6836" w:rsidRPr="008E4766" w:rsidRDefault="00EC6836" w:rsidP="00EC6836">
            <w:pPr>
              <w:rPr>
                <w:sz w:val="20"/>
                <w:szCs w:val="20"/>
                <w:lang w:eastAsia="lt-LT"/>
              </w:rPr>
            </w:pPr>
          </w:p>
        </w:tc>
      </w:tr>
      <w:tr w:rsidR="00EC6836" w:rsidRPr="008E4766" w14:paraId="68CE61CF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70218" w14:textId="77777777" w:rsidR="00EC6836" w:rsidRPr="008E4766" w:rsidRDefault="00EC6836" w:rsidP="00EC6836">
            <w:pPr>
              <w:jc w:val="center"/>
              <w:rPr>
                <w:sz w:val="20"/>
                <w:szCs w:val="20"/>
                <w:lang w:eastAsia="lt-LT"/>
              </w:rPr>
            </w:pPr>
            <w:r w:rsidRPr="008E4766">
              <w:rPr>
                <w:sz w:val="20"/>
                <w:szCs w:val="20"/>
                <w:lang w:eastAsia="lt-LT"/>
              </w:rPr>
              <w:t>1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83420" w14:textId="77777777" w:rsidR="00EC6836" w:rsidRPr="008E4766" w:rsidRDefault="00EC6836" w:rsidP="00EC6836">
            <w:pPr>
              <w:jc w:val="center"/>
              <w:rPr>
                <w:sz w:val="20"/>
                <w:szCs w:val="20"/>
                <w:lang w:eastAsia="lt-LT"/>
              </w:rPr>
            </w:pPr>
            <w:r w:rsidRPr="008E4766">
              <w:rPr>
                <w:sz w:val="20"/>
                <w:szCs w:val="20"/>
                <w:lang w:eastAsia="lt-LT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48E90" w14:textId="77777777" w:rsidR="00EC6836" w:rsidRPr="008E4766" w:rsidRDefault="00EC6836" w:rsidP="00EC6836">
            <w:pPr>
              <w:jc w:val="center"/>
              <w:rPr>
                <w:sz w:val="20"/>
                <w:szCs w:val="20"/>
                <w:lang w:eastAsia="lt-LT"/>
              </w:rPr>
            </w:pPr>
            <w:r w:rsidRPr="008E4766">
              <w:rPr>
                <w:sz w:val="20"/>
                <w:szCs w:val="20"/>
                <w:lang w:eastAsia="lt-L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1DE31C" w14:textId="77777777" w:rsidR="00EC6836" w:rsidRPr="008E4766" w:rsidRDefault="00EC6836" w:rsidP="00EC6836">
            <w:pPr>
              <w:jc w:val="center"/>
              <w:rPr>
                <w:sz w:val="20"/>
                <w:szCs w:val="20"/>
                <w:lang w:eastAsia="lt-LT"/>
              </w:rPr>
            </w:pPr>
            <w:r w:rsidRPr="008E4766">
              <w:rPr>
                <w:sz w:val="20"/>
                <w:szCs w:val="20"/>
                <w:lang w:eastAsia="lt-LT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9E76DF" w14:textId="77777777" w:rsidR="00EC6836" w:rsidRPr="008E4766" w:rsidRDefault="00EC6836" w:rsidP="00EC6836">
            <w:pPr>
              <w:jc w:val="center"/>
              <w:rPr>
                <w:sz w:val="20"/>
                <w:szCs w:val="20"/>
                <w:lang w:eastAsia="lt-LT"/>
              </w:rPr>
            </w:pPr>
            <w:r w:rsidRPr="008E4766">
              <w:rPr>
                <w:sz w:val="20"/>
                <w:szCs w:val="20"/>
                <w:lang w:eastAsia="lt-LT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4330B7" w14:textId="77777777" w:rsidR="00EC6836" w:rsidRPr="008E4766" w:rsidRDefault="00EC6836" w:rsidP="00EC6836">
            <w:pPr>
              <w:jc w:val="center"/>
              <w:rPr>
                <w:sz w:val="20"/>
                <w:szCs w:val="20"/>
                <w:lang w:eastAsia="lt-LT"/>
              </w:rPr>
            </w:pPr>
            <w:r w:rsidRPr="008E4766">
              <w:rPr>
                <w:sz w:val="20"/>
                <w:szCs w:val="20"/>
                <w:lang w:eastAsia="lt-LT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B09EF1" w14:textId="77777777" w:rsidR="00EC6836" w:rsidRPr="008E4766" w:rsidRDefault="00EC6836" w:rsidP="00EC6836">
            <w:pPr>
              <w:jc w:val="center"/>
              <w:rPr>
                <w:sz w:val="20"/>
                <w:szCs w:val="20"/>
                <w:lang w:eastAsia="lt-LT"/>
              </w:rPr>
            </w:pPr>
            <w:r w:rsidRPr="008E4766">
              <w:rPr>
                <w:sz w:val="20"/>
                <w:szCs w:val="20"/>
                <w:lang w:eastAsia="lt-LT"/>
              </w:rPr>
              <w:t>7</w:t>
            </w:r>
          </w:p>
        </w:tc>
      </w:tr>
      <w:tr w:rsidR="00EC6836" w:rsidRPr="008E4766" w14:paraId="16162027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8B2F5E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1.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A51BF1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Gargždų ,,Vaivorykštės" gimnazija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2DAA85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F36C1B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1,926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87460F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1,926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97B033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1,9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4F6D05" w14:textId="77777777" w:rsidR="00EC6836" w:rsidRPr="008E4766" w:rsidRDefault="00EC6836" w:rsidP="00EC6836">
            <w:pPr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7F84A803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DC28A5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102FC9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0616CD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A575B7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A1ACA5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691480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44552E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0C9E3FEC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2E8748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1.1.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08A94D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53C824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31C665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1,926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950F2D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1,926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73ECD6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51D67D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177B87D6" w14:textId="77777777" w:rsidTr="003B1243">
        <w:trPr>
          <w:trHeight w:val="76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E06F14A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1.1.5.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B637255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jos: konsultacijoms mokiniams, patiriantiems mokymosi sunkumų (VBD(COVID))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126078A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FBF8BE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1,926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829965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1,926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4381A5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D17B7E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5768E29B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16E857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2.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DC5C5F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 xml:space="preserve">Priekulės Ievos Simonaitytės gimnazija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D091A2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FEE0F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8,28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0C991A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0,28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5A6A9C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0,276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8DFA7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8,0</w:t>
            </w:r>
          </w:p>
        </w:tc>
      </w:tr>
      <w:tr w:rsidR="00EC6836" w:rsidRPr="008E4766" w14:paraId="613AC654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CA4573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73143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897AC7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382146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1535E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C82E4A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A4B182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4E442C30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D77955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2.1.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566C2D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80B9F7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6AF461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8,28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2DD0D4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0,28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B13993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0,276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A66BD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8,0</w:t>
            </w:r>
          </w:p>
        </w:tc>
      </w:tr>
      <w:tr w:rsidR="00EC6836" w:rsidRPr="008E4766" w14:paraId="61801B8A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600AE0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2.1.1.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8DFA43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C6895F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90E1B9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8,0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303260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09613E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E47599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8,0</w:t>
            </w:r>
          </w:p>
        </w:tc>
      </w:tr>
      <w:tr w:rsidR="00EC6836" w:rsidRPr="008E4766" w14:paraId="3D01BF73" w14:textId="77777777" w:rsidTr="003B1243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D5660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2.1.6.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D7612A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Konsultacijoms mokiniams, patiriantiems mokymosi sunkumų (VBD(COVID))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B75C40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5AF4D8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0,28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6FC409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0,28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C03E46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0,276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21D553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63C26CCA" w14:textId="77777777" w:rsidTr="003B1243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1A60A5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3.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FA4075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Veiviržėnų Jurgio Šaulio gimnazija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8789EB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C2C5CD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0,382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2B239C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0,382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020537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0,377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8EFE67" w14:textId="77777777" w:rsidR="00EC6836" w:rsidRPr="008E4766" w:rsidRDefault="00EC6836" w:rsidP="00EC6836">
            <w:pPr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594BA1EE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D46424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127BFD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2B7A9F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0BD3D8" w14:textId="77777777" w:rsidR="00EC6836" w:rsidRPr="008E4766" w:rsidRDefault="00EC6836" w:rsidP="00EC6836">
            <w:pPr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CAD425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395EA4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F09331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75F051D0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900D37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3.1.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57C415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0A2FF2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DE3A57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0,382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711D3C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0,382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7B4390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0,377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DBD110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0638F8DD" w14:textId="77777777" w:rsidTr="003B1243">
        <w:trPr>
          <w:trHeight w:val="7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7F9445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3.1.5.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67F0B5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jos: konsultacijoms mokiniams, patiriantiems mokymosi sunkumų (VBD(COVID))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8A4132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4F3F54D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0,382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67884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0,382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1A4F39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0,377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5E0D81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0001EC69" w14:textId="77777777" w:rsidTr="003B1243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AFF872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lastRenderedPageBreak/>
              <w:t>7.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DB162A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Agluonėnų pagrindinė mokykla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EE208D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638C27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48038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B7CC31" w14:textId="77777777" w:rsidR="00EC6836" w:rsidRPr="008E4766" w:rsidRDefault="00EC6836" w:rsidP="00EC6836">
            <w:pPr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216A90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-0,4</w:t>
            </w:r>
          </w:p>
        </w:tc>
      </w:tr>
      <w:tr w:rsidR="00EC6836" w:rsidRPr="008E4766" w14:paraId="5ED28CF9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D7204E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FF37F7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12C815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92C729" w14:textId="77777777" w:rsidR="00EC6836" w:rsidRPr="008E4766" w:rsidRDefault="00EC6836" w:rsidP="00EC6836">
            <w:pPr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EF61B5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845995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6D9AA5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0EAFD3CD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770EEA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7.1.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83F469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442BFA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57C268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C9C62F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C4A79C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5EB76F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-0,4</w:t>
            </w:r>
          </w:p>
        </w:tc>
      </w:tr>
      <w:tr w:rsidR="00EC6836" w:rsidRPr="008E4766" w14:paraId="3B92F544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5D14FA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7.1.1.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FA6275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9FFFB7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21E7D3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C7430C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640272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BE9625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-0,4</w:t>
            </w:r>
          </w:p>
        </w:tc>
      </w:tr>
      <w:tr w:rsidR="00EC6836" w:rsidRPr="008E4766" w14:paraId="684FE42F" w14:textId="77777777" w:rsidTr="003B1243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D7F3CB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8.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B06E29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Dituvos pagrindinė mokykla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7F1CAC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7BBD09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8,6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0FF836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B1DF59" w14:textId="77777777" w:rsidR="00EC6836" w:rsidRPr="008E4766" w:rsidRDefault="00EC6836" w:rsidP="00EC6836">
            <w:pPr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D227DC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4,2</w:t>
            </w:r>
          </w:p>
        </w:tc>
      </w:tr>
      <w:tr w:rsidR="00EC6836" w:rsidRPr="008E4766" w14:paraId="4B61D55F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F1C0EE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834CD7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27C0E7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202DDE" w14:textId="77777777" w:rsidR="00EC6836" w:rsidRPr="008E4766" w:rsidRDefault="00EC6836" w:rsidP="00EC6836">
            <w:pPr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8C7038" w14:textId="77777777" w:rsidR="00EC6836" w:rsidRPr="008E4766" w:rsidRDefault="00EC6836" w:rsidP="00EC6836">
            <w:pPr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B9F4A0" w14:textId="77777777" w:rsidR="00EC6836" w:rsidRPr="008E4766" w:rsidRDefault="00EC6836" w:rsidP="00EC6836">
            <w:pPr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EA87A1" w14:textId="77777777" w:rsidR="00EC6836" w:rsidRPr="008E4766" w:rsidRDefault="00EC6836" w:rsidP="00EC6836">
            <w:pPr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229F6668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438BF6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8.1.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5D05CD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B47478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E51F1F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8,6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E7C819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F426C5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803C8B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4,2</w:t>
            </w:r>
          </w:p>
        </w:tc>
      </w:tr>
      <w:tr w:rsidR="00EC6836" w:rsidRPr="008E4766" w14:paraId="64EE7E49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286950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8.1.1.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5D117C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747959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6000C2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09D982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EA318F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7C12EA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4,2</w:t>
            </w:r>
          </w:p>
        </w:tc>
      </w:tr>
      <w:tr w:rsidR="00EC6836" w:rsidRPr="008E4766" w14:paraId="7EC37392" w14:textId="77777777" w:rsidTr="003B1243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6FAA36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11.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E19E7A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Kretingalės pagrindinė mokykla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898563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CF035B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C06C1D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0054E5" w14:textId="77777777" w:rsidR="00EC6836" w:rsidRPr="008E4766" w:rsidRDefault="00EC6836" w:rsidP="00EC6836">
            <w:pPr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C5D684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-6,6</w:t>
            </w:r>
          </w:p>
        </w:tc>
      </w:tr>
      <w:tr w:rsidR="00EC6836" w:rsidRPr="008E4766" w14:paraId="7846C606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359E47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05D58C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DE27D6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AB1DA0" w14:textId="77777777" w:rsidR="00EC6836" w:rsidRPr="008E4766" w:rsidRDefault="00EC6836" w:rsidP="00EC6836">
            <w:pPr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9C57A6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DB2A95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FD8791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4A9D2779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27DA3A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11.1.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EBBB42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7BCB2A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2DCB39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DA0FB0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98C5CD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E934D8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-6,6</w:t>
            </w:r>
          </w:p>
        </w:tc>
      </w:tr>
      <w:tr w:rsidR="00EC6836" w:rsidRPr="008E4766" w14:paraId="0144F9FD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00211B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11.1.1.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02BB9C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E42F5A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F98E2D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D01F34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49D2F9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2F866D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-6,6</w:t>
            </w:r>
          </w:p>
        </w:tc>
      </w:tr>
      <w:tr w:rsidR="00EC6836" w:rsidRPr="008E4766" w14:paraId="68808585" w14:textId="77777777" w:rsidTr="003B1243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371216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13.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BDB228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Plikių Ievos Labutytės pagrindinė mokykla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687781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D7AF0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-33,5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221252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25920E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60FAC1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-33,5</w:t>
            </w:r>
          </w:p>
        </w:tc>
      </w:tr>
      <w:tr w:rsidR="00EC6836" w:rsidRPr="008E4766" w14:paraId="2AF1115A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8F1D21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5D3E58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2DC17C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649448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9946A7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384CDC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965BF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3DB3EAD2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336FAD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13.1.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5032B7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B65B7D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E0AF69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-33,5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B649A7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3464E8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0FFEEE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-33,5</w:t>
            </w:r>
          </w:p>
        </w:tc>
      </w:tr>
      <w:tr w:rsidR="00EC6836" w:rsidRPr="008E4766" w14:paraId="675CDB4F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A444585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13.1.1.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2BC0E0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934F1A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4E90B5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-33,5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1237C2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F1FCAB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771B3E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-33,5</w:t>
            </w:r>
          </w:p>
        </w:tc>
      </w:tr>
      <w:tr w:rsidR="00EC6836" w:rsidRPr="008E4766" w14:paraId="1CF58EB4" w14:textId="77777777" w:rsidTr="003B1243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705651F8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26.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A9382FE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Klaipėdos rajono turizmo informacijos centras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151354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935B2C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2,0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1DA923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EE6AD1" w14:textId="77777777" w:rsidR="00EC6836" w:rsidRPr="008E4766" w:rsidRDefault="00EC6836" w:rsidP="00EC6836">
            <w:pPr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84E296" w14:textId="77777777" w:rsidR="00EC6836" w:rsidRPr="008E4766" w:rsidRDefault="00EC6836" w:rsidP="00EC6836">
            <w:pPr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47DD558B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704CC3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3D7F40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478CC0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EF54B4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144A6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03642D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70450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5E403EFE" w14:textId="77777777" w:rsidTr="003B1243">
        <w:trPr>
          <w:trHeight w:val="46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77F3B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26.1.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348A3B8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2. Ekonominio konkurencingumo didinimo programa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BDA6E9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B8DCAF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2,0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F70D94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D09EBD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668670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0B7444A3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BD7AFA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26.1.1.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23A775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DBF6CB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978191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2,0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527DE1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B3F14A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3C617A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2E5070C8" w14:textId="77777777" w:rsidTr="003B1243">
        <w:trPr>
          <w:trHeight w:val="48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0679E75A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27.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DAD1BC6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Klaipėdos rajono savivaldybės visuomenės sveikatos biuras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0F379F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D5AD8B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4,279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6FA514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4,279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1CEC92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4,217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AC83FE" w14:textId="77777777" w:rsidR="00EC6836" w:rsidRPr="008E4766" w:rsidRDefault="00EC6836" w:rsidP="00EC6836">
            <w:pPr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2295BFE3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036366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09297B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891CF7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28FBEF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55CF3F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FC9267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89768C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0A1039CE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EF37F0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27.1.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41CF2D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4. Sveikatos apsaugos programa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B5B4C8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E548C8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4,279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25D842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4,279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E606E9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4,217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A3F590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04FA3FED" w14:textId="77777777" w:rsidTr="003B1243">
        <w:trPr>
          <w:trHeight w:val="96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B8658EC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27.1.6.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0E26D8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jų: dotacija patirtoms išlaidoms, susijusioms su darbuotojų darbo užmokesčio didinimu, kompensuoti (VBD(COVID))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5F50B24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93DFE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4,279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8C11EB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4,279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981347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4,217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285964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3743D877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731E79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39.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64C459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Vėžaičių kultūros centras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CD739C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D8E305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89E4E6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-1,0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1F1A3B" w14:textId="77777777" w:rsidR="00EC6836" w:rsidRPr="008E4766" w:rsidRDefault="00EC6836" w:rsidP="00EC6836">
            <w:pPr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3E18A2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1,0</w:t>
            </w:r>
          </w:p>
        </w:tc>
      </w:tr>
      <w:tr w:rsidR="00EC6836" w:rsidRPr="008E4766" w14:paraId="58441C3D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D4305C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501F2D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C8CE73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A4E817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68C426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39C124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36C07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723778A2" w14:textId="77777777" w:rsidTr="003B1243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FC25E1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39.1.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45FAC9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B2C6E4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4D273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8A5368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AE7727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1DD9BF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1,0</w:t>
            </w:r>
          </w:p>
        </w:tc>
      </w:tr>
      <w:tr w:rsidR="00EC6836" w:rsidRPr="008E4766" w14:paraId="4886658D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1BCF9E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39.1.1.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F8C87A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2FAF43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6366FF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730D51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D2BD9C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C0D3B3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1,0</w:t>
            </w:r>
          </w:p>
        </w:tc>
      </w:tr>
      <w:tr w:rsidR="00EC6836" w:rsidRPr="008E4766" w14:paraId="611AAB54" w14:textId="77777777" w:rsidTr="003B1243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F29ECC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40.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C2EA61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Sporto centras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A63ECA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C3A406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61,5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784F73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8CBD60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49FA77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61,5</w:t>
            </w:r>
          </w:p>
        </w:tc>
      </w:tr>
      <w:tr w:rsidR="00EC6836" w:rsidRPr="008E4766" w14:paraId="619913A4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2B9858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805836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C4ED34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CCB8B7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D6E946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BFDD07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8F0AAB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2F9C4303" w14:textId="77777777" w:rsidTr="003B1243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936C65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40.2.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AB23528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9. Savivaldybės valdymo ir pagrindinių funkcijų vykdymo programa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AE30E7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96BA94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61,5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807D23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4D6920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C6E06A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61,5</w:t>
            </w:r>
          </w:p>
        </w:tc>
      </w:tr>
      <w:tr w:rsidR="00EC6836" w:rsidRPr="008E4766" w14:paraId="1F638D01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8C39159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40.2.1.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ABD335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D263DB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4DACF7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61,5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F1427D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0AF8B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AB442F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61,5</w:t>
            </w:r>
          </w:p>
        </w:tc>
      </w:tr>
      <w:tr w:rsidR="00EC6836" w:rsidRPr="008E4766" w14:paraId="1260657A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250F3E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43.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C699FD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Savivaldybės administracija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0E37EE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848811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1 970,673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64CF83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365,073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79BE8A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4,083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8F87F9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1 605,6</w:t>
            </w:r>
          </w:p>
        </w:tc>
      </w:tr>
      <w:tr w:rsidR="00EC6836" w:rsidRPr="008E4766" w14:paraId="1AAE3CD6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21C347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4D38FD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8FEC3E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66F869" w14:textId="77777777" w:rsidR="00EC6836" w:rsidRPr="008E4766" w:rsidRDefault="00EC6836" w:rsidP="00EC6836">
            <w:pPr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54D7F1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ED25E0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D2B673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03A9DB3E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60962A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6D9A7A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CC369F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587F27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198,2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2CBB6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197,5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1E0F70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42FB26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0,7</w:t>
            </w:r>
          </w:p>
        </w:tc>
      </w:tr>
      <w:tr w:rsidR="00EC6836" w:rsidRPr="008E4766" w14:paraId="4B9B3218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4C8582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43.1.1.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AA979A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86E4D0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04A853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BA4ACD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D45B5D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1BDCD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0,7</w:t>
            </w:r>
          </w:p>
        </w:tc>
      </w:tr>
      <w:tr w:rsidR="00EC6836" w:rsidRPr="008E4766" w14:paraId="0EE4289B" w14:textId="77777777" w:rsidTr="003B1243">
        <w:trPr>
          <w:trHeight w:val="61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DADA5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43.1.3.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5B4E23" w14:textId="77777777" w:rsidR="00EC6836" w:rsidRPr="008E4766" w:rsidRDefault="00EC6836" w:rsidP="00EC6836">
            <w:pPr>
              <w:jc w:val="right"/>
              <w:rPr>
                <w:sz w:val="20"/>
                <w:szCs w:val="20"/>
                <w:lang w:eastAsia="lt-LT"/>
              </w:rPr>
            </w:pPr>
            <w:r w:rsidRPr="008E4766">
              <w:rPr>
                <w:sz w:val="20"/>
                <w:szCs w:val="20"/>
                <w:lang w:eastAsia="lt-LT"/>
              </w:rPr>
              <w:t>Dotacija neformaliojo vaikų švietimo programai įgyvendinti (VBD)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D15B39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A570A0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-45,0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DE7893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C48010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71A56D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7D6542A3" w14:textId="77777777" w:rsidTr="003B1243">
        <w:trPr>
          <w:trHeight w:val="51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68C43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43.1.6.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6FCAE5" w14:textId="77777777" w:rsidR="00EC6836" w:rsidRPr="008E4766" w:rsidRDefault="00EC6836" w:rsidP="00EC6836">
            <w:pPr>
              <w:jc w:val="right"/>
              <w:rPr>
                <w:sz w:val="20"/>
                <w:szCs w:val="20"/>
                <w:lang w:eastAsia="lt-LT"/>
              </w:rPr>
            </w:pPr>
            <w:r w:rsidRPr="008E4766">
              <w:rPr>
                <w:sz w:val="20"/>
                <w:szCs w:val="20"/>
                <w:lang w:eastAsia="lt-LT"/>
              </w:rPr>
              <w:t>Doatcija vaikų vasaros poilsio programai įgyvendinti (VBD)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C783E4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1B8D5C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45,0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0AB97E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7B0404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56075D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421FBC9E" w14:textId="77777777" w:rsidTr="003B1243">
        <w:trPr>
          <w:trHeight w:val="49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A6ED6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43.1.7.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3AD8E3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9F71CE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DDB0B2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200,0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073BB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200,0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F4A952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108735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54E79D30" w14:textId="77777777" w:rsidTr="003B1243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3D45C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43.2.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046BAE5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2. Ekonominio konkurencingumo didinimo programa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7CA521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D7B6D6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87,5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8DFB6B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27,5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F3233E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9BE688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60,0</w:t>
            </w:r>
          </w:p>
        </w:tc>
      </w:tr>
      <w:tr w:rsidR="00EC6836" w:rsidRPr="008E4766" w14:paraId="178B838F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86139A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AAE618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49F6D1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8E9070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47CA5E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2B3C08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AAEE79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36AE33CF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42B221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43.2.1.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FB88A22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814A4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5CACB2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87,5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5A0FB1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27,5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18C9C6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18DEA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60,0</w:t>
            </w:r>
          </w:p>
        </w:tc>
      </w:tr>
      <w:tr w:rsidR="00EC6836" w:rsidRPr="008E4766" w14:paraId="428A9AE9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0651F5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8301F8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EF3207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5F1375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7A2BF9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F5B955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D3F5D4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0E49D680" w14:textId="77777777" w:rsidTr="003B1243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65AEC4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43.2.1.1.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EE720B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99C57F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3A6722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-17,5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9386ED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AC0A71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194A72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7B060C26" w14:textId="77777777" w:rsidTr="003B1243">
        <w:trPr>
          <w:trHeight w:val="61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6B33C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lastRenderedPageBreak/>
              <w:t>43.2.1.4.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06CA42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8A0810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642F98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105,0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82B5A1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7ED268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5AAF5B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60,0</w:t>
            </w:r>
          </w:p>
        </w:tc>
      </w:tr>
      <w:tr w:rsidR="00EC6836" w:rsidRPr="008E4766" w14:paraId="0915F22F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0D02B2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43.3.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2D27ED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3. Aplinkos apsaugos programa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6190F4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02C306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650,9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00839D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C5EDFC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-3,8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47AF1D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648,8</w:t>
            </w:r>
          </w:p>
        </w:tc>
      </w:tr>
      <w:tr w:rsidR="00EC6836" w:rsidRPr="008E4766" w14:paraId="75B55DD2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F8B849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C29FBC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76D99E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8778F0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37504C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106DE5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54AE74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509A5799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DD3EA5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43.3.1.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B9156F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227826D5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05.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76753E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650,9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7CD0BF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6107BB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-3,8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24A55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648,8</w:t>
            </w:r>
          </w:p>
        </w:tc>
      </w:tr>
      <w:tr w:rsidR="00EC6836" w:rsidRPr="008E4766" w14:paraId="31E0DC3E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1F75AD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43.3.1.2.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F259AB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0566DD93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4F0BF8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-12,9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8B1272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4F61BA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64ECE4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-18,8</w:t>
            </w:r>
          </w:p>
        </w:tc>
      </w:tr>
      <w:tr w:rsidR="00EC6836" w:rsidRPr="008E4766" w14:paraId="283DDDD9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E0234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5749E7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74BAE18E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6BFF18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2614F6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FEE1A7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23BE06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1567497C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74965C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43.3.1.2.9.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B94107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Sendvario seniūnija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6D00A22D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5A831F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650FF5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21FFBA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5C2E41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1,2</w:t>
            </w:r>
          </w:p>
        </w:tc>
      </w:tr>
      <w:tr w:rsidR="00EC6836" w:rsidRPr="008E4766" w14:paraId="7B74C717" w14:textId="77777777" w:rsidTr="003B1243">
        <w:trPr>
          <w:trHeight w:val="22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7AD3AB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43.3.1.2.11.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1714C0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Vėžaičių seniūnija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83C41F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079FD9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7,0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8BFF5B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D01063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1186FF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7</w:t>
            </w:r>
          </w:p>
        </w:tc>
      </w:tr>
      <w:tr w:rsidR="00EC6836" w:rsidRPr="008E4766" w14:paraId="7E677A0D" w14:textId="77777777" w:rsidTr="003B1243">
        <w:trPr>
          <w:trHeight w:val="106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6B11F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43.3.1.5.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DC5BE29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1D2B2C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0E0FA0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7A4264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51EB4B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-3,8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BC647A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3,8</w:t>
            </w:r>
          </w:p>
        </w:tc>
      </w:tr>
      <w:tr w:rsidR="00EC6836" w:rsidRPr="008E4766" w14:paraId="2D17DA02" w14:textId="77777777" w:rsidTr="003B1243">
        <w:trPr>
          <w:trHeight w:val="46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24DD7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43.3.1.6.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3311A87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VšĮ "Gargždų švara" vykdomų priemonių finansavimas (GŠV)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D39CB0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2ED823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400,0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26AC80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B49905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5F2B96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400</w:t>
            </w:r>
          </w:p>
        </w:tc>
      </w:tr>
      <w:tr w:rsidR="00EC6836" w:rsidRPr="008E4766" w14:paraId="38501D37" w14:textId="77777777" w:rsidTr="003B1243">
        <w:trPr>
          <w:trHeight w:val="46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34144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43.3.1.9.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BB8C92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0C7FBA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8CCF5F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260,0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FC5052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A22757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CC0E5F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260</w:t>
            </w:r>
          </w:p>
        </w:tc>
      </w:tr>
      <w:tr w:rsidR="00EC6836" w:rsidRPr="008E4766" w14:paraId="5E4588D8" w14:textId="77777777" w:rsidTr="003B1243">
        <w:trPr>
          <w:trHeight w:val="51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DA47D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43.3.1.10.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1C43A1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Dotacija tekstilės atliekų surinkimo priemonėms (konteineriams) įsigyti (VBD)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5B2079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F9A982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3,8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E8BB1E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5F2E09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5FBB2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3,8</w:t>
            </w:r>
          </w:p>
        </w:tc>
      </w:tr>
      <w:tr w:rsidR="00EC6836" w:rsidRPr="008E4766" w14:paraId="0998C30D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9FB49D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43.4.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E0C554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4. Sveikatos apsaugos programa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AFED646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6EFC18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56,273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C9F531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6,273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D035CA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6,183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AC49D2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50</w:t>
            </w:r>
          </w:p>
        </w:tc>
      </w:tr>
      <w:tr w:rsidR="00EC6836" w:rsidRPr="008E4766" w14:paraId="34E6565D" w14:textId="77777777" w:rsidTr="003B1243">
        <w:trPr>
          <w:trHeight w:val="10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F8152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43.4.4.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0F816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jų: dotacija patirtoms išlaidoms už skiepijimo nuo COVID-19 ligos (koronaviruso infekcijos) paslaugas kompensuoti (VBD(COVID))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8A40E7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E8C0C0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6,273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374FA1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6,273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F6B114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6,183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F3FAB9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09CAD866" w14:textId="77777777" w:rsidTr="003B1243">
        <w:trPr>
          <w:trHeight w:val="49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BF3E2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43.4.5.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17E8E0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4DAB4F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B1D44B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2A3AA1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181638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19331E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50</w:t>
            </w:r>
          </w:p>
        </w:tc>
      </w:tr>
      <w:tr w:rsidR="00EC6836" w:rsidRPr="008E4766" w14:paraId="1B8DFA1A" w14:textId="77777777" w:rsidTr="003B1243">
        <w:trPr>
          <w:trHeight w:val="5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DC7402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43.5.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5B37FC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5. Socialinės apsaugos ir NVO politikos programa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77F8E6D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8790D6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128,6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CC4625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128,6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ABE291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1FA873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7D58187D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C0855F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C963C1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D04BF94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3649C9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B9869F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6E8377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B62FE5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697C62AD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B06B5F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43.5.4.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13EE03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 xml:space="preserve"> valstybinėms funkcijoms (VBD)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59E9C0B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D51940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43,3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36A27D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046129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10543D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40A59F23" w14:textId="77777777" w:rsidTr="003B1243">
        <w:trPr>
          <w:trHeight w:val="97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E281BA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43.5.6.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397B895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E90D0D7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A8C875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85,3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1F1031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85,3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BCD98E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F2E770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36614139" w14:textId="77777777" w:rsidTr="003B1243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6C753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43.6.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6A98B2D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6. Susisiekimo ir inžinerinės infrastruktūros plėtros programa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14D16E2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73DEA1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651,6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308A26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55,3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30AE79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A20330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596,3</w:t>
            </w:r>
          </w:p>
        </w:tc>
      </w:tr>
      <w:tr w:rsidR="00EC6836" w:rsidRPr="008E4766" w14:paraId="679AF594" w14:textId="77777777" w:rsidTr="003B1243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0FFA0E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F8B677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F7CC2BB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474F0E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B0C519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8610F8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45DF78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71CAB996" w14:textId="77777777" w:rsidTr="003B1243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CC19B0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43.6.1.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02567F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FBD0CA4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9AECDC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-3,7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7D825F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FF572C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FF29A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-3,7</w:t>
            </w:r>
          </w:p>
        </w:tc>
      </w:tr>
      <w:tr w:rsidR="00EC6836" w:rsidRPr="008E4766" w14:paraId="21661177" w14:textId="77777777" w:rsidTr="003B1243">
        <w:trPr>
          <w:trHeight w:val="5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E9FD0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43.6.7.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85ACD4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418AF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73B8FB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655,3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8C52FE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55,3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58C400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63F2C9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600</w:t>
            </w:r>
          </w:p>
        </w:tc>
      </w:tr>
      <w:tr w:rsidR="00EC6836" w:rsidRPr="008E4766" w14:paraId="65CA13F4" w14:textId="77777777" w:rsidTr="003B1243">
        <w:trPr>
          <w:trHeight w:val="24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8D33A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8C3F79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36BD1E8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0A006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E7F1DB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3612B6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7893C8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315BC67A" w14:textId="77777777" w:rsidTr="003B1243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C6F9B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43.6.7.1.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02395E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Gargždų seniūnija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35F9D7F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29DC83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55,3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FD8374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55,3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A8C858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1A8B38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23B2B5EA" w14:textId="77777777" w:rsidTr="003B1243">
        <w:trPr>
          <w:trHeight w:val="49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9F5B6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43.7.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CB41438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87EAA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9FFCD3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B305EB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F6C4FC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EFF5BA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700876AE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F9A794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9E9CE1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51B7B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2C4347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1DF5E7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6F632E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3CA165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2467D6A4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BDECFF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43.7.1.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39A8D0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DF38D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4546B5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B66978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F8E0A8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CF727D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7B61C53F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21204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9A0562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D69F4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6677F4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149BF6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B021C8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0CC155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46685ABE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90D40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43.7.1.1.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E4AC2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Priekulės seniūnija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6CDB7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6ECC22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9A0858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3F0990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5E9AE1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31792CB0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C6DFCEC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43.8.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28CB1AB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8. Kūno kultūros ir sporto plėtros programa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8AEFC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ADC66D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179,7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A20503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A70D85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BE8175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179,7</w:t>
            </w:r>
          </w:p>
        </w:tc>
      </w:tr>
      <w:tr w:rsidR="00EC6836" w:rsidRPr="008E4766" w14:paraId="53FA571C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0B424D9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F64231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635D5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5BF2AA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7925C5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AAD161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2F55C6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36E10293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5ECA044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43.8.1.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CD3B67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CAB12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EBA469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70,6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0F25F0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2F4134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E539A4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70,6</w:t>
            </w:r>
          </w:p>
        </w:tc>
      </w:tr>
      <w:tr w:rsidR="00EC6836" w:rsidRPr="008E4766" w14:paraId="60A531A3" w14:textId="77777777" w:rsidTr="003B1243">
        <w:trPr>
          <w:trHeight w:val="79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C8B81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43.8.3.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4F0C65A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Dotacija Valstyvės investicijų programos lėšomis finansuojamam projektui įgyvendinti (VBD(VIP))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65984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D4E93C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-100,0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452D3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EA530D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80F0DE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-100</w:t>
            </w:r>
          </w:p>
        </w:tc>
      </w:tr>
      <w:tr w:rsidR="00EC6836" w:rsidRPr="008E4766" w14:paraId="02ECE831" w14:textId="77777777" w:rsidTr="003B1243">
        <w:trPr>
          <w:trHeight w:val="58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E34DF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lastRenderedPageBreak/>
              <w:t>43.8.5.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EF361C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BCDF9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19C8C2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209,1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37ABB1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C290C0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37DB83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209,1</w:t>
            </w:r>
          </w:p>
        </w:tc>
      </w:tr>
      <w:tr w:rsidR="00EC6836" w:rsidRPr="008E4766" w14:paraId="1041767B" w14:textId="77777777" w:rsidTr="003B1243">
        <w:trPr>
          <w:trHeight w:val="51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44ABC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43.9.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503EB36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9. Savivaldybės valdymo ir pagrindinių funkcijų vykdymo programa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2634A16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1E152B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17,9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1EF11B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-52,2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147485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1,7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C6F8BE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70,1</w:t>
            </w:r>
          </w:p>
        </w:tc>
      </w:tr>
      <w:tr w:rsidR="00EC6836" w:rsidRPr="008E4766" w14:paraId="198CEDED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A6AFE10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A17A30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ED95D21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D67EB9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C860D7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37E595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6F57ED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5477FC22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E9053DF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43.9.1.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EE6363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1678A7C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01.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386F64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-12,3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163FF3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A00C98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0FE95A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-12,3</w:t>
            </w:r>
          </w:p>
        </w:tc>
      </w:tr>
      <w:tr w:rsidR="00EC6836" w:rsidRPr="008E4766" w14:paraId="1643BBF8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A108769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277F92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155AEE7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238380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88617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BCE9DD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647E07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22E5E449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F8EE260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43.9.1.2.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8F4913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Savivaldybės administracija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EF353B0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DE7575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-12,3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4CE059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477DCF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B27957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-12,3</w:t>
            </w:r>
          </w:p>
        </w:tc>
      </w:tr>
      <w:tr w:rsidR="00EC6836" w:rsidRPr="008E4766" w14:paraId="662FE82D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8738AA6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9B031C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CD305DD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94CE12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B259C3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2A63C9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42D69B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7A6393CE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6EAE787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43.9.1.2.1.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C11670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6868BD8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AFD068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-12,3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B180C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365E47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CB7C12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-12,3</w:t>
            </w:r>
          </w:p>
        </w:tc>
      </w:tr>
      <w:tr w:rsidR="00EC6836" w:rsidRPr="008E4766" w14:paraId="54EA6FEA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92A3ACC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43.9.3.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1E92C7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1C0FF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03.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85D545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53A1B7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6FC7AB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4BAAF6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7,5</w:t>
            </w:r>
          </w:p>
        </w:tc>
      </w:tr>
      <w:tr w:rsidR="00EC6836" w:rsidRPr="008E4766" w14:paraId="708577C4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0D447F6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43.9.9.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D98E0C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72B287D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BD4436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38,5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EEAEBF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-36,4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B2BB25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C22154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74,9</w:t>
            </w:r>
          </w:p>
        </w:tc>
      </w:tr>
      <w:tr w:rsidR="00EC6836" w:rsidRPr="008E4766" w14:paraId="08AE28EA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B509BC1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43.9.9.1.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741733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6AAE26E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BD8D2D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-61,5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DDAA86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-56,4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E3B2D7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50CBFA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-5,1</w:t>
            </w:r>
          </w:p>
        </w:tc>
      </w:tr>
      <w:tr w:rsidR="00EC6836" w:rsidRPr="008E4766" w14:paraId="3BC4B794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C644C7C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D702B8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990263C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179A06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7CA3EF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A9D3CD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2F405A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4859E56D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4C37E6A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43.9.9.1.1.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D54D39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Dovilų seniūnija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4005DB2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175545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21,3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2F2F93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410FBE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05B0BB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16,8</w:t>
            </w:r>
          </w:p>
        </w:tc>
      </w:tr>
      <w:tr w:rsidR="00EC6836" w:rsidRPr="008E4766" w14:paraId="6C8AEB85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BC36B3A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43.9.9.1.2.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F567BC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Endriejavo seniūnija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B998512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92BAFD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1C3F46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B41F38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1E896D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4,1</w:t>
            </w:r>
          </w:p>
        </w:tc>
      </w:tr>
      <w:tr w:rsidR="00EC6836" w:rsidRPr="008E4766" w14:paraId="2FC49BD0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87A2DC0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43.9.9.1.3.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39EFE5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Gargždų seniūnija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3B51988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13B44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6B76C5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B83FF5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7A4C0F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165C54E8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49A5587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43.9.9.1.4.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CFE326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Veiviržėnų seniūnija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54A111A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7F0CA8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19,2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154665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3A87D4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79A283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19,2</w:t>
            </w:r>
          </w:p>
        </w:tc>
      </w:tr>
      <w:tr w:rsidR="00EC6836" w:rsidRPr="008E4766" w14:paraId="58526334" w14:textId="77777777" w:rsidTr="003B1243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20F89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43.9.9.2.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8AF101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34CA57A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752BBD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1BB326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B48935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0065EA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80</w:t>
            </w:r>
          </w:p>
        </w:tc>
      </w:tr>
      <w:tr w:rsidR="00EC6836" w:rsidRPr="008E4766" w14:paraId="4CDAE275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BB49E44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43.9.10.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288633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CB110CB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DE136A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B90EB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133ED1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5DC1A6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0EDBD62B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E8497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43.9.10.1.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A13F6B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00AA5F1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8CDFA0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6BC522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76722E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073DD4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0116E1C2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2B3F5AE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43.9.11.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E4E7AE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498E564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A4E574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03487E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0C9D6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4BFC32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3B650FCE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F8FEA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A0E5F1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3A21D00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3F69A9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C53802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0286BC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F7A440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2EC1BCFB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F1C2289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43.9.11.2.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65AD4C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valstybinei funkcijai (VBD)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8B61A0C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12053E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5FEEEB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5D8D94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0D494D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6D1566E0" w14:textId="77777777" w:rsidTr="003B1243">
        <w:trPr>
          <w:trHeight w:val="255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7BB0E4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44.</w:t>
            </w:r>
          </w:p>
        </w:tc>
        <w:tc>
          <w:tcPr>
            <w:tcW w:w="38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3DEE25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IŠ VISO: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E6010B" w14:textId="77777777" w:rsidR="00EC6836" w:rsidRPr="008E4766" w:rsidRDefault="00EC6836" w:rsidP="00EC6836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C2E9B9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2 026,64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8D392C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386,84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D71418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10,853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B2A9EA8" w14:textId="77777777" w:rsidR="00EC6836" w:rsidRPr="008E4766" w:rsidRDefault="00EC6836" w:rsidP="00EC6836">
            <w:pPr>
              <w:jc w:val="right"/>
              <w:rPr>
                <w:b/>
                <w:bCs/>
                <w:sz w:val="16"/>
                <w:szCs w:val="16"/>
                <w:lang w:eastAsia="lt-LT"/>
              </w:rPr>
            </w:pPr>
            <w:r w:rsidRPr="008E4766">
              <w:rPr>
                <w:b/>
                <w:bCs/>
                <w:sz w:val="16"/>
                <w:szCs w:val="16"/>
                <w:lang w:eastAsia="lt-LT"/>
              </w:rPr>
              <w:t>1 639,8</w:t>
            </w:r>
          </w:p>
        </w:tc>
      </w:tr>
      <w:tr w:rsidR="00EC6836" w:rsidRPr="008E4766" w14:paraId="5D4AC3E4" w14:textId="77777777" w:rsidTr="003B1243">
        <w:trPr>
          <w:trHeight w:val="255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188307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6793DC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A04379" w14:textId="77777777" w:rsidR="00EC6836" w:rsidRPr="008E4766" w:rsidRDefault="00EC6836" w:rsidP="00EC6836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49702C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60FB17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8D502F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24A0912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2329B6D2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49DF31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44.1.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041AB6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81B5FF" w14:textId="77777777" w:rsidR="00EC6836" w:rsidRPr="008E4766" w:rsidRDefault="00EC6836" w:rsidP="00EC6836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2FD779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69FCA6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-73,1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0E2EEB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A2AB335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73,1</w:t>
            </w:r>
          </w:p>
        </w:tc>
      </w:tr>
      <w:tr w:rsidR="00EC6836" w:rsidRPr="008E4766" w14:paraId="22DD671C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576378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44.3.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8FA984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 xml:space="preserve"> valstybinėms funkcijoms (VBD)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670C43" w14:textId="77777777" w:rsidR="00EC6836" w:rsidRPr="008E4766" w:rsidRDefault="00EC6836" w:rsidP="00EC6836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4E41FA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45F348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92D45E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DE9F15D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66578E5A" w14:textId="77777777" w:rsidTr="003B1243">
        <w:trPr>
          <w:trHeight w:val="1035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96D59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44.11.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74B072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Dotacija savivaldybėms iš Europos Sąjungos, kitos tarptautinės finansinės paramos ir bendrojo finansavimo lėšos (ES, VBES))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A1D956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1B7C80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85,3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84268B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81,5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C7A001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-3,8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552035A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3,8</w:t>
            </w:r>
          </w:p>
        </w:tc>
      </w:tr>
      <w:tr w:rsidR="00EC6836" w:rsidRPr="008E4766" w14:paraId="38897020" w14:textId="77777777" w:rsidTr="003B1243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CF9DF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44.12.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F0ABE6C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Dotacija neformaliojo vaikų švietimo programai įgyvendinti (VBD)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3809FA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E3A65F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-45,0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724939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701130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7502432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5D87BF4D" w14:textId="77777777" w:rsidTr="003B1243">
        <w:trPr>
          <w:trHeight w:val="645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F4CED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44.13.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56D6A4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VšĮ "Gargždų švara" vykdomų priemonių finansavimas (GŠV)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755AC6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2827E3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8EEDA7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4016BB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2B4CF76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400,0</w:t>
            </w:r>
          </w:p>
        </w:tc>
      </w:tr>
      <w:tr w:rsidR="00EC6836" w:rsidRPr="008E4766" w14:paraId="05209F8E" w14:textId="77777777" w:rsidTr="003B1243">
        <w:trPr>
          <w:trHeight w:val="870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2DA38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44.19.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3A69BD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Dotacija Valstyvės investicijų programos lėšomis finansuojamam projektui įgyvendinti (VBD(VIP))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F757DF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F2C22E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103315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847455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36FDA90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-100,0</w:t>
            </w:r>
          </w:p>
        </w:tc>
      </w:tr>
      <w:tr w:rsidR="00EC6836" w:rsidRPr="008E4766" w14:paraId="2EE50A5A" w14:textId="77777777" w:rsidTr="003B1243">
        <w:trPr>
          <w:trHeight w:val="540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5CAE0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44.20.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94C75F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Konsultacijoms mokiniams, patiriantiems mokymosi sunkumų (VBD(COVID))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152BE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C00495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2,588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7CC5DD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2,588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BF5AF9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2,553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111B1F6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56D09D0C" w14:textId="77777777" w:rsidTr="003B1243">
        <w:trPr>
          <w:trHeight w:val="585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AEC53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44.23.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D8E686" w14:textId="77777777" w:rsidR="00EC6836" w:rsidRPr="008E4766" w:rsidRDefault="00EC6836" w:rsidP="00EC6836">
            <w:pPr>
              <w:jc w:val="right"/>
              <w:rPr>
                <w:sz w:val="20"/>
                <w:szCs w:val="20"/>
                <w:lang w:eastAsia="lt-LT"/>
              </w:rPr>
            </w:pPr>
            <w:r w:rsidRPr="008E4766">
              <w:rPr>
                <w:sz w:val="20"/>
                <w:szCs w:val="20"/>
                <w:lang w:eastAsia="lt-LT"/>
              </w:rPr>
              <w:t>Doatcija vaikų vasaros poilsio programai įgyvendinti (VBD)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106943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A30D3A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45,0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3F3465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A0E17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18B4487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4A40A7B8" w14:textId="77777777" w:rsidTr="003B1243">
        <w:trPr>
          <w:trHeight w:val="810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5C36F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44.24.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731BE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Dotacija patirtoms išlaidoms, susijusioms su darbuotojų darbo užmokesčio didinimu, kompensuoti (VBD(COVID))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CC3D9C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645F9E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4,279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B4F0FE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4,279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8DE36A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4,217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85A461D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5CF098FC" w14:textId="77777777" w:rsidTr="003B1243">
        <w:trPr>
          <w:trHeight w:val="990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F07E0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44.25.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DE189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Dotacija patirtoms išlaidoms už skiepijimo nuo COVID-19 ligos (koronaviruso infekcijos) paslaugas kompensuoti (VBD(COVID))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121159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04F3D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6,273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5C8AB6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6,273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4240C1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6,183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EBB27BF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43AE573A" w14:textId="77777777" w:rsidTr="003B1243">
        <w:trPr>
          <w:trHeight w:val="690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9EA25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44.26.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0844D1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44C251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DF86B4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1 579,4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3F62BD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320,3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BB9ABE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82C39B3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1 259,1</w:t>
            </w:r>
          </w:p>
        </w:tc>
      </w:tr>
      <w:tr w:rsidR="00EC6836" w:rsidRPr="008E4766" w14:paraId="05F029E7" w14:textId="77777777" w:rsidTr="003B1243">
        <w:trPr>
          <w:trHeight w:val="57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5525B0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lastRenderedPageBreak/>
              <w:t>44.27.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938DB4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Dotacija tekstilės atliekų surinkimo priemonėms (konteineriams) įsigyti (VBD)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2B01825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9B108B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D67AD0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3260FD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1BFCB8A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3,8</w:t>
            </w:r>
          </w:p>
        </w:tc>
      </w:tr>
      <w:tr w:rsidR="00EC6836" w:rsidRPr="008E4766" w14:paraId="4CCE3577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84424E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F09DCE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E297CA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E603D0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2D1DD4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DE0AA2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4AC0AC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7AB13C77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E5EBCD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45.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3DB96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5BC13C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112066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186,388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14976F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213,988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0267E0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2,553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57BB18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-27,6</w:t>
            </w:r>
          </w:p>
        </w:tc>
      </w:tr>
      <w:tr w:rsidR="00EC6836" w:rsidRPr="008E4766" w14:paraId="4AE9FB20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699CA3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B1046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9C3F66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38EA2B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7C63B7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0A3321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58560D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08C04ED7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53E2A1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45.1.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9F275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4766A4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39903F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-16,2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5FA5AB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63505C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0EBEF4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-27,6</w:t>
            </w:r>
          </w:p>
        </w:tc>
      </w:tr>
      <w:tr w:rsidR="00EC6836" w:rsidRPr="008E4766" w14:paraId="12CD3EA2" w14:textId="77777777" w:rsidTr="003B1243">
        <w:trPr>
          <w:trHeight w:val="51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D4A6C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45.4.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3CF38B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Dotacija neformaliojo vaikų švietimo programai įgyvendinti (VBD)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A57DAF7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77E36F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-45,0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5D11E1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83EEE7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711206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4FCB0752" w14:textId="77777777" w:rsidTr="003B1243">
        <w:trPr>
          <w:trHeight w:val="57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88725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45.9.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957C6C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Konsultacijoms mokiniams, patiriantiems mokymosi sunkumų (VBD(COVID))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ED2F6E0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55DFB1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2,588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37952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2,588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020779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2,553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E567C6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47F9DBD7" w14:textId="77777777" w:rsidTr="003B1243">
        <w:trPr>
          <w:trHeight w:val="57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4C050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45.11.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B289A3" w14:textId="77777777" w:rsidR="00EC6836" w:rsidRPr="008E4766" w:rsidRDefault="00EC6836" w:rsidP="00EC6836">
            <w:pPr>
              <w:jc w:val="right"/>
              <w:rPr>
                <w:sz w:val="20"/>
                <w:szCs w:val="20"/>
                <w:lang w:eastAsia="lt-LT"/>
              </w:rPr>
            </w:pPr>
            <w:r w:rsidRPr="008E4766">
              <w:rPr>
                <w:sz w:val="20"/>
                <w:szCs w:val="20"/>
                <w:lang w:eastAsia="lt-LT"/>
              </w:rPr>
              <w:t>Doatcija vaikų vasaros poilsio programai įgyvendinti (VBD)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057247C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1F5CAD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45,0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31219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4A0241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4541CB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68DE0AF4" w14:textId="77777777" w:rsidTr="003B1243">
        <w:trPr>
          <w:trHeight w:val="57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3B1CD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45.12.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78F87E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7E1A649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B4EDF3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200,0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195C4B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200,0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F67AFE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D942A1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74261E4A" w14:textId="77777777" w:rsidTr="003B1243">
        <w:trPr>
          <w:trHeight w:val="43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72522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46.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F3851CF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2. Ekonominio konkurencingumo didinimo programa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A73E79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14A4B6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89,5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FFC497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29,5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25B30A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526CD7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60,0</w:t>
            </w:r>
          </w:p>
        </w:tc>
      </w:tr>
      <w:tr w:rsidR="00EC6836" w:rsidRPr="008E4766" w14:paraId="716575D2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64E0D6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125792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B6502E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2EF43E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5CA7FF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A5A153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AD620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1762B72B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65DE37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46.1.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B0AD798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FDC678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B3EB26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89,5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50C687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29,5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DD0BF2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203A20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60,0</w:t>
            </w:r>
          </w:p>
        </w:tc>
      </w:tr>
      <w:tr w:rsidR="00EC6836" w:rsidRPr="008E4766" w14:paraId="3DD7F713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19A26B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78CCC0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53881D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999A60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C4268C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07A23F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E83F79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7548F038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2E5FE2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46.1.1.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211BA0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2D7749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45DACD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-15,5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E7B58E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2CBC36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3D433B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18E2A380" w14:textId="77777777" w:rsidTr="003B1243">
        <w:trPr>
          <w:trHeight w:val="60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34809E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46.1.5.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36F302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1563C0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A0964B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105,0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B2710C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A79CDF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9E3BE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60,0</w:t>
            </w:r>
          </w:p>
        </w:tc>
      </w:tr>
      <w:tr w:rsidR="00EC6836" w:rsidRPr="008E4766" w14:paraId="260A77CC" w14:textId="77777777" w:rsidTr="003B1243">
        <w:trPr>
          <w:trHeight w:val="24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A7372C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47.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FC6C60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3. Aplinkos apsaugos programa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24D66D1A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244A32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650,9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3F5280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CFFBF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-3,8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FC16FC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648,8</w:t>
            </w:r>
          </w:p>
        </w:tc>
      </w:tr>
      <w:tr w:rsidR="00EC6836" w:rsidRPr="008E4766" w14:paraId="3343C9F0" w14:textId="77777777" w:rsidTr="003B1243">
        <w:trPr>
          <w:trHeight w:val="24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29410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172A8A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75C7CC5E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F822FE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33308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A97BB1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FB2192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62A827AA" w14:textId="77777777" w:rsidTr="003B1243">
        <w:trPr>
          <w:trHeight w:val="24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A6C53E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47.1.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E9B92E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73721BDC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05.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A3B464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650,9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4C48B4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8DFC47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-3,8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4164C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648,8</w:t>
            </w:r>
          </w:p>
        </w:tc>
      </w:tr>
      <w:tr w:rsidR="00EC6836" w:rsidRPr="008E4766" w14:paraId="40BC08E7" w14:textId="77777777" w:rsidTr="003B1243">
        <w:trPr>
          <w:trHeight w:val="24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069E97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FEEE08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2EFE8751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9A032B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8732C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E71DDA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70F6E2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177CB82C" w14:textId="77777777" w:rsidTr="003B1243">
        <w:trPr>
          <w:trHeight w:val="24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AE66BB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47.1.1.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A7BB1F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 xml:space="preserve"> savivaldybės lėšos (SB)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2EC26E07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03CD3E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-12,9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E5C766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1F61E8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FBD08E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-18,8</w:t>
            </w:r>
          </w:p>
        </w:tc>
      </w:tr>
      <w:tr w:rsidR="00EC6836" w:rsidRPr="008E4766" w14:paraId="5BB81BC7" w14:textId="77777777" w:rsidTr="003B1243">
        <w:trPr>
          <w:trHeight w:val="97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228A2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47.1.5.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CD8E9E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37E50CFB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2FBAE5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1C87E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1579CB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-3,8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EE296D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3,8</w:t>
            </w:r>
          </w:p>
        </w:tc>
      </w:tr>
      <w:tr w:rsidR="00EC6836" w:rsidRPr="008E4766" w14:paraId="6C8E228C" w14:textId="77777777" w:rsidTr="003B1243">
        <w:trPr>
          <w:trHeight w:val="57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E91B0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47.1.6.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F7D218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VšĮ "Gargždų švara" vykdomų priemonių finansavimas (GŠV)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43D5A9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68804C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0EBD87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899652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589D10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400,0</w:t>
            </w:r>
          </w:p>
        </w:tc>
      </w:tr>
      <w:tr w:rsidR="00EC6836" w:rsidRPr="008E4766" w14:paraId="14E64956" w14:textId="77777777" w:rsidTr="003B124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0521B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47.1.9.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EA8DA2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483FB2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C039DA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260,0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781DCA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1B8DB3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17D22A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260,0</w:t>
            </w:r>
          </w:p>
        </w:tc>
      </w:tr>
      <w:tr w:rsidR="00EC6836" w:rsidRPr="008E4766" w14:paraId="3080510B" w14:textId="77777777" w:rsidTr="003B1243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824EF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47.1.10.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CDC39C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Dotacija tekstilės atliekų surinkimo priemonėms (konteineriams) įsigyti (VBD)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D608E6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200F23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3,8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F1724E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BAE3D7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C39036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3,8</w:t>
            </w:r>
          </w:p>
        </w:tc>
      </w:tr>
      <w:tr w:rsidR="00EC6836" w:rsidRPr="008E4766" w14:paraId="29261844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B1DC5A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48.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5F3BDD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4. Sveikatos apsaugos programa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7887EF5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7B1F2D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60,552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7AE3C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10,552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93DFB5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10,4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F9E72A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50,0</w:t>
            </w:r>
          </w:p>
        </w:tc>
      </w:tr>
      <w:tr w:rsidR="00EC6836" w:rsidRPr="008E4766" w14:paraId="6BCED41C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7DB2A9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3BBB96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8983A31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FD3554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F3B4F4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71BB86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33D712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22B4A02A" w14:textId="77777777" w:rsidTr="003B1243">
        <w:trPr>
          <w:trHeight w:val="79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C18B3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48.6.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3C85D5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Dotacija patirtoms išlaidoms, susijusioms su darbuotojų darbo užmokesčio didinimu, kompensuoti (VBD(COVID))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E7317F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628504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4,279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95C6EB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4,279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FCDE64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4,217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C84F0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4DDDF14B" w14:textId="77777777" w:rsidTr="003B1243">
        <w:trPr>
          <w:trHeight w:val="7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12ED9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48.7.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1EE82A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Dotacija patirtoms išlaidoms už skiepijimo nuo COVID-19 ligos (koronaviruso infekcijos) paslaugas kompensuoti (VBD(COVID))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BD68FA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7110DE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6,273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A0EA84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6,273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51A9EF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6,183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F129D0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5FDFFCCE" w14:textId="77777777" w:rsidTr="003B1243">
        <w:trPr>
          <w:trHeight w:val="46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EB731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48.8.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46B0AF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F51A44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FD83BD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50,0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B3A5D3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ED8A63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E2BFAC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50,0</w:t>
            </w:r>
          </w:p>
        </w:tc>
      </w:tr>
      <w:tr w:rsidR="00EC6836" w:rsidRPr="008E4766" w14:paraId="2A03CB37" w14:textId="77777777" w:rsidTr="003B1243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F24414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49.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2A738E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5. Socialinės apsaugos ir NVO politikos programa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A9FE295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C4395C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128,6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D93FFC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128,6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787DEB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34BE7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0FE3F90E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97BED7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813158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D4EE4E5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AFFC8E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8CBD9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310BC4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9D2010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0441FBC4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D64FA6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49.1.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A6AAC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19B1A62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4FE989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128,6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BEEEA2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128,6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D589BB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118C58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1E797C30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6441FA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44015E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AF53C34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13748D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6B2103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DE371F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F58199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4C3AACCD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9DFA5B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49.1.3.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9A4263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 xml:space="preserve"> valstybinėms funkcijoms (VBD)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0F194D3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E739B7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43,3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9E243B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43,3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E0C3EC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C9226D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43FB57A4" w14:textId="77777777" w:rsidTr="003B1243">
        <w:trPr>
          <w:trHeight w:val="94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42266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lastRenderedPageBreak/>
              <w:t>49.1.5.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A84212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BB464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441083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85,3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3A1D33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85,3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EFC6D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A6C5B4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4C42DE7F" w14:textId="77777777" w:rsidTr="003B1243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E12D6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50.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055091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6. Susisiekimo ir inžinerinės infrastruktūros plėtros programa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6F0A6B0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3789E1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651,6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B12B59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55,3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D8A80F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B4202B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596,3</w:t>
            </w:r>
          </w:p>
        </w:tc>
      </w:tr>
      <w:tr w:rsidR="00EC6836" w:rsidRPr="008E4766" w14:paraId="10A3BF05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5E95EA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A9FB71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B1FD1D3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C17933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536295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F9CBCA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0BE02D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4B2DF8AE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E3DDC8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50.1.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C03FFC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E6389FA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B11716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-3,7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CF639C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D2F7C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83A3C0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-3,7</w:t>
            </w:r>
          </w:p>
        </w:tc>
      </w:tr>
      <w:tr w:rsidR="00EC6836" w:rsidRPr="008E4766" w14:paraId="29A8E940" w14:textId="77777777" w:rsidTr="003B1243">
        <w:trPr>
          <w:trHeight w:val="5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A15D6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50.7.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14786D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CC497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EEAA47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655,3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071BF8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55,3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C8B915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71391E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600,0</w:t>
            </w:r>
          </w:p>
        </w:tc>
      </w:tr>
      <w:tr w:rsidR="00EC6836" w:rsidRPr="008E4766" w14:paraId="15EFB8BF" w14:textId="77777777" w:rsidTr="003B1243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8FC50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51.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C46E85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0958C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05DC4C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E1318B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-1,0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36647C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B9AB5C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1,0</w:t>
            </w:r>
          </w:p>
        </w:tc>
      </w:tr>
      <w:tr w:rsidR="00EC6836" w:rsidRPr="008E4766" w14:paraId="15F1783D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8F4670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8E025E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FD9529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500488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CACFEA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971D2C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4700AB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0AC9E89A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9E8703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51.1.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AE698A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D1398E4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DD40C9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0B56AE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92E1F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3B3E17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1,0</w:t>
            </w:r>
          </w:p>
        </w:tc>
      </w:tr>
      <w:tr w:rsidR="00EC6836" w:rsidRPr="008E4766" w14:paraId="047AF551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ED132A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52.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052D70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8. Kūno kultūros ir sporto plėtros programa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9AD1335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692D8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179,7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FC6A52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879D64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ADB163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179,7</w:t>
            </w:r>
          </w:p>
        </w:tc>
      </w:tr>
      <w:tr w:rsidR="00EC6836" w:rsidRPr="008E4766" w14:paraId="3177229A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21D4E7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F18FC3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62510C5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122BD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9EB050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DEA615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96563C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44440A7B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772983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52.1.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806FF0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A5332DE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D318AF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70,6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66C798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03D9C6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C66CAD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70,6</w:t>
            </w:r>
          </w:p>
        </w:tc>
      </w:tr>
      <w:tr w:rsidR="00EC6836" w:rsidRPr="008E4766" w14:paraId="5A28C748" w14:textId="77777777" w:rsidTr="003B1243">
        <w:trPr>
          <w:trHeight w:val="7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2DE2A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52.4.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3219DB0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Dotacija Valstyvės investicijų programos lėšomis finansuojamam projektui įgyvendinti (VBD(VIP))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BAB5E21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46DA3A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-100,0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2EAC6C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99A4C5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52E504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-100,0</w:t>
            </w:r>
          </w:p>
        </w:tc>
      </w:tr>
      <w:tr w:rsidR="00EC6836" w:rsidRPr="008E4766" w14:paraId="26E2ED07" w14:textId="77777777" w:rsidTr="003B1243">
        <w:trPr>
          <w:trHeight w:val="57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206AC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52.6.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76D571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7E72B8A" w14:textId="77777777" w:rsidR="00EC6836" w:rsidRPr="008E4766" w:rsidRDefault="00EC6836" w:rsidP="00EC6836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7E1EA7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209,1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6ADE7D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61184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3ABFF5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209,1</w:t>
            </w:r>
          </w:p>
        </w:tc>
      </w:tr>
      <w:tr w:rsidR="00EC6836" w:rsidRPr="008E4766" w14:paraId="13DD19B6" w14:textId="77777777" w:rsidTr="003B1243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6AABE2E8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53.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2CD56A" w14:textId="77777777" w:rsidR="00EC6836" w:rsidRPr="008E4766" w:rsidRDefault="00EC6836" w:rsidP="00EC6836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8E4766">
              <w:rPr>
                <w:i/>
                <w:iCs/>
                <w:sz w:val="18"/>
                <w:szCs w:val="18"/>
                <w:lang w:eastAsia="lt-LT"/>
              </w:rPr>
              <w:t>9. Savivaldybės valdymo ir pagrindinių funkcijų vykdymo programa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6043C5E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8CBB76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79,4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008B7C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-52,2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F40A5B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1,7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3E3DFE" w14:textId="77777777" w:rsidR="00EC6836" w:rsidRPr="008E4766" w:rsidRDefault="00EC6836" w:rsidP="00EC6836">
            <w:pPr>
              <w:jc w:val="right"/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131,6</w:t>
            </w:r>
          </w:p>
        </w:tc>
      </w:tr>
      <w:tr w:rsidR="00EC6836" w:rsidRPr="008E4766" w14:paraId="7C383FDE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3005D4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5C5E05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F8FD503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EB9CD9" w14:textId="77777777" w:rsidR="00EC6836" w:rsidRPr="008E4766" w:rsidRDefault="00EC6836" w:rsidP="00EC6836">
            <w:pPr>
              <w:rPr>
                <w:i/>
                <w:iCs/>
                <w:sz w:val="16"/>
                <w:szCs w:val="16"/>
                <w:lang w:eastAsia="lt-LT"/>
              </w:rPr>
            </w:pPr>
            <w:r w:rsidRPr="008E4766">
              <w:rPr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ECF29E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2483AC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DC2305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18CBABAE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F72BAD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53.1.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53416B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A01A134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01.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9220FA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-12,3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815E6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3CF4CB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87DA3A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-12,3</w:t>
            </w:r>
          </w:p>
        </w:tc>
      </w:tr>
      <w:tr w:rsidR="00EC6836" w:rsidRPr="008E4766" w14:paraId="6E1E9554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85E60F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D7C1F7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738E584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C9C90D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32D83A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9E2779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5D3748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615FDF07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539EFE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53.1.2.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074A44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Savivaldybės administracija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FB9044B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6992C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-12,3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8F045A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A6C298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840927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-12,3</w:t>
            </w:r>
          </w:p>
        </w:tc>
      </w:tr>
      <w:tr w:rsidR="00EC6836" w:rsidRPr="008E4766" w14:paraId="4D618D60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FC02C9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039A6F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5485DC1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418F42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2177CB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FD9604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70E72D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0DCC3E5C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798899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53.1.2.1.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7A1E8F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6F35102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77735A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-12,3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90EAF4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9299BC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20AE51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-12,3</w:t>
            </w:r>
          </w:p>
        </w:tc>
      </w:tr>
      <w:tr w:rsidR="00EC6836" w:rsidRPr="008E4766" w14:paraId="66ED6F01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80F64F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53.3.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7618F4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AA823FA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03.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7917C5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91B442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BD440F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E8C57E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7,5</w:t>
            </w:r>
          </w:p>
        </w:tc>
      </w:tr>
      <w:tr w:rsidR="00EC6836" w:rsidRPr="008E4766" w14:paraId="4C30CA36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C8597F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1E38B3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4720386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FDCCA6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A0D326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D1204A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D0754D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0D578103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CA5F26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53.3.1.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B0ED01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A80FBAE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442484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39C1C8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BE9BA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D256C4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7,5</w:t>
            </w:r>
          </w:p>
        </w:tc>
      </w:tr>
      <w:tr w:rsidR="00EC6836" w:rsidRPr="008E4766" w14:paraId="0F60D345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FD0177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53.8.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E26F8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699D1EF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178F80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E8D487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-36,4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2E0D45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FDBD2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136,4</w:t>
            </w:r>
          </w:p>
        </w:tc>
      </w:tr>
      <w:tr w:rsidR="00EC6836" w:rsidRPr="008E4766" w14:paraId="00432196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95B897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53.8.1.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D72703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B0073BD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4BE60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E842DD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-56,4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59F7E5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87DD57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56,4</w:t>
            </w:r>
          </w:p>
        </w:tc>
      </w:tr>
      <w:tr w:rsidR="00EC6836" w:rsidRPr="008E4766" w14:paraId="0E188DF4" w14:textId="77777777" w:rsidTr="003B1243">
        <w:trPr>
          <w:trHeight w:val="61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6C15D7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53.8.2.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8EA23D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DF2CACF" w14:textId="77777777" w:rsidR="00EC6836" w:rsidRPr="008E4766" w:rsidRDefault="00EC6836" w:rsidP="00EC6836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8E4766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5B6070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F5844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3A0FA7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776989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80,0</w:t>
            </w:r>
          </w:p>
        </w:tc>
      </w:tr>
      <w:tr w:rsidR="00EC6836" w:rsidRPr="008E4766" w14:paraId="00D704BA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A93AB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53.9.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CFF2A5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B9C7085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956A38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18C042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947C9E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D8EAB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41B0815C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DCF570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53.9.1.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C0A76C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FE3C875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8DEB67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8C790D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-10,0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0CCF20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72D70B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</w:tr>
      <w:tr w:rsidR="00EC6836" w:rsidRPr="008E4766" w14:paraId="23C581C0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5F8163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53.10.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F37A13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C9EECD6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F0C7F3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398EE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ED2A2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3411B" w14:textId="77777777" w:rsidR="00EC6836" w:rsidRPr="008E4766" w:rsidRDefault="00EC6836" w:rsidP="00EC6836">
            <w:pPr>
              <w:rPr>
                <w:sz w:val="20"/>
                <w:szCs w:val="20"/>
                <w:lang w:eastAsia="lt-LT"/>
              </w:rPr>
            </w:pPr>
            <w:r w:rsidRPr="008E476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EC6836" w:rsidRPr="008E4766" w14:paraId="3D3F7C28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0F6D87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E9B886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658B67C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5D89AA" w14:textId="77777777" w:rsidR="00EC6836" w:rsidRPr="008E4766" w:rsidRDefault="00EC6836" w:rsidP="00EC6836">
            <w:pPr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717B4" w14:textId="77777777" w:rsidR="00EC6836" w:rsidRPr="008E4766" w:rsidRDefault="00EC6836" w:rsidP="00EC6836">
            <w:pPr>
              <w:rPr>
                <w:sz w:val="20"/>
                <w:szCs w:val="20"/>
                <w:lang w:eastAsia="lt-LT"/>
              </w:rPr>
            </w:pPr>
            <w:r w:rsidRPr="008E476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4F8CF" w14:textId="77777777" w:rsidR="00EC6836" w:rsidRPr="008E4766" w:rsidRDefault="00EC6836" w:rsidP="00EC6836">
            <w:pPr>
              <w:rPr>
                <w:sz w:val="20"/>
                <w:szCs w:val="20"/>
                <w:lang w:eastAsia="lt-LT"/>
              </w:rPr>
            </w:pPr>
            <w:r w:rsidRPr="008E4766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9DB51" w14:textId="77777777" w:rsidR="00EC6836" w:rsidRPr="008E4766" w:rsidRDefault="00EC6836" w:rsidP="00EC6836">
            <w:pPr>
              <w:rPr>
                <w:sz w:val="20"/>
                <w:szCs w:val="20"/>
                <w:lang w:eastAsia="lt-LT"/>
              </w:rPr>
            </w:pPr>
            <w:r w:rsidRPr="008E4766">
              <w:rPr>
                <w:sz w:val="20"/>
                <w:szCs w:val="20"/>
                <w:lang w:eastAsia="lt-LT"/>
              </w:rPr>
              <w:t> </w:t>
            </w:r>
          </w:p>
        </w:tc>
      </w:tr>
      <w:tr w:rsidR="00EC6836" w:rsidRPr="008E4766" w14:paraId="1AFA5CBC" w14:textId="77777777" w:rsidTr="003B1243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8ADA2E" w14:textId="77777777" w:rsidR="00EC6836" w:rsidRPr="008E4766" w:rsidRDefault="00EC6836" w:rsidP="00EC6836">
            <w:pPr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53.10.2.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0F3C6" w14:textId="77777777" w:rsidR="00EC6836" w:rsidRPr="008E4766" w:rsidRDefault="00EC6836" w:rsidP="00EC6836">
            <w:pPr>
              <w:jc w:val="right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valstybinei funkcijai (VBD)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F4BD56" w14:textId="77777777" w:rsidR="00EC6836" w:rsidRPr="008E4766" w:rsidRDefault="00EC6836" w:rsidP="00EC6836">
            <w:pPr>
              <w:jc w:val="center"/>
              <w:rPr>
                <w:sz w:val="18"/>
                <w:szCs w:val="18"/>
                <w:lang w:eastAsia="lt-LT"/>
              </w:rPr>
            </w:pPr>
            <w:r w:rsidRPr="008E4766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104DE2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88F14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599AD" w14:textId="77777777" w:rsidR="00EC6836" w:rsidRPr="008E4766" w:rsidRDefault="00EC6836" w:rsidP="00EC6836">
            <w:pPr>
              <w:jc w:val="right"/>
              <w:rPr>
                <w:sz w:val="16"/>
                <w:szCs w:val="16"/>
                <w:lang w:eastAsia="lt-LT"/>
              </w:rPr>
            </w:pPr>
            <w:r w:rsidRPr="008E4766">
              <w:rPr>
                <w:sz w:val="16"/>
                <w:szCs w:val="16"/>
                <w:lang w:eastAsia="lt-LT"/>
              </w:rPr>
              <w:t>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57083" w14:textId="77777777" w:rsidR="00EC6836" w:rsidRPr="008E4766" w:rsidRDefault="00EC6836" w:rsidP="00EC6836">
            <w:pPr>
              <w:rPr>
                <w:sz w:val="20"/>
                <w:szCs w:val="20"/>
                <w:lang w:eastAsia="lt-LT"/>
              </w:rPr>
            </w:pPr>
            <w:r w:rsidRPr="008E4766">
              <w:rPr>
                <w:sz w:val="20"/>
                <w:szCs w:val="20"/>
                <w:lang w:eastAsia="lt-LT"/>
              </w:rPr>
              <w:t> </w:t>
            </w:r>
          </w:p>
        </w:tc>
      </w:tr>
    </w:tbl>
    <w:p w14:paraId="624C8DBC" w14:textId="77777777" w:rsidR="00965DE8" w:rsidRPr="00DD4DD8" w:rsidRDefault="00965DE8" w:rsidP="00713B40">
      <w:pPr>
        <w:pStyle w:val="Pagrindiniotekstotrauka2"/>
        <w:tabs>
          <w:tab w:val="clear" w:pos="9639"/>
          <w:tab w:val="right" w:pos="5812"/>
          <w:tab w:val="left" w:pos="9781"/>
        </w:tabs>
        <w:ind w:left="0"/>
      </w:pPr>
    </w:p>
    <w:p w14:paraId="4E14DC63" w14:textId="1157A5EC" w:rsidR="0060196E" w:rsidRPr="00DD4DD8" w:rsidRDefault="00970225" w:rsidP="0060196E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  <w:r w:rsidRPr="00DD4DD8">
        <w:t>3.4</w:t>
      </w:r>
      <w:r w:rsidR="00A726C7" w:rsidRPr="00DD4DD8">
        <w:t>.   4 priedą:</w:t>
      </w:r>
    </w:p>
    <w:tbl>
      <w:tblPr>
        <w:tblW w:w="6096" w:type="dxa"/>
        <w:tblInd w:w="108" w:type="dxa"/>
        <w:tblLook w:val="04A0" w:firstRow="1" w:lastRow="0" w:firstColumn="1" w:lastColumn="0" w:noHBand="0" w:noVBand="1"/>
      </w:tblPr>
      <w:tblGrid>
        <w:gridCol w:w="2977"/>
        <w:gridCol w:w="1985"/>
        <w:gridCol w:w="1134"/>
      </w:tblGrid>
      <w:tr w:rsidR="000D21D1" w:rsidRPr="008E4766" w14:paraId="1F8A9395" w14:textId="77777777" w:rsidTr="008E4766">
        <w:trPr>
          <w:trHeight w:val="25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01779" w14:textId="77777777" w:rsidR="000D21D1" w:rsidRPr="008E4766" w:rsidRDefault="000D21D1" w:rsidP="008E4766">
            <w:pPr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7B70" w14:textId="77777777" w:rsidR="000D21D1" w:rsidRPr="008E4766" w:rsidRDefault="000D21D1" w:rsidP="008E47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9428B" w14:textId="77777777" w:rsidR="000D21D1" w:rsidRPr="008E4766" w:rsidRDefault="000D21D1" w:rsidP="008E4766">
            <w:pPr>
              <w:jc w:val="center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tūkst. eurų</w:t>
            </w:r>
          </w:p>
        </w:tc>
      </w:tr>
      <w:tr w:rsidR="000D21D1" w:rsidRPr="008E4766" w14:paraId="43F94DC6" w14:textId="77777777" w:rsidTr="008E4766">
        <w:trPr>
          <w:trHeight w:val="85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C80BD" w14:textId="77777777" w:rsidR="000D21D1" w:rsidRPr="008E4766" w:rsidRDefault="000D21D1" w:rsidP="008E4766">
            <w:pPr>
              <w:jc w:val="center"/>
              <w:rPr>
                <w:sz w:val="18"/>
                <w:szCs w:val="18"/>
              </w:rPr>
            </w:pPr>
            <w:r w:rsidRPr="008E4766">
              <w:rPr>
                <w:sz w:val="18"/>
                <w:szCs w:val="18"/>
              </w:rPr>
              <w:t>Įstaigos pavadinimas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3A2AE" w14:textId="77777777" w:rsidR="000D21D1" w:rsidRPr="008E4766" w:rsidRDefault="000D21D1" w:rsidP="008E4766">
            <w:pPr>
              <w:jc w:val="center"/>
              <w:rPr>
                <w:sz w:val="14"/>
                <w:szCs w:val="14"/>
              </w:rPr>
            </w:pPr>
            <w:r w:rsidRPr="008E4766">
              <w:rPr>
                <w:sz w:val="14"/>
                <w:szCs w:val="14"/>
              </w:rPr>
              <w:t>Socialinei paramai mokiniams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ED1C" w14:textId="77777777" w:rsidR="000D21D1" w:rsidRPr="008E4766" w:rsidRDefault="000D21D1" w:rsidP="008E4766">
            <w:pPr>
              <w:jc w:val="center"/>
              <w:rPr>
                <w:sz w:val="18"/>
                <w:szCs w:val="18"/>
              </w:rPr>
            </w:pPr>
            <w:r w:rsidRPr="008E4766">
              <w:rPr>
                <w:sz w:val="18"/>
                <w:szCs w:val="18"/>
              </w:rPr>
              <w:t>Iš viso:</w:t>
            </w:r>
          </w:p>
        </w:tc>
      </w:tr>
      <w:tr w:rsidR="000D21D1" w:rsidRPr="008E4766" w14:paraId="5F95B415" w14:textId="77777777" w:rsidTr="008E4766">
        <w:trPr>
          <w:trHeight w:val="705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6F7C" w14:textId="77777777" w:rsidR="000D21D1" w:rsidRPr="008E4766" w:rsidRDefault="000D21D1" w:rsidP="008E4766">
            <w:pPr>
              <w:jc w:val="center"/>
              <w:rPr>
                <w:sz w:val="14"/>
                <w:szCs w:val="14"/>
              </w:rPr>
            </w:pPr>
            <w:r w:rsidRPr="008E4766">
              <w:rPr>
                <w:sz w:val="14"/>
                <w:szCs w:val="14"/>
              </w:rPr>
              <w:t>Klaipėdos r. savivaldybės administracija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6B79F" w14:textId="77777777" w:rsidR="000D21D1" w:rsidRPr="008E4766" w:rsidRDefault="000D21D1" w:rsidP="008E4766">
            <w:pPr>
              <w:jc w:val="center"/>
              <w:rPr>
                <w:sz w:val="14"/>
                <w:szCs w:val="14"/>
              </w:rPr>
            </w:pPr>
            <w:r w:rsidRPr="008E4766">
              <w:rPr>
                <w:sz w:val="14"/>
                <w:szCs w:val="14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24DA" w14:textId="77777777" w:rsidR="000D21D1" w:rsidRPr="008E4766" w:rsidRDefault="000D21D1" w:rsidP="008E4766">
            <w:pPr>
              <w:jc w:val="center"/>
              <w:rPr>
                <w:sz w:val="14"/>
                <w:szCs w:val="14"/>
              </w:rPr>
            </w:pPr>
            <w:r w:rsidRPr="008E4766">
              <w:rPr>
                <w:sz w:val="14"/>
                <w:szCs w:val="14"/>
              </w:rPr>
              <w:t>45,0</w:t>
            </w:r>
          </w:p>
        </w:tc>
      </w:tr>
      <w:tr w:rsidR="000D21D1" w:rsidRPr="008E4766" w14:paraId="30789241" w14:textId="77777777" w:rsidTr="008E4766">
        <w:trPr>
          <w:trHeight w:val="24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A7142" w14:textId="77777777" w:rsidR="000D21D1" w:rsidRPr="008E4766" w:rsidRDefault="000D21D1" w:rsidP="008E4766">
            <w:pPr>
              <w:jc w:val="center"/>
              <w:rPr>
                <w:sz w:val="14"/>
                <w:szCs w:val="14"/>
              </w:rPr>
            </w:pPr>
            <w:r w:rsidRPr="008E4766">
              <w:rPr>
                <w:sz w:val="14"/>
                <w:szCs w:val="14"/>
              </w:rPr>
              <w:t>Iš viso: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7AC79" w14:textId="77777777" w:rsidR="000D21D1" w:rsidRPr="008E4766" w:rsidRDefault="000D21D1" w:rsidP="008E4766">
            <w:pPr>
              <w:jc w:val="center"/>
              <w:rPr>
                <w:sz w:val="14"/>
                <w:szCs w:val="14"/>
              </w:rPr>
            </w:pPr>
            <w:r w:rsidRPr="008E4766">
              <w:rPr>
                <w:sz w:val="14"/>
                <w:szCs w:val="14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059F9" w14:textId="77777777" w:rsidR="000D21D1" w:rsidRPr="008E4766" w:rsidRDefault="000D21D1" w:rsidP="008E4766">
            <w:pPr>
              <w:jc w:val="center"/>
              <w:rPr>
                <w:sz w:val="14"/>
                <w:szCs w:val="14"/>
              </w:rPr>
            </w:pPr>
            <w:r w:rsidRPr="008E4766">
              <w:rPr>
                <w:sz w:val="14"/>
                <w:szCs w:val="14"/>
              </w:rPr>
              <w:t>45,0</w:t>
            </w:r>
          </w:p>
        </w:tc>
      </w:tr>
    </w:tbl>
    <w:p w14:paraId="2D3C9FA2" w14:textId="77777777" w:rsidR="00127123" w:rsidRPr="00DD4DD8" w:rsidRDefault="00127123" w:rsidP="0060196E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</w:p>
    <w:p w14:paraId="6D533B9E" w14:textId="7607250C" w:rsidR="00713B40" w:rsidRPr="00DD4DD8" w:rsidRDefault="00B77B36" w:rsidP="0060196E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  <w:r w:rsidRPr="00DD4DD8">
        <w:t>3.5.   6 priedą:</w:t>
      </w:r>
    </w:p>
    <w:p w14:paraId="41687964" w14:textId="558D9562" w:rsidR="00130F25" w:rsidRPr="00DD4DD8" w:rsidRDefault="00130F25" w:rsidP="00130F25">
      <w:pPr>
        <w:pStyle w:val="Default"/>
        <w:ind w:firstLine="851"/>
        <w:jc w:val="both"/>
      </w:pPr>
      <w:r w:rsidRPr="00DD4DD8">
        <w:t xml:space="preserve">3.5.1. </w:t>
      </w:r>
      <w:r w:rsidR="0023572D" w:rsidRPr="00DD4DD8">
        <w:t>Pakeisti</w:t>
      </w:r>
      <w:r w:rsidR="00722D9B" w:rsidRPr="00DD4DD8">
        <w:t xml:space="preserve"> eilutę Nr. 2</w:t>
      </w:r>
      <w:r w:rsidRPr="00DD4DD8">
        <w:t>., skiltyje ,,Asignavimų valdytojo pavadinimas, programos numeris ir pavadini</w:t>
      </w:r>
      <w:r w:rsidR="00722D9B" w:rsidRPr="00DD4DD8">
        <w:t>mas“ įrašant žodžius „Veiviržėnų Jurgio Šaulio gimnazija</w:t>
      </w:r>
      <w:r w:rsidRPr="00DD4DD8">
        <w:t>“.</w:t>
      </w:r>
      <w:r w:rsidRPr="00DD4DD8">
        <w:tab/>
      </w:r>
    </w:p>
    <w:p w14:paraId="2850C441" w14:textId="36CB0994" w:rsidR="00722D9B" w:rsidRPr="00DD4DD8" w:rsidRDefault="00722D9B" w:rsidP="00722D9B">
      <w:pPr>
        <w:pStyle w:val="Default"/>
        <w:ind w:firstLine="851"/>
        <w:jc w:val="both"/>
      </w:pPr>
      <w:r w:rsidRPr="00DD4DD8">
        <w:lastRenderedPageBreak/>
        <w:t xml:space="preserve">3.5.2. </w:t>
      </w:r>
      <w:r w:rsidR="00852D37" w:rsidRPr="00DD4DD8">
        <w:t>Pakeisti</w:t>
      </w:r>
      <w:r w:rsidRPr="00DD4DD8">
        <w:t xml:space="preserve"> eilutę Nr. 2.</w:t>
      </w:r>
      <w:r w:rsidR="00987971" w:rsidRPr="00DD4DD8">
        <w:t>1</w:t>
      </w:r>
      <w:r w:rsidR="00975666" w:rsidRPr="00DD4DD8">
        <w:t>.</w:t>
      </w:r>
      <w:r w:rsidRPr="00DD4DD8">
        <w:t>, skiltyje ,,Asignavimų valdytojo pavadinimas, programos numeris ir pavadinimas“ įrašant žodžius „</w:t>
      </w:r>
      <w:r w:rsidR="00987971" w:rsidRPr="00DD4DD8">
        <w:t>1. Žinių visuomenės plėtros programa“, skiltyje ,,Funkcinės klasifikacijos kodas“ įrašyti ,,09.“.</w:t>
      </w:r>
    </w:p>
    <w:p w14:paraId="60C827B9" w14:textId="35B5A76B" w:rsidR="001F6BD1" w:rsidRPr="00DD4DD8" w:rsidRDefault="00987971" w:rsidP="001F6BD1">
      <w:pPr>
        <w:pStyle w:val="Default"/>
        <w:ind w:firstLine="851"/>
        <w:jc w:val="both"/>
      </w:pPr>
      <w:r w:rsidRPr="00DD4DD8">
        <w:t xml:space="preserve">3.5.3. </w:t>
      </w:r>
      <w:r w:rsidR="001F6BD1" w:rsidRPr="00DD4DD8">
        <w:t>Įrašyti eilutę Nr. 2.1</w:t>
      </w:r>
      <w:r w:rsidR="00975666" w:rsidRPr="00DD4DD8">
        <w:t>.1.</w:t>
      </w:r>
      <w:r w:rsidR="001F6BD1" w:rsidRPr="00DD4DD8">
        <w:t>, skiltyje ,,Asignavimų valdytojo pavadinimas, programos numeris ir pavadinimas“ įrašant žodžius „</w:t>
      </w:r>
      <w:r w:rsidR="0023572D" w:rsidRPr="00DD4DD8">
        <w:t>Iš jos: Savivaldybės biudžeto 2020 m. lėšų likutis (LK).</w:t>
      </w:r>
    </w:p>
    <w:p w14:paraId="263B3FF2" w14:textId="11115C71" w:rsidR="00852D37" w:rsidRPr="00DD4DD8" w:rsidRDefault="00852D37" w:rsidP="001F6BD1">
      <w:pPr>
        <w:pStyle w:val="Default"/>
        <w:ind w:firstLine="851"/>
        <w:jc w:val="both"/>
      </w:pPr>
      <w:r w:rsidRPr="00DD4DD8">
        <w:t xml:space="preserve">3.5.4. </w:t>
      </w:r>
      <w:r w:rsidR="00AF5C97" w:rsidRPr="00DD4DD8">
        <w:t>Įrašyti eilutę Nr. 3</w:t>
      </w:r>
      <w:r w:rsidRPr="00DD4DD8">
        <w:t>., skiltyje ,,Asignavimų valdytojo pavadinimas, programos numeris ir pavadinimas“ įrašant žodžius „I</w:t>
      </w:r>
      <w:r w:rsidR="00AF5C97" w:rsidRPr="00DD4DD8">
        <w:t>š viso:‘‘.</w:t>
      </w:r>
    </w:p>
    <w:p w14:paraId="7C91E8C5" w14:textId="40E77917" w:rsidR="00AF5C97" w:rsidRPr="00DD4DD8" w:rsidRDefault="00AF5C97" w:rsidP="00AF5C97">
      <w:pPr>
        <w:pStyle w:val="Default"/>
        <w:ind w:firstLine="851"/>
        <w:jc w:val="both"/>
      </w:pPr>
      <w:r w:rsidRPr="00DD4DD8">
        <w:t>3.5.5. Įrašyti eilutę Nr. 3.</w:t>
      </w:r>
      <w:r w:rsidR="00F340F6" w:rsidRPr="00DD4DD8">
        <w:t>1</w:t>
      </w:r>
      <w:r w:rsidRPr="00DD4DD8">
        <w:t>, skiltyje ,,Asignavimų valdytojo pavadinimas, programos numeris ir pavadinimas“ įrašant žodžius „</w:t>
      </w:r>
      <w:r w:rsidR="00F340F6" w:rsidRPr="00DD4DD8">
        <w:t>Savivaldybės biudžeto 2020 m. lėšų likutis (LK)</w:t>
      </w:r>
      <w:r w:rsidRPr="00DD4DD8">
        <w:t>‘‘.</w:t>
      </w:r>
    </w:p>
    <w:p w14:paraId="26A2C081" w14:textId="4CBFD11B" w:rsidR="00130F25" w:rsidRPr="00DD4DD8" w:rsidRDefault="00130F25" w:rsidP="0060196E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66"/>
        <w:gridCol w:w="3880"/>
        <w:gridCol w:w="1070"/>
        <w:gridCol w:w="840"/>
        <w:gridCol w:w="780"/>
        <w:gridCol w:w="1060"/>
        <w:gridCol w:w="1202"/>
      </w:tblGrid>
      <w:tr w:rsidR="008B666A" w:rsidRPr="008E4766" w14:paraId="2956FD83" w14:textId="77777777" w:rsidTr="008E4766">
        <w:trPr>
          <w:trHeight w:val="255"/>
        </w:trPr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398D4" w14:textId="77777777" w:rsidR="008B666A" w:rsidRPr="008E4766" w:rsidRDefault="008B666A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AD581" w14:textId="77777777" w:rsidR="008B666A" w:rsidRPr="008E4766" w:rsidRDefault="008B666A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DA38E" w14:textId="77777777" w:rsidR="008B666A" w:rsidRPr="008E4766" w:rsidRDefault="008B666A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87BCB" w14:textId="77777777" w:rsidR="008B666A" w:rsidRPr="008E4766" w:rsidRDefault="008B666A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1E23A" w14:textId="77777777" w:rsidR="008B666A" w:rsidRPr="008E4766" w:rsidRDefault="008B666A">
            <w:pPr>
              <w:rPr>
                <w:sz w:val="20"/>
                <w:szCs w:val="20"/>
              </w:rPr>
            </w:pPr>
          </w:p>
        </w:tc>
        <w:tc>
          <w:tcPr>
            <w:tcW w:w="2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0AFDA" w14:textId="77777777" w:rsidR="008B666A" w:rsidRPr="008E4766" w:rsidRDefault="008B666A">
            <w:pPr>
              <w:jc w:val="right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tūkst. eurų</w:t>
            </w:r>
          </w:p>
        </w:tc>
      </w:tr>
      <w:tr w:rsidR="008B666A" w:rsidRPr="008E4766" w14:paraId="6ED6FA72" w14:textId="77777777" w:rsidTr="008E4766">
        <w:trPr>
          <w:trHeight w:val="255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850BA" w14:textId="77777777" w:rsidR="008B666A" w:rsidRPr="008E4766" w:rsidRDefault="008B666A">
            <w:pPr>
              <w:jc w:val="center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Eil. Nr.</w:t>
            </w:r>
          </w:p>
        </w:tc>
        <w:tc>
          <w:tcPr>
            <w:tcW w:w="3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64DA3A5" w14:textId="77777777" w:rsidR="008B666A" w:rsidRPr="008E4766" w:rsidRDefault="008B666A">
            <w:pPr>
              <w:jc w:val="center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 xml:space="preserve">Asignavimų valdytojo pavadinimas, programos numeris ir pavadinimas 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D3FF" w14:textId="77777777" w:rsidR="008B666A" w:rsidRPr="008E4766" w:rsidRDefault="008B666A">
            <w:pPr>
              <w:jc w:val="center"/>
              <w:rPr>
                <w:sz w:val="16"/>
                <w:szCs w:val="16"/>
              </w:rPr>
            </w:pPr>
            <w:r w:rsidRPr="008E4766">
              <w:rPr>
                <w:sz w:val="16"/>
                <w:szCs w:val="16"/>
              </w:rPr>
              <w:t>Funkcinės klasifikacijos kodas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0BC6C" w14:textId="77777777" w:rsidR="008B666A" w:rsidRPr="008E4766" w:rsidRDefault="008B666A">
            <w:pPr>
              <w:jc w:val="center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Iš viso: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594C76" w14:textId="77777777" w:rsidR="008B666A" w:rsidRPr="008E4766" w:rsidRDefault="008B666A">
            <w:pPr>
              <w:jc w:val="center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Iš jų:</w:t>
            </w:r>
          </w:p>
        </w:tc>
      </w:tr>
      <w:tr w:rsidR="008B666A" w:rsidRPr="008E4766" w14:paraId="5FAD986F" w14:textId="77777777" w:rsidTr="008E4766">
        <w:trPr>
          <w:trHeight w:val="25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2CE5E" w14:textId="77777777" w:rsidR="008B666A" w:rsidRPr="008E4766" w:rsidRDefault="008B666A">
            <w:pPr>
              <w:rPr>
                <w:sz w:val="20"/>
                <w:szCs w:val="20"/>
              </w:rPr>
            </w:pPr>
          </w:p>
        </w:tc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BC3B5CE" w14:textId="77777777" w:rsidR="008B666A" w:rsidRPr="008E4766" w:rsidRDefault="008B666A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26885" w14:textId="77777777" w:rsidR="008B666A" w:rsidRPr="008E4766" w:rsidRDefault="008B666A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107122" w14:textId="77777777" w:rsidR="008B666A" w:rsidRPr="008E4766" w:rsidRDefault="008B666A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115BE" w14:textId="77777777" w:rsidR="008B666A" w:rsidRPr="008E4766" w:rsidRDefault="008B666A">
            <w:pPr>
              <w:jc w:val="center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išlaidoms</w:t>
            </w:r>
          </w:p>
        </w:tc>
        <w:tc>
          <w:tcPr>
            <w:tcW w:w="12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C058B" w14:textId="77777777" w:rsidR="008B666A" w:rsidRPr="008E4766" w:rsidRDefault="008B666A">
            <w:pPr>
              <w:jc w:val="center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turtui įsigyti</w:t>
            </w:r>
          </w:p>
        </w:tc>
      </w:tr>
      <w:tr w:rsidR="008B666A" w:rsidRPr="008E4766" w14:paraId="242E79A2" w14:textId="77777777" w:rsidTr="008E4766">
        <w:trPr>
          <w:trHeight w:val="276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DCCBE" w14:textId="77777777" w:rsidR="008B666A" w:rsidRPr="008E4766" w:rsidRDefault="008B666A">
            <w:pPr>
              <w:rPr>
                <w:sz w:val="20"/>
                <w:szCs w:val="20"/>
              </w:rPr>
            </w:pPr>
          </w:p>
        </w:tc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9645684" w14:textId="77777777" w:rsidR="008B666A" w:rsidRPr="008E4766" w:rsidRDefault="008B666A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7AFFC" w14:textId="77777777" w:rsidR="008B666A" w:rsidRPr="008E4766" w:rsidRDefault="008B666A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752ED" w14:textId="77777777" w:rsidR="008B666A" w:rsidRPr="008E4766" w:rsidRDefault="008B666A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3C05" w14:textId="77777777" w:rsidR="008B666A" w:rsidRPr="008E4766" w:rsidRDefault="008B666A">
            <w:pPr>
              <w:jc w:val="center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iš viso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5133" w14:textId="77777777" w:rsidR="008B666A" w:rsidRPr="008E4766" w:rsidRDefault="008B666A">
            <w:pPr>
              <w:jc w:val="center"/>
              <w:rPr>
                <w:sz w:val="16"/>
                <w:szCs w:val="16"/>
              </w:rPr>
            </w:pPr>
            <w:r w:rsidRPr="008E4766">
              <w:rPr>
                <w:sz w:val="16"/>
                <w:szCs w:val="16"/>
              </w:rPr>
              <w:t>iš jų: darbo užmokesčiui</w:t>
            </w:r>
          </w:p>
        </w:tc>
        <w:tc>
          <w:tcPr>
            <w:tcW w:w="12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23F302" w14:textId="77777777" w:rsidR="008B666A" w:rsidRPr="008E4766" w:rsidRDefault="008B666A">
            <w:pPr>
              <w:rPr>
                <w:sz w:val="20"/>
                <w:szCs w:val="20"/>
              </w:rPr>
            </w:pPr>
          </w:p>
        </w:tc>
      </w:tr>
      <w:tr w:rsidR="008B666A" w:rsidRPr="008E4766" w14:paraId="5E72B1A3" w14:textId="77777777" w:rsidTr="008E4766">
        <w:trPr>
          <w:trHeight w:val="276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FCF087" w14:textId="77777777" w:rsidR="008B666A" w:rsidRPr="008E4766" w:rsidRDefault="008B666A">
            <w:pPr>
              <w:rPr>
                <w:sz w:val="20"/>
                <w:szCs w:val="20"/>
              </w:rPr>
            </w:pPr>
          </w:p>
        </w:tc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3A4391E" w14:textId="77777777" w:rsidR="008B666A" w:rsidRPr="008E4766" w:rsidRDefault="008B666A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01813" w14:textId="77777777" w:rsidR="008B666A" w:rsidRPr="008E4766" w:rsidRDefault="008B666A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188B90" w14:textId="77777777" w:rsidR="008B666A" w:rsidRPr="008E4766" w:rsidRDefault="008B666A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AED420" w14:textId="77777777" w:rsidR="008B666A" w:rsidRPr="008E4766" w:rsidRDefault="008B666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0CAE09" w14:textId="77777777" w:rsidR="008B666A" w:rsidRPr="008E4766" w:rsidRDefault="008B666A">
            <w:pPr>
              <w:rPr>
                <w:sz w:val="16"/>
                <w:szCs w:val="16"/>
              </w:rPr>
            </w:pPr>
          </w:p>
        </w:tc>
        <w:tc>
          <w:tcPr>
            <w:tcW w:w="12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D6403" w14:textId="77777777" w:rsidR="008B666A" w:rsidRPr="008E4766" w:rsidRDefault="008B666A">
            <w:pPr>
              <w:rPr>
                <w:sz w:val="20"/>
                <w:szCs w:val="20"/>
              </w:rPr>
            </w:pPr>
          </w:p>
        </w:tc>
      </w:tr>
      <w:tr w:rsidR="008B666A" w:rsidRPr="008E4766" w14:paraId="0994F707" w14:textId="77777777" w:rsidTr="008E4766">
        <w:trPr>
          <w:trHeight w:val="276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159F4A" w14:textId="77777777" w:rsidR="008B666A" w:rsidRPr="008E4766" w:rsidRDefault="008B666A">
            <w:pPr>
              <w:rPr>
                <w:sz w:val="20"/>
                <w:szCs w:val="20"/>
              </w:rPr>
            </w:pPr>
          </w:p>
        </w:tc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58CDB5B" w14:textId="77777777" w:rsidR="008B666A" w:rsidRPr="008E4766" w:rsidRDefault="008B666A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82D77" w14:textId="77777777" w:rsidR="008B666A" w:rsidRPr="008E4766" w:rsidRDefault="008B666A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50E4B" w14:textId="77777777" w:rsidR="008B666A" w:rsidRPr="008E4766" w:rsidRDefault="008B666A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82017A" w14:textId="77777777" w:rsidR="008B666A" w:rsidRPr="008E4766" w:rsidRDefault="008B666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F81F0" w14:textId="77777777" w:rsidR="008B666A" w:rsidRPr="008E4766" w:rsidRDefault="008B666A">
            <w:pPr>
              <w:rPr>
                <w:sz w:val="16"/>
                <w:szCs w:val="16"/>
              </w:rPr>
            </w:pPr>
          </w:p>
        </w:tc>
        <w:tc>
          <w:tcPr>
            <w:tcW w:w="12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A874C7" w14:textId="77777777" w:rsidR="008B666A" w:rsidRPr="008E4766" w:rsidRDefault="008B666A">
            <w:pPr>
              <w:rPr>
                <w:sz w:val="20"/>
                <w:szCs w:val="20"/>
              </w:rPr>
            </w:pPr>
          </w:p>
        </w:tc>
      </w:tr>
      <w:tr w:rsidR="008B666A" w:rsidRPr="008E4766" w14:paraId="1F88B117" w14:textId="77777777" w:rsidTr="008E47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56DFB" w14:textId="77777777" w:rsidR="008B666A" w:rsidRPr="008E4766" w:rsidRDefault="008B666A">
            <w:pPr>
              <w:jc w:val="center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916FE" w14:textId="77777777" w:rsidR="008B666A" w:rsidRPr="008E4766" w:rsidRDefault="008B666A">
            <w:pPr>
              <w:jc w:val="center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DBD3" w14:textId="77777777" w:rsidR="008B666A" w:rsidRPr="008E4766" w:rsidRDefault="008B666A">
            <w:pPr>
              <w:jc w:val="center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5076A" w14:textId="77777777" w:rsidR="008B666A" w:rsidRPr="008E4766" w:rsidRDefault="008B666A">
            <w:pPr>
              <w:jc w:val="center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A5E93" w14:textId="77777777" w:rsidR="008B666A" w:rsidRPr="008E4766" w:rsidRDefault="008B666A">
            <w:pPr>
              <w:jc w:val="center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B0AFC" w14:textId="77777777" w:rsidR="008B666A" w:rsidRPr="008E4766" w:rsidRDefault="008B666A">
            <w:pPr>
              <w:jc w:val="center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160BA" w14:textId="77777777" w:rsidR="008B666A" w:rsidRPr="008E4766" w:rsidRDefault="008B666A">
            <w:pPr>
              <w:jc w:val="center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7</w:t>
            </w:r>
          </w:p>
        </w:tc>
      </w:tr>
      <w:tr w:rsidR="008B666A" w:rsidRPr="008E4766" w14:paraId="23907F93" w14:textId="77777777" w:rsidTr="008E47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E79F3" w14:textId="77777777" w:rsidR="008B666A" w:rsidRPr="008E4766" w:rsidRDefault="008B666A">
            <w:pPr>
              <w:rPr>
                <w:b/>
                <w:bCs/>
                <w:sz w:val="20"/>
                <w:szCs w:val="20"/>
              </w:rPr>
            </w:pPr>
            <w:r w:rsidRPr="008E4766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93AC5" w14:textId="77777777" w:rsidR="008B666A" w:rsidRPr="008E4766" w:rsidRDefault="008B666A">
            <w:pPr>
              <w:rPr>
                <w:b/>
                <w:bCs/>
                <w:sz w:val="20"/>
                <w:szCs w:val="20"/>
              </w:rPr>
            </w:pPr>
            <w:r w:rsidRPr="008E4766">
              <w:rPr>
                <w:b/>
                <w:bCs/>
                <w:sz w:val="20"/>
                <w:szCs w:val="20"/>
              </w:rPr>
              <w:t>Savivaldybės administracija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042BA" w14:textId="77777777" w:rsidR="008B666A" w:rsidRPr="008E4766" w:rsidRDefault="008B666A">
            <w:pPr>
              <w:rPr>
                <w:b/>
                <w:bCs/>
                <w:sz w:val="18"/>
                <w:szCs w:val="18"/>
              </w:rPr>
            </w:pPr>
            <w:r w:rsidRPr="008E476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A506" w14:textId="77777777" w:rsidR="008B666A" w:rsidRPr="008E4766" w:rsidRDefault="008B666A">
            <w:pPr>
              <w:jc w:val="right"/>
              <w:rPr>
                <w:b/>
                <w:bCs/>
                <w:sz w:val="20"/>
                <w:szCs w:val="20"/>
              </w:rPr>
            </w:pPr>
            <w:r w:rsidRPr="008E476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3ADA6" w14:textId="77777777" w:rsidR="008B666A" w:rsidRPr="008E4766" w:rsidRDefault="008B666A">
            <w:pPr>
              <w:rPr>
                <w:b/>
                <w:bCs/>
                <w:sz w:val="20"/>
                <w:szCs w:val="20"/>
              </w:rPr>
            </w:pPr>
            <w:r w:rsidRPr="008E47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98450" w14:textId="77777777" w:rsidR="008B666A" w:rsidRPr="008E4766" w:rsidRDefault="008B666A">
            <w:pPr>
              <w:rPr>
                <w:b/>
                <w:bCs/>
                <w:sz w:val="20"/>
                <w:szCs w:val="20"/>
              </w:rPr>
            </w:pPr>
            <w:r w:rsidRPr="008E47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59DB8" w14:textId="77777777" w:rsidR="008B666A" w:rsidRPr="008E4766" w:rsidRDefault="008B666A">
            <w:pPr>
              <w:jc w:val="right"/>
              <w:rPr>
                <w:b/>
                <w:bCs/>
                <w:sz w:val="20"/>
                <w:szCs w:val="20"/>
              </w:rPr>
            </w:pPr>
            <w:r w:rsidRPr="008E476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B666A" w:rsidRPr="008E4766" w14:paraId="28F50713" w14:textId="77777777" w:rsidTr="008E47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AFB2C" w14:textId="77777777" w:rsidR="008B666A" w:rsidRPr="008E4766" w:rsidRDefault="008B666A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2BFD7" w14:textId="77777777" w:rsidR="008B666A" w:rsidRPr="008E4766" w:rsidRDefault="008B666A">
            <w:pPr>
              <w:jc w:val="center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Iš jų: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69ADC" w14:textId="77777777" w:rsidR="008B666A" w:rsidRPr="008E4766" w:rsidRDefault="008B666A">
            <w:pPr>
              <w:rPr>
                <w:sz w:val="18"/>
                <w:szCs w:val="18"/>
              </w:rPr>
            </w:pPr>
            <w:r w:rsidRPr="008E4766">
              <w:rPr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FB839" w14:textId="77777777" w:rsidR="008B666A" w:rsidRPr="008E4766" w:rsidRDefault="008B666A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B356E" w14:textId="77777777" w:rsidR="008B666A" w:rsidRPr="008E4766" w:rsidRDefault="008B666A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D84D2" w14:textId="77777777" w:rsidR="008B666A" w:rsidRPr="008E4766" w:rsidRDefault="008B666A">
            <w:pPr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D272E" w14:textId="77777777" w:rsidR="008B666A" w:rsidRPr="008E4766" w:rsidRDefault="008B666A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 </w:t>
            </w:r>
          </w:p>
        </w:tc>
      </w:tr>
      <w:tr w:rsidR="008B666A" w:rsidRPr="008E4766" w14:paraId="65E83384" w14:textId="77777777" w:rsidTr="008E47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D2504" w14:textId="77777777" w:rsidR="008B666A" w:rsidRPr="008E4766" w:rsidRDefault="008B666A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1.2.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1DE60" w14:textId="77777777" w:rsidR="008B666A" w:rsidRPr="008E4766" w:rsidRDefault="008B666A">
            <w:pPr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3. Aplinkos apsaugos programa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65CCD23" w14:textId="77777777" w:rsidR="008B666A" w:rsidRPr="008E4766" w:rsidRDefault="008B666A">
            <w:pPr>
              <w:jc w:val="center"/>
              <w:rPr>
                <w:i/>
                <w:iCs/>
                <w:sz w:val="18"/>
                <w:szCs w:val="18"/>
              </w:rPr>
            </w:pPr>
            <w:r w:rsidRPr="008E4766">
              <w:rPr>
                <w:i/>
                <w:iCs/>
                <w:sz w:val="18"/>
                <w:szCs w:val="18"/>
              </w:rPr>
              <w:t>05.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67D67" w14:textId="77777777" w:rsidR="008B666A" w:rsidRPr="008E4766" w:rsidRDefault="008B666A">
            <w:pPr>
              <w:jc w:val="right"/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73,6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5890C" w14:textId="77777777" w:rsidR="008B666A" w:rsidRPr="008E4766" w:rsidRDefault="008B666A">
            <w:pPr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766C8" w14:textId="77777777" w:rsidR="008B666A" w:rsidRPr="008E4766" w:rsidRDefault="008B666A">
            <w:pPr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EC855" w14:textId="77777777" w:rsidR="008B666A" w:rsidRPr="008E4766" w:rsidRDefault="008B666A">
            <w:pPr>
              <w:jc w:val="right"/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73,6</w:t>
            </w:r>
          </w:p>
        </w:tc>
      </w:tr>
      <w:tr w:rsidR="008B666A" w:rsidRPr="008E4766" w14:paraId="1347A373" w14:textId="77777777" w:rsidTr="008E47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D2DDA" w14:textId="77777777" w:rsidR="008B666A" w:rsidRPr="008E4766" w:rsidRDefault="008B666A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A4CCBA" w14:textId="77777777" w:rsidR="008B666A" w:rsidRPr="008E4766" w:rsidRDefault="008B666A">
            <w:pPr>
              <w:jc w:val="center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Iš jos: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94ECED0" w14:textId="77777777" w:rsidR="008B666A" w:rsidRPr="008E4766" w:rsidRDefault="008B666A">
            <w:pPr>
              <w:jc w:val="center"/>
              <w:rPr>
                <w:i/>
                <w:iCs/>
                <w:sz w:val="18"/>
                <w:szCs w:val="18"/>
              </w:rPr>
            </w:pPr>
            <w:r w:rsidRPr="008E4766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0FA33" w14:textId="77777777" w:rsidR="008B666A" w:rsidRPr="008E4766" w:rsidRDefault="008B666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B3AF1" w14:textId="77777777" w:rsidR="008B666A" w:rsidRPr="008E4766" w:rsidRDefault="008B666A">
            <w:pPr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0DCCF" w14:textId="77777777" w:rsidR="008B666A" w:rsidRPr="008E4766" w:rsidRDefault="008B666A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3BFF3" w14:textId="77777777" w:rsidR="008B666A" w:rsidRPr="008E4766" w:rsidRDefault="008B666A">
            <w:pPr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8B666A" w:rsidRPr="008E4766" w14:paraId="14C23247" w14:textId="77777777" w:rsidTr="008E47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621E8" w14:textId="77777777" w:rsidR="008B666A" w:rsidRPr="008E4766" w:rsidRDefault="008B666A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1.2.1.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FA4CA" w14:textId="77777777" w:rsidR="008B666A" w:rsidRPr="008E4766" w:rsidRDefault="008B666A">
            <w:pPr>
              <w:jc w:val="right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Savivaldybės biudžeto 2020 m. lėšų likutis (LK)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419540" w14:textId="77777777" w:rsidR="008B666A" w:rsidRPr="008E4766" w:rsidRDefault="008B666A">
            <w:pPr>
              <w:jc w:val="center"/>
              <w:rPr>
                <w:sz w:val="18"/>
                <w:szCs w:val="18"/>
              </w:rPr>
            </w:pPr>
            <w:r w:rsidRPr="008E4766">
              <w:rPr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7971C" w14:textId="77777777" w:rsidR="008B666A" w:rsidRPr="008E4766" w:rsidRDefault="008B666A">
            <w:pPr>
              <w:jc w:val="right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73,6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CE55D" w14:textId="77777777" w:rsidR="008B666A" w:rsidRPr="008E4766" w:rsidRDefault="008B666A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7F29B" w14:textId="77777777" w:rsidR="008B666A" w:rsidRPr="008E4766" w:rsidRDefault="008B666A">
            <w:pPr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30BA3" w14:textId="77777777" w:rsidR="008B666A" w:rsidRPr="008E4766" w:rsidRDefault="008B666A">
            <w:pPr>
              <w:jc w:val="right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73,6</w:t>
            </w:r>
          </w:p>
        </w:tc>
      </w:tr>
      <w:tr w:rsidR="008B666A" w:rsidRPr="008E4766" w14:paraId="1EDE43A6" w14:textId="77777777" w:rsidTr="008E47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F7AE6" w14:textId="77777777" w:rsidR="008B666A" w:rsidRPr="008E4766" w:rsidRDefault="008B666A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1.5.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AB0BB" w14:textId="77777777" w:rsidR="008B666A" w:rsidRPr="008E4766" w:rsidRDefault="008B666A">
            <w:pPr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6. Susisiekimo ir inžinerinės infrastruktūros plėtros programa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D46C" w14:textId="77777777" w:rsidR="008B666A" w:rsidRPr="008E4766" w:rsidRDefault="008B666A">
            <w:pPr>
              <w:jc w:val="center"/>
              <w:rPr>
                <w:i/>
                <w:iCs/>
                <w:sz w:val="18"/>
                <w:szCs w:val="18"/>
              </w:rPr>
            </w:pPr>
            <w:r w:rsidRPr="008E4766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E896" w14:textId="77777777" w:rsidR="008B666A" w:rsidRPr="008E4766" w:rsidRDefault="008B666A">
            <w:pPr>
              <w:jc w:val="right"/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50,0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E828F" w14:textId="77777777" w:rsidR="008B666A" w:rsidRPr="008E4766" w:rsidRDefault="008B666A">
            <w:pPr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3670B" w14:textId="77777777" w:rsidR="008B666A" w:rsidRPr="008E4766" w:rsidRDefault="008B666A">
            <w:pPr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D00C" w14:textId="77777777" w:rsidR="008B666A" w:rsidRPr="008E4766" w:rsidRDefault="008B666A">
            <w:pPr>
              <w:jc w:val="right"/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50,0</w:t>
            </w:r>
          </w:p>
        </w:tc>
      </w:tr>
      <w:tr w:rsidR="008B666A" w:rsidRPr="008E4766" w14:paraId="54EBD9D2" w14:textId="77777777" w:rsidTr="008E47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60D06" w14:textId="77777777" w:rsidR="008B666A" w:rsidRPr="008E4766" w:rsidRDefault="008B666A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BE7139" w14:textId="77777777" w:rsidR="008B666A" w:rsidRPr="008E4766" w:rsidRDefault="008B666A">
            <w:pPr>
              <w:jc w:val="center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Iš jos: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93F0" w14:textId="77777777" w:rsidR="008B666A" w:rsidRPr="008E4766" w:rsidRDefault="008B666A">
            <w:pPr>
              <w:jc w:val="center"/>
              <w:rPr>
                <w:i/>
                <w:iCs/>
                <w:sz w:val="18"/>
                <w:szCs w:val="18"/>
              </w:rPr>
            </w:pPr>
            <w:r w:rsidRPr="008E4766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A3E2C" w14:textId="77777777" w:rsidR="008B666A" w:rsidRPr="008E4766" w:rsidRDefault="008B666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FEB9C" w14:textId="77777777" w:rsidR="008B666A" w:rsidRPr="008E4766" w:rsidRDefault="008B666A">
            <w:pPr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EA067" w14:textId="77777777" w:rsidR="008B666A" w:rsidRPr="008E4766" w:rsidRDefault="008B666A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C7C5D" w14:textId="77777777" w:rsidR="008B666A" w:rsidRPr="008E4766" w:rsidRDefault="008B666A">
            <w:pPr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8B666A" w:rsidRPr="008E4766" w14:paraId="13F3A5A3" w14:textId="77777777" w:rsidTr="008E47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0258D" w14:textId="77777777" w:rsidR="008B666A" w:rsidRPr="008E4766" w:rsidRDefault="008B666A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1.5.1.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D9160" w14:textId="77777777" w:rsidR="008B666A" w:rsidRPr="008E4766" w:rsidRDefault="008B666A">
            <w:pPr>
              <w:jc w:val="right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Savivaldybės biudžeto 2020 m. lėšų likutis (LK)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EF329" w14:textId="77777777" w:rsidR="008B666A" w:rsidRPr="008E4766" w:rsidRDefault="008B666A">
            <w:pPr>
              <w:jc w:val="center"/>
              <w:rPr>
                <w:sz w:val="18"/>
                <w:szCs w:val="18"/>
              </w:rPr>
            </w:pPr>
            <w:r w:rsidRPr="008E4766">
              <w:rPr>
                <w:sz w:val="18"/>
                <w:szCs w:val="18"/>
              </w:rPr>
              <w:t>04.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312DB" w14:textId="77777777" w:rsidR="008B666A" w:rsidRPr="008E4766" w:rsidRDefault="008B666A">
            <w:pPr>
              <w:jc w:val="right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50,0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746C8" w14:textId="77777777" w:rsidR="008B666A" w:rsidRPr="008E4766" w:rsidRDefault="008B666A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33DBA" w14:textId="77777777" w:rsidR="008B666A" w:rsidRPr="008E4766" w:rsidRDefault="008B666A">
            <w:pPr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3BE97" w14:textId="77777777" w:rsidR="008B666A" w:rsidRPr="008E4766" w:rsidRDefault="008B666A">
            <w:pPr>
              <w:jc w:val="right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50,0</w:t>
            </w:r>
          </w:p>
        </w:tc>
      </w:tr>
      <w:tr w:rsidR="008B666A" w:rsidRPr="008E4766" w14:paraId="714F2002" w14:textId="77777777" w:rsidTr="008E4766">
        <w:trPr>
          <w:trHeight w:val="480"/>
        </w:trPr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262CF8" w14:textId="77777777" w:rsidR="008B666A" w:rsidRPr="008E4766" w:rsidRDefault="008B666A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1.6.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7D5E6" w14:textId="77777777" w:rsidR="008B666A" w:rsidRPr="008E4766" w:rsidRDefault="008B666A">
            <w:pPr>
              <w:rPr>
                <w:i/>
                <w:iCs/>
                <w:sz w:val="18"/>
                <w:szCs w:val="18"/>
              </w:rPr>
            </w:pPr>
            <w:r w:rsidRPr="008E4766">
              <w:rPr>
                <w:i/>
                <w:iCs/>
                <w:sz w:val="18"/>
                <w:szCs w:val="18"/>
              </w:rPr>
              <w:t>7. Kultūros paveldo puoselėjimo ir kultūros paslaugų plėtros programa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5AE0C" w14:textId="77777777" w:rsidR="008B666A" w:rsidRPr="008E4766" w:rsidRDefault="008B666A">
            <w:pPr>
              <w:jc w:val="center"/>
              <w:rPr>
                <w:i/>
                <w:iCs/>
                <w:sz w:val="18"/>
                <w:szCs w:val="18"/>
              </w:rPr>
            </w:pPr>
            <w:r w:rsidRPr="008E4766">
              <w:rPr>
                <w:i/>
                <w:iCs/>
                <w:sz w:val="18"/>
                <w:szCs w:val="18"/>
              </w:rPr>
              <w:t>08.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2E5DD" w14:textId="77777777" w:rsidR="008B666A" w:rsidRPr="008E4766" w:rsidRDefault="008B666A">
            <w:pPr>
              <w:jc w:val="right"/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-153,4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93184" w14:textId="77777777" w:rsidR="008B666A" w:rsidRPr="008E4766" w:rsidRDefault="008B666A">
            <w:pPr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D73CF" w14:textId="77777777" w:rsidR="008B666A" w:rsidRPr="008E4766" w:rsidRDefault="008B666A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0CAC0" w14:textId="77777777" w:rsidR="008B666A" w:rsidRPr="008E4766" w:rsidRDefault="008B666A">
            <w:pPr>
              <w:jc w:val="right"/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-153,4</w:t>
            </w:r>
          </w:p>
        </w:tc>
      </w:tr>
      <w:tr w:rsidR="008B666A" w:rsidRPr="008E4766" w14:paraId="53E59E4F" w14:textId="77777777" w:rsidTr="008E47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BDB06" w14:textId="77777777" w:rsidR="008B666A" w:rsidRPr="008E4766" w:rsidRDefault="008B666A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1.6.1.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5E370B" w14:textId="77777777" w:rsidR="008B666A" w:rsidRPr="008E4766" w:rsidRDefault="008B666A">
            <w:pPr>
              <w:jc w:val="right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Iš jos: Savivaldybės biudžeto 2020 m. lėšų likutis (LK)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26DDF" w14:textId="77777777" w:rsidR="008B666A" w:rsidRPr="008E4766" w:rsidRDefault="008B666A">
            <w:pPr>
              <w:jc w:val="center"/>
              <w:rPr>
                <w:i/>
                <w:iCs/>
                <w:sz w:val="18"/>
                <w:szCs w:val="18"/>
              </w:rPr>
            </w:pPr>
            <w:r w:rsidRPr="008E4766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EDEBCA" w14:textId="77777777" w:rsidR="008B666A" w:rsidRPr="008E4766" w:rsidRDefault="008B666A">
            <w:pPr>
              <w:jc w:val="right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-153,4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B6DD1" w14:textId="77777777" w:rsidR="008B666A" w:rsidRPr="008E4766" w:rsidRDefault="008B666A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309EB3" w14:textId="77777777" w:rsidR="008B666A" w:rsidRPr="008E4766" w:rsidRDefault="008B666A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52693" w14:textId="77777777" w:rsidR="008B666A" w:rsidRPr="008E4766" w:rsidRDefault="008B666A">
            <w:pPr>
              <w:jc w:val="right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-153,4</w:t>
            </w:r>
          </w:p>
        </w:tc>
      </w:tr>
      <w:tr w:rsidR="008B666A" w:rsidRPr="008E4766" w14:paraId="69E56C1B" w14:textId="77777777" w:rsidTr="008E47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70C6D" w14:textId="77777777" w:rsidR="008B666A" w:rsidRPr="008E4766" w:rsidRDefault="008B666A">
            <w:pPr>
              <w:rPr>
                <w:b/>
                <w:bCs/>
                <w:sz w:val="20"/>
                <w:szCs w:val="20"/>
              </w:rPr>
            </w:pPr>
            <w:r w:rsidRPr="008E4766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46F43" w14:textId="77777777" w:rsidR="008B666A" w:rsidRPr="008E4766" w:rsidRDefault="008B666A">
            <w:pPr>
              <w:rPr>
                <w:b/>
                <w:bCs/>
                <w:sz w:val="20"/>
                <w:szCs w:val="20"/>
              </w:rPr>
            </w:pPr>
            <w:r w:rsidRPr="008E4766">
              <w:rPr>
                <w:b/>
                <w:bCs/>
                <w:sz w:val="20"/>
                <w:szCs w:val="20"/>
              </w:rPr>
              <w:t>Veiviržėnų Jurgio Šaulio gimnazija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D49FC" w14:textId="77777777" w:rsidR="008B666A" w:rsidRPr="008E4766" w:rsidRDefault="008B666A">
            <w:pPr>
              <w:jc w:val="center"/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C30ED" w14:textId="77777777" w:rsidR="008B666A" w:rsidRPr="008E4766" w:rsidRDefault="008B666A">
            <w:pPr>
              <w:jc w:val="right"/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29,8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DA88D" w14:textId="77777777" w:rsidR="008B666A" w:rsidRPr="008E4766" w:rsidRDefault="008B666A">
            <w:pPr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7E265" w14:textId="77777777" w:rsidR="008B666A" w:rsidRPr="008E4766" w:rsidRDefault="008B666A">
            <w:pPr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506DE" w14:textId="77777777" w:rsidR="008B666A" w:rsidRPr="008E4766" w:rsidRDefault="008B666A">
            <w:pPr>
              <w:jc w:val="right"/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29,8</w:t>
            </w:r>
          </w:p>
        </w:tc>
      </w:tr>
      <w:tr w:rsidR="008B666A" w:rsidRPr="008E4766" w14:paraId="636125B8" w14:textId="77777777" w:rsidTr="008E47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713282" w14:textId="77777777" w:rsidR="008B666A" w:rsidRPr="008E4766" w:rsidRDefault="008B666A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AB71E2" w14:textId="77777777" w:rsidR="008B666A" w:rsidRPr="008E4766" w:rsidRDefault="008B666A">
            <w:pPr>
              <w:jc w:val="center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Iš jų: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C979B" w14:textId="77777777" w:rsidR="008B666A" w:rsidRPr="008E4766" w:rsidRDefault="008B666A">
            <w:pPr>
              <w:jc w:val="center"/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11177" w14:textId="77777777" w:rsidR="008B666A" w:rsidRPr="008E4766" w:rsidRDefault="008B666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7DB3E" w14:textId="77777777" w:rsidR="008B666A" w:rsidRPr="008E4766" w:rsidRDefault="008B666A">
            <w:pPr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2D1A3" w14:textId="77777777" w:rsidR="008B666A" w:rsidRPr="008E4766" w:rsidRDefault="008B666A">
            <w:pPr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11435" w14:textId="77777777" w:rsidR="008B666A" w:rsidRPr="008E4766" w:rsidRDefault="008B666A">
            <w:pPr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8B666A" w:rsidRPr="008E4766" w14:paraId="37C09977" w14:textId="77777777" w:rsidTr="008E47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F0F656" w14:textId="77777777" w:rsidR="008B666A" w:rsidRPr="008E4766" w:rsidRDefault="008B666A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2.1.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2709B2" w14:textId="77777777" w:rsidR="008B666A" w:rsidRPr="008E4766" w:rsidRDefault="008B666A">
            <w:pPr>
              <w:rPr>
                <w:i/>
                <w:iCs/>
                <w:sz w:val="18"/>
                <w:szCs w:val="18"/>
              </w:rPr>
            </w:pPr>
            <w:r w:rsidRPr="008E4766">
              <w:rPr>
                <w:i/>
                <w:iCs/>
                <w:sz w:val="18"/>
                <w:szCs w:val="18"/>
              </w:rPr>
              <w:t>1. Žinių visuomenės plėtros programa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BE44F" w14:textId="77777777" w:rsidR="008B666A" w:rsidRPr="008E4766" w:rsidRDefault="008B666A">
            <w:pPr>
              <w:jc w:val="center"/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09.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25ABA" w14:textId="77777777" w:rsidR="008B666A" w:rsidRPr="008E4766" w:rsidRDefault="008B666A">
            <w:pPr>
              <w:jc w:val="right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29,8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F7BF7" w14:textId="77777777" w:rsidR="008B666A" w:rsidRPr="008E4766" w:rsidRDefault="008B666A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3B03C" w14:textId="77777777" w:rsidR="008B666A" w:rsidRPr="008E4766" w:rsidRDefault="008B666A">
            <w:pPr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CD126" w14:textId="77777777" w:rsidR="008B666A" w:rsidRPr="008E4766" w:rsidRDefault="008B666A">
            <w:pPr>
              <w:jc w:val="right"/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29,8</w:t>
            </w:r>
          </w:p>
        </w:tc>
      </w:tr>
      <w:tr w:rsidR="008B666A" w:rsidRPr="008E4766" w14:paraId="47964A8D" w14:textId="77777777" w:rsidTr="008E47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2CC2AF7" w14:textId="77777777" w:rsidR="008B666A" w:rsidRPr="008E4766" w:rsidRDefault="008B666A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2.1.1.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99438A" w14:textId="77777777" w:rsidR="008B666A" w:rsidRPr="008E4766" w:rsidRDefault="008B666A">
            <w:pPr>
              <w:jc w:val="right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Iš jos: Savivaldybės biudžeto 2020 m. lėšų likutis (LK)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0B7B6" w14:textId="77777777" w:rsidR="008B666A" w:rsidRPr="008E4766" w:rsidRDefault="008B666A">
            <w:pPr>
              <w:jc w:val="center"/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48BE5" w14:textId="77777777" w:rsidR="008B666A" w:rsidRPr="008E4766" w:rsidRDefault="008B666A">
            <w:pPr>
              <w:jc w:val="right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29,8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7B4AD" w14:textId="77777777" w:rsidR="008B666A" w:rsidRPr="008E4766" w:rsidRDefault="008B666A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AF437" w14:textId="77777777" w:rsidR="008B666A" w:rsidRPr="008E4766" w:rsidRDefault="008B666A">
            <w:pPr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7B1A2" w14:textId="77777777" w:rsidR="008B666A" w:rsidRPr="008E4766" w:rsidRDefault="008B666A">
            <w:pPr>
              <w:jc w:val="right"/>
              <w:rPr>
                <w:i/>
                <w:iCs/>
                <w:sz w:val="20"/>
                <w:szCs w:val="20"/>
              </w:rPr>
            </w:pPr>
            <w:r w:rsidRPr="008E4766">
              <w:rPr>
                <w:i/>
                <w:iCs/>
                <w:sz w:val="20"/>
                <w:szCs w:val="20"/>
              </w:rPr>
              <w:t>29,8</w:t>
            </w:r>
          </w:p>
        </w:tc>
      </w:tr>
      <w:tr w:rsidR="008B666A" w:rsidRPr="008E4766" w14:paraId="562979C8" w14:textId="77777777" w:rsidTr="008E4766">
        <w:trPr>
          <w:trHeight w:val="25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6CDA0" w14:textId="77777777" w:rsidR="008B666A" w:rsidRPr="008E4766" w:rsidRDefault="008B666A">
            <w:pPr>
              <w:rPr>
                <w:b/>
                <w:bCs/>
                <w:sz w:val="20"/>
                <w:szCs w:val="20"/>
              </w:rPr>
            </w:pPr>
            <w:r w:rsidRPr="008E4766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B5B20" w14:textId="77777777" w:rsidR="008B666A" w:rsidRPr="008E4766" w:rsidRDefault="008B666A">
            <w:pPr>
              <w:rPr>
                <w:b/>
                <w:bCs/>
                <w:sz w:val="20"/>
                <w:szCs w:val="20"/>
              </w:rPr>
            </w:pPr>
            <w:r w:rsidRPr="008E4766">
              <w:rPr>
                <w:b/>
                <w:bCs/>
                <w:sz w:val="20"/>
                <w:szCs w:val="20"/>
              </w:rPr>
              <w:t>Iš viso: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3B8F5" w14:textId="77777777" w:rsidR="008B666A" w:rsidRPr="008E4766" w:rsidRDefault="008B666A">
            <w:pPr>
              <w:rPr>
                <w:b/>
                <w:bCs/>
                <w:sz w:val="20"/>
                <w:szCs w:val="20"/>
              </w:rPr>
            </w:pPr>
            <w:r w:rsidRPr="008E47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B8325" w14:textId="77777777" w:rsidR="008B666A" w:rsidRPr="008E4766" w:rsidRDefault="008B666A">
            <w:pPr>
              <w:jc w:val="right"/>
              <w:rPr>
                <w:b/>
                <w:bCs/>
                <w:sz w:val="20"/>
                <w:szCs w:val="20"/>
              </w:rPr>
            </w:pPr>
            <w:r w:rsidRPr="008E476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2EAE5" w14:textId="77777777" w:rsidR="008B666A" w:rsidRPr="008E4766" w:rsidRDefault="008B666A">
            <w:pPr>
              <w:jc w:val="right"/>
              <w:rPr>
                <w:b/>
                <w:bCs/>
                <w:sz w:val="20"/>
                <w:szCs w:val="20"/>
              </w:rPr>
            </w:pPr>
            <w:r w:rsidRPr="008E476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45D4" w14:textId="77777777" w:rsidR="008B666A" w:rsidRPr="008E4766" w:rsidRDefault="008B666A">
            <w:pPr>
              <w:jc w:val="right"/>
              <w:rPr>
                <w:b/>
                <w:bCs/>
                <w:sz w:val="20"/>
                <w:szCs w:val="20"/>
              </w:rPr>
            </w:pPr>
            <w:r w:rsidRPr="008E476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5D2EC" w14:textId="77777777" w:rsidR="008B666A" w:rsidRPr="008E4766" w:rsidRDefault="008B666A">
            <w:pPr>
              <w:jc w:val="right"/>
              <w:rPr>
                <w:b/>
                <w:bCs/>
                <w:sz w:val="20"/>
                <w:szCs w:val="20"/>
              </w:rPr>
            </w:pPr>
            <w:r w:rsidRPr="008E476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B666A" w:rsidRPr="008E4766" w14:paraId="16D6EEE7" w14:textId="77777777" w:rsidTr="008E47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1C387" w14:textId="77777777" w:rsidR="008B666A" w:rsidRPr="008E4766" w:rsidRDefault="008B666A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6CBA9" w14:textId="77777777" w:rsidR="008B666A" w:rsidRPr="008E4766" w:rsidRDefault="008B666A">
            <w:pPr>
              <w:jc w:val="center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Iš jų: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00662" w14:textId="77777777" w:rsidR="008B666A" w:rsidRPr="008E4766" w:rsidRDefault="008B666A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1BE56" w14:textId="77777777" w:rsidR="008B666A" w:rsidRPr="008E4766" w:rsidRDefault="008B666A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FAFD4" w14:textId="77777777" w:rsidR="008B666A" w:rsidRPr="008E4766" w:rsidRDefault="008B666A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90F8A" w14:textId="77777777" w:rsidR="008B666A" w:rsidRPr="008E4766" w:rsidRDefault="008B666A">
            <w:pPr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5EB77" w14:textId="77777777" w:rsidR="008B666A" w:rsidRPr="008E4766" w:rsidRDefault="008B666A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 </w:t>
            </w:r>
          </w:p>
        </w:tc>
      </w:tr>
      <w:tr w:rsidR="008B666A" w:rsidRPr="008E4766" w14:paraId="3DE8DA25" w14:textId="77777777" w:rsidTr="008E47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7D003" w14:textId="77777777" w:rsidR="008B666A" w:rsidRPr="008E4766" w:rsidRDefault="008B666A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3.1.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13D07E" w14:textId="77777777" w:rsidR="008B666A" w:rsidRPr="008E4766" w:rsidRDefault="008B666A">
            <w:pPr>
              <w:jc w:val="right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Savivaldybės biudžeto 2020 m. lėšų likutis (LK)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23D99" w14:textId="77777777" w:rsidR="008B666A" w:rsidRPr="008E4766" w:rsidRDefault="008B666A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720FE5" w14:textId="77777777" w:rsidR="008B666A" w:rsidRPr="008E4766" w:rsidRDefault="008B666A">
            <w:pPr>
              <w:jc w:val="right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0,0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87A96" w14:textId="77777777" w:rsidR="008B666A" w:rsidRPr="008E4766" w:rsidRDefault="008B666A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3C7C0" w14:textId="77777777" w:rsidR="008B666A" w:rsidRPr="008E4766" w:rsidRDefault="008B666A">
            <w:pPr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2F9E1" w14:textId="77777777" w:rsidR="008B666A" w:rsidRPr="008E4766" w:rsidRDefault="008B666A">
            <w:pPr>
              <w:jc w:val="right"/>
              <w:rPr>
                <w:sz w:val="20"/>
                <w:szCs w:val="20"/>
              </w:rPr>
            </w:pPr>
            <w:r w:rsidRPr="008E4766">
              <w:rPr>
                <w:sz w:val="20"/>
                <w:szCs w:val="20"/>
              </w:rPr>
              <w:t>0,0</w:t>
            </w:r>
          </w:p>
        </w:tc>
      </w:tr>
    </w:tbl>
    <w:p w14:paraId="0B252583" w14:textId="77777777" w:rsidR="00B77B36" w:rsidRPr="00DD4DD8" w:rsidRDefault="00B77B36" w:rsidP="0060196E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</w:p>
    <w:p w14:paraId="298CF5C8" w14:textId="353C861D" w:rsidR="00FB3702" w:rsidRPr="00DD4DD8" w:rsidRDefault="00FB3702" w:rsidP="00FB3702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  <w:r w:rsidRPr="00DD4DD8">
        <w:t xml:space="preserve">4. Klaipėdos rajono savivaldybės tarybos 2021 m. sausio 28 d. sprendimo Nr. T11-33 ,,Dėl Klaipėdos rajono savivaldybės 2021 metų biudžeto patvirtinimo“ 1, </w:t>
      </w:r>
      <w:r w:rsidR="00970225" w:rsidRPr="00DD4DD8">
        <w:t xml:space="preserve">2, </w:t>
      </w:r>
      <w:r w:rsidR="00114EE5" w:rsidRPr="00DD4DD8">
        <w:t>3,</w:t>
      </w:r>
      <w:r w:rsidRPr="00DD4DD8">
        <w:t xml:space="preserve"> 4 </w:t>
      </w:r>
      <w:r w:rsidR="00114EE5" w:rsidRPr="00DD4DD8">
        <w:t xml:space="preserve">ir 6 </w:t>
      </w:r>
      <w:r w:rsidRPr="00DD4DD8">
        <w:t>priedus išdėstyti nauja redakcija (priedai pridedami).</w:t>
      </w:r>
    </w:p>
    <w:p w14:paraId="0B893398" w14:textId="1FBDCFE7" w:rsidR="00FB3702" w:rsidRPr="00DD4DD8" w:rsidRDefault="00FB3702" w:rsidP="00FB3702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  <w:r w:rsidRPr="00DD4DD8">
        <w:t>5. Skelbti šį sprendimą Teisės aktų registre ir Klaipėdos rajono savivaldybės interneto svetainėje.</w:t>
      </w:r>
    </w:p>
    <w:p w14:paraId="566D15A1" w14:textId="77777777" w:rsidR="006D3F48" w:rsidRPr="00DD4DD8" w:rsidRDefault="006D3F48" w:rsidP="006D3F48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</w:p>
    <w:p w14:paraId="13138A54" w14:textId="2C109E57" w:rsidR="00FB3702" w:rsidRDefault="00FB3702" w:rsidP="006D3F48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</w:p>
    <w:p w14:paraId="1497463A" w14:textId="77777777" w:rsidR="00DD4DD8" w:rsidRPr="00DD4DD8" w:rsidRDefault="00DD4DD8" w:rsidP="006D3F48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</w:p>
    <w:p w14:paraId="1CBCC99C" w14:textId="58FBA8A1" w:rsidR="00C627DE" w:rsidRDefault="006C5F00" w:rsidP="006D3F48">
      <w:pPr>
        <w:pStyle w:val="Pagrindiniotekstotrauka2"/>
        <w:tabs>
          <w:tab w:val="clear" w:pos="9639"/>
        </w:tabs>
        <w:ind w:left="0"/>
      </w:pPr>
      <w:r w:rsidRPr="00DD4DD8">
        <w:rPr>
          <w:caps/>
        </w:rPr>
        <w:t>S</w:t>
      </w:r>
      <w:r w:rsidRPr="00DD4DD8">
        <w:t>avivaldybės meras</w:t>
      </w:r>
      <w:r w:rsidR="006D3F48">
        <w:tab/>
      </w:r>
      <w:r w:rsidR="00DD4DD8">
        <w:tab/>
      </w:r>
      <w:r w:rsidR="00DD4DD8">
        <w:tab/>
      </w:r>
      <w:r w:rsidR="00DD4DD8">
        <w:tab/>
      </w:r>
      <w:r w:rsidR="00DD4DD8">
        <w:tab/>
      </w:r>
      <w:r w:rsidR="00DD4DD8">
        <w:tab/>
      </w:r>
      <w:r w:rsidR="00DD4DD8">
        <w:tab/>
      </w:r>
      <w:r w:rsidR="00DD4DD8">
        <w:tab/>
        <w:t xml:space="preserve">       Bronius Markauskas</w:t>
      </w:r>
    </w:p>
    <w:sectPr w:rsidR="00C627DE" w:rsidSect="006D3F48">
      <w:headerReference w:type="even" r:id="rId8"/>
      <w:headerReference w:type="default" r:id="rId9"/>
      <w:headerReference w:type="first" r:id="rId10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1BA04" w14:textId="77777777" w:rsidR="0070707E" w:rsidRDefault="0070707E">
      <w:r>
        <w:separator/>
      </w:r>
    </w:p>
  </w:endnote>
  <w:endnote w:type="continuationSeparator" w:id="0">
    <w:p w14:paraId="07A14BC6" w14:textId="77777777" w:rsidR="0070707E" w:rsidRDefault="00707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B686E" w14:textId="77777777" w:rsidR="0070707E" w:rsidRDefault="0070707E">
      <w:r>
        <w:separator/>
      </w:r>
    </w:p>
  </w:footnote>
  <w:footnote w:type="continuationSeparator" w:id="0">
    <w:p w14:paraId="5AAB8437" w14:textId="77777777" w:rsidR="0070707E" w:rsidRDefault="00707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E85E0" w14:textId="77777777" w:rsidR="005A0365" w:rsidRDefault="005A0365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1D2C475" w14:textId="77777777" w:rsidR="005A0365" w:rsidRDefault="005A0365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96F09" w14:textId="77777777" w:rsidR="005A0365" w:rsidRDefault="005A0365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5E4B15">
      <w:rPr>
        <w:noProof/>
      </w:rPr>
      <w:t>11</w:t>
    </w:r>
    <w:r>
      <w:fldChar w:fldCharType="end"/>
    </w:r>
  </w:p>
  <w:p w14:paraId="327556FB" w14:textId="77777777" w:rsidR="005A0365" w:rsidRDefault="005A0365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8AFA5" w14:textId="77777777" w:rsidR="002D5CAA" w:rsidRPr="003E1691" w:rsidRDefault="002D5CAA" w:rsidP="002D5CAA">
    <w:pPr>
      <w:pStyle w:val="Antrats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2743FA4"/>
    <w:multiLevelType w:val="hybridMultilevel"/>
    <w:tmpl w:val="3BBCF4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B080A"/>
    <w:multiLevelType w:val="hybridMultilevel"/>
    <w:tmpl w:val="E34ED570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58E01C3"/>
    <w:multiLevelType w:val="hybridMultilevel"/>
    <w:tmpl w:val="8DA6A96A"/>
    <w:lvl w:ilvl="0" w:tplc="A55070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0DA6F12"/>
    <w:multiLevelType w:val="hybridMultilevel"/>
    <w:tmpl w:val="C4709036"/>
    <w:lvl w:ilvl="0" w:tplc="468E45B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5EB03E1F"/>
    <w:multiLevelType w:val="hybridMultilevel"/>
    <w:tmpl w:val="7A385D48"/>
    <w:lvl w:ilvl="0" w:tplc="5FBE824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D26"/>
    <w:rsid w:val="0000211C"/>
    <w:rsid w:val="000033C9"/>
    <w:rsid w:val="00003AAD"/>
    <w:rsid w:val="000043B3"/>
    <w:rsid w:val="00006916"/>
    <w:rsid w:val="00007703"/>
    <w:rsid w:val="000111A1"/>
    <w:rsid w:val="00014DE3"/>
    <w:rsid w:val="0001588B"/>
    <w:rsid w:val="00020C3F"/>
    <w:rsid w:val="0002148B"/>
    <w:rsid w:val="00021614"/>
    <w:rsid w:val="00023652"/>
    <w:rsid w:val="00027577"/>
    <w:rsid w:val="00030281"/>
    <w:rsid w:val="0003233A"/>
    <w:rsid w:val="0003246F"/>
    <w:rsid w:val="000341DD"/>
    <w:rsid w:val="000365D5"/>
    <w:rsid w:val="00036B3B"/>
    <w:rsid w:val="00041232"/>
    <w:rsid w:val="00041314"/>
    <w:rsid w:val="00042AA3"/>
    <w:rsid w:val="00042D26"/>
    <w:rsid w:val="00043CBD"/>
    <w:rsid w:val="000450D2"/>
    <w:rsid w:val="00045C36"/>
    <w:rsid w:val="00047139"/>
    <w:rsid w:val="000472A3"/>
    <w:rsid w:val="00051751"/>
    <w:rsid w:val="00055F9C"/>
    <w:rsid w:val="00057FA8"/>
    <w:rsid w:val="000610FC"/>
    <w:rsid w:val="00062A39"/>
    <w:rsid w:val="00064ED8"/>
    <w:rsid w:val="00065AFB"/>
    <w:rsid w:val="00067097"/>
    <w:rsid w:val="0006725A"/>
    <w:rsid w:val="00067AB5"/>
    <w:rsid w:val="0007015E"/>
    <w:rsid w:val="000706B8"/>
    <w:rsid w:val="00070AA7"/>
    <w:rsid w:val="00070C7F"/>
    <w:rsid w:val="00072523"/>
    <w:rsid w:val="00072C68"/>
    <w:rsid w:val="0007436D"/>
    <w:rsid w:val="00077600"/>
    <w:rsid w:val="00080BE6"/>
    <w:rsid w:val="000813D8"/>
    <w:rsid w:val="00082B0B"/>
    <w:rsid w:val="0008309E"/>
    <w:rsid w:val="000832B4"/>
    <w:rsid w:val="00084131"/>
    <w:rsid w:val="00086001"/>
    <w:rsid w:val="00086EB7"/>
    <w:rsid w:val="000920AD"/>
    <w:rsid w:val="00092DC9"/>
    <w:rsid w:val="000944AE"/>
    <w:rsid w:val="00094FFC"/>
    <w:rsid w:val="000A20A0"/>
    <w:rsid w:val="000A327F"/>
    <w:rsid w:val="000A3A17"/>
    <w:rsid w:val="000A4BA2"/>
    <w:rsid w:val="000A4C2C"/>
    <w:rsid w:val="000A6A5F"/>
    <w:rsid w:val="000B3FA5"/>
    <w:rsid w:val="000B46B3"/>
    <w:rsid w:val="000C27AB"/>
    <w:rsid w:val="000C2C94"/>
    <w:rsid w:val="000C32EF"/>
    <w:rsid w:val="000C3B27"/>
    <w:rsid w:val="000C6C97"/>
    <w:rsid w:val="000D0354"/>
    <w:rsid w:val="000D17A4"/>
    <w:rsid w:val="000D1BB3"/>
    <w:rsid w:val="000D21D1"/>
    <w:rsid w:val="000D28DF"/>
    <w:rsid w:val="000D39AC"/>
    <w:rsid w:val="000D653D"/>
    <w:rsid w:val="000E7E2E"/>
    <w:rsid w:val="000F0ADA"/>
    <w:rsid w:val="000F1FB1"/>
    <w:rsid w:val="000F3F23"/>
    <w:rsid w:val="000F533D"/>
    <w:rsid w:val="000F5352"/>
    <w:rsid w:val="000F5483"/>
    <w:rsid w:val="000F6707"/>
    <w:rsid w:val="000F74CA"/>
    <w:rsid w:val="000F7A3E"/>
    <w:rsid w:val="00100A2B"/>
    <w:rsid w:val="00102C41"/>
    <w:rsid w:val="00106107"/>
    <w:rsid w:val="001144A6"/>
    <w:rsid w:val="00114EE5"/>
    <w:rsid w:val="001159D3"/>
    <w:rsid w:val="001200E3"/>
    <w:rsid w:val="00121ACB"/>
    <w:rsid w:val="00121B1D"/>
    <w:rsid w:val="00123050"/>
    <w:rsid w:val="00125182"/>
    <w:rsid w:val="00127123"/>
    <w:rsid w:val="00130202"/>
    <w:rsid w:val="00130F25"/>
    <w:rsid w:val="001337C1"/>
    <w:rsid w:val="00134033"/>
    <w:rsid w:val="001348C4"/>
    <w:rsid w:val="00136AED"/>
    <w:rsid w:val="00144B29"/>
    <w:rsid w:val="00152A35"/>
    <w:rsid w:val="00153AC3"/>
    <w:rsid w:val="001548D2"/>
    <w:rsid w:val="00154A38"/>
    <w:rsid w:val="00155682"/>
    <w:rsid w:val="001562C4"/>
    <w:rsid w:val="001567CB"/>
    <w:rsid w:val="00157B30"/>
    <w:rsid w:val="0016062F"/>
    <w:rsid w:val="001609C0"/>
    <w:rsid w:val="001613FB"/>
    <w:rsid w:val="001614E1"/>
    <w:rsid w:val="00161C35"/>
    <w:rsid w:val="00161CD4"/>
    <w:rsid w:val="00162577"/>
    <w:rsid w:val="00162A7F"/>
    <w:rsid w:val="00162DAE"/>
    <w:rsid w:val="00163F69"/>
    <w:rsid w:val="001656D2"/>
    <w:rsid w:val="00171E72"/>
    <w:rsid w:val="00174FAF"/>
    <w:rsid w:val="00176E67"/>
    <w:rsid w:val="00180A4F"/>
    <w:rsid w:val="00184B50"/>
    <w:rsid w:val="00184FB1"/>
    <w:rsid w:val="0019457B"/>
    <w:rsid w:val="001959C4"/>
    <w:rsid w:val="00197E09"/>
    <w:rsid w:val="001A03B8"/>
    <w:rsid w:val="001A0946"/>
    <w:rsid w:val="001A0B31"/>
    <w:rsid w:val="001A5479"/>
    <w:rsid w:val="001A6298"/>
    <w:rsid w:val="001A6BE5"/>
    <w:rsid w:val="001B02E5"/>
    <w:rsid w:val="001B2D3E"/>
    <w:rsid w:val="001B6965"/>
    <w:rsid w:val="001C06F5"/>
    <w:rsid w:val="001C311A"/>
    <w:rsid w:val="001C3B2F"/>
    <w:rsid w:val="001D2BA6"/>
    <w:rsid w:val="001D5C75"/>
    <w:rsid w:val="001D5F0F"/>
    <w:rsid w:val="001D618D"/>
    <w:rsid w:val="001E0176"/>
    <w:rsid w:val="001E0CE9"/>
    <w:rsid w:val="001E2479"/>
    <w:rsid w:val="001E34BD"/>
    <w:rsid w:val="001F050B"/>
    <w:rsid w:val="001F0BCB"/>
    <w:rsid w:val="001F1CB7"/>
    <w:rsid w:val="001F69A3"/>
    <w:rsid w:val="001F6BD1"/>
    <w:rsid w:val="001F79E3"/>
    <w:rsid w:val="0020746A"/>
    <w:rsid w:val="0021080D"/>
    <w:rsid w:val="002109E0"/>
    <w:rsid w:val="0021210C"/>
    <w:rsid w:val="002156CC"/>
    <w:rsid w:val="00221B20"/>
    <w:rsid w:val="002225C8"/>
    <w:rsid w:val="00222A68"/>
    <w:rsid w:val="00222E9A"/>
    <w:rsid w:val="0022351F"/>
    <w:rsid w:val="002238CC"/>
    <w:rsid w:val="002250DF"/>
    <w:rsid w:val="00225F96"/>
    <w:rsid w:val="00230792"/>
    <w:rsid w:val="0023417F"/>
    <w:rsid w:val="002348C8"/>
    <w:rsid w:val="0023572D"/>
    <w:rsid w:val="00237067"/>
    <w:rsid w:val="00237515"/>
    <w:rsid w:val="00237BCB"/>
    <w:rsid w:val="002403D8"/>
    <w:rsid w:val="002416CE"/>
    <w:rsid w:val="00242C5F"/>
    <w:rsid w:val="00242D17"/>
    <w:rsid w:val="00243DEE"/>
    <w:rsid w:val="002457B0"/>
    <w:rsid w:val="00245881"/>
    <w:rsid w:val="00245B06"/>
    <w:rsid w:val="00245C25"/>
    <w:rsid w:val="00246293"/>
    <w:rsid w:val="002470F4"/>
    <w:rsid w:val="00251755"/>
    <w:rsid w:val="002519C0"/>
    <w:rsid w:val="00255485"/>
    <w:rsid w:val="00260DC0"/>
    <w:rsid w:val="00261F8C"/>
    <w:rsid w:val="002631F3"/>
    <w:rsid w:val="00263B4A"/>
    <w:rsid w:val="00266504"/>
    <w:rsid w:val="00272A21"/>
    <w:rsid w:val="00273FD8"/>
    <w:rsid w:val="00274537"/>
    <w:rsid w:val="002745DA"/>
    <w:rsid w:val="00274C16"/>
    <w:rsid w:val="0027545A"/>
    <w:rsid w:val="00275498"/>
    <w:rsid w:val="002767C8"/>
    <w:rsid w:val="002775D6"/>
    <w:rsid w:val="00282FC1"/>
    <w:rsid w:val="002834E6"/>
    <w:rsid w:val="002901F5"/>
    <w:rsid w:val="00290B9C"/>
    <w:rsid w:val="002913FF"/>
    <w:rsid w:val="002940F4"/>
    <w:rsid w:val="002947B2"/>
    <w:rsid w:val="00295681"/>
    <w:rsid w:val="00295711"/>
    <w:rsid w:val="00295E93"/>
    <w:rsid w:val="00296E11"/>
    <w:rsid w:val="002B12EB"/>
    <w:rsid w:val="002B2C58"/>
    <w:rsid w:val="002B624E"/>
    <w:rsid w:val="002B6D0E"/>
    <w:rsid w:val="002B7AFA"/>
    <w:rsid w:val="002C00D8"/>
    <w:rsid w:val="002C0283"/>
    <w:rsid w:val="002C0605"/>
    <w:rsid w:val="002C0ED3"/>
    <w:rsid w:val="002C60DB"/>
    <w:rsid w:val="002D0810"/>
    <w:rsid w:val="002D29A3"/>
    <w:rsid w:val="002D45F3"/>
    <w:rsid w:val="002D471E"/>
    <w:rsid w:val="002D54BF"/>
    <w:rsid w:val="002D5C7F"/>
    <w:rsid w:val="002D5CAA"/>
    <w:rsid w:val="002D6489"/>
    <w:rsid w:val="002E0425"/>
    <w:rsid w:val="002E513F"/>
    <w:rsid w:val="002E59DB"/>
    <w:rsid w:val="002F0F1D"/>
    <w:rsid w:val="002F44FB"/>
    <w:rsid w:val="002F5F21"/>
    <w:rsid w:val="002F6C37"/>
    <w:rsid w:val="0030315D"/>
    <w:rsid w:val="003035A0"/>
    <w:rsid w:val="003049B6"/>
    <w:rsid w:val="00312111"/>
    <w:rsid w:val="00316552"/>
    <w:rsid w:val="00316B74"/>
    <w:rsid w:val="00317D21"/>
    <w:rsid w:val="00321671"/>
    <w:rsid w:val="003253B1"/>
    <w:rsid w:val="00326A54"/>
    <w:rsid w:val="00326CAA"/>
    <w:rsid w:val="003342DF"/>
    <w:rsid w:val="00334A9B"/>
    <w:rsid w:val="0033702E"/>
    <w:rsid w:val="003406ED"/>
    <w:rsid w:val="00340FF6"/>
    <w:rsid w:val="00343294"/>
    <w:rsid w:val="003436F1"/>
    <w:rsid w:val="00344F79"/>
    <w:rsid w:val="00350786"/>
    <w:rsid w:val="00351BAE"/>
    <w:rsid w:val="00352931"/>
    <w:rsid w:val="00353080"/>
    <w:rsid w:val="00353ECD"/>
    <w:rsid w:val="0035582F"/>
    <w:rsid w:val="00357BD1"/>
    <w:rsid w:val="00362E34"/>
    <w:rsid w:val="00363E3B"/>
    <w:rsid w:val="00364095"/>
    <w:rsid w:val="00364219"/>
    <w:rsid w:val="0036494E"/>
    <w:rsid w:val="00365FD0"/>
    <w:rsid w:val="00371DEF"/>
    <w:rsid w:val="003735DD"/>
    <w:rsid w:val="0037611E"/>
    <w:rsid w:val="00376681"/>
    <w:rsid w:val="00376916"/>
    <w:rsid w:val="00381D15"/>
    <w:rsid w:val="00382D40"/>
    <w:rsid w:val="003831E9"/>
    <w:rsid w:val="00383675"/>
    <w:rsid w:val="0038450C"/>
    <w:rsid w:val="0038460C"/>
    <w:rsid w:val="003877E6"/>
    <w:rsid w:val="00392AB8"/>
    <w:rsid w:val="00392CD6"/>
    <w:rsid w:val="00395B08"/>
    <w:rsid w:val="00395B41"/>
    <w:rsid w:val="003962C9"/>
    <w:rsid w:val="003A029A"/>
    <w:rsid w:val="003A0DC4"/>
    <w:rsid w:val="003A12C6"/>
    <w:rsid w:val="003A1577"/>
    <w:rsid w:val="003A2057"/>
    <w:rsid w:val="003A39BC"/>
    <w:rsid w:val="003A54A3"/>
    <w:rsid w:val="003B0414"/>
    <w:rsid w:val="003B0E17"/>
    <w:rsid w:val="003B1062"/>
    <w:rsid w:val="003B1243"/>
    <w:rsid w:val="003B2ED3"/>
    <w:rsid w:val="003B40C7"/>
    <w:rsid w:val="003B69FC"/>
    <w:rsid w:val="003C2EA0"/>
    <w:rsid w:val="003C36D9"/>
    <w:rsid w:val="003C6436"/>
    <w:rsid w:val="003C65DB"/>
    <w:rsid w:val="003D1560"/>
    <w:rsid w:val="003D4D16"/>
    <w:rsid w:val="003D50BA"/>
    <w:rsid w:val="003E046F"/>
    <w:rsid w:val="003E04B8"/>
    <w:rsid w:val="003E068C"/>
    <w:rsid w:val="003E0B4B"/>
    <w:rsid w:val="003E1691"/>
    <w:rsid w:val="003E2257"/>
    <w:rsid w:val="003E68B3"/>
    <w:rsid w:val="003E6E78"/>
    <w:rsid w:val="003F07C0"/>
    <w:rsid w:val="003F1193"/>
    <w:rsid w:val="003F131A"/>
    <w:rsid w:val="003F3AAB"/>
    <w:rsid w:val="003F613D"/>
    <w:rsid w:val="003F68EA"/>
    <w:rsid w:val="00400AED"/>
    <w:rsid w:val="00403176"/>
    <w:rsid w:val="0040325D"/>
    <w:rsid w:val="00404611"/>
    <w:rsid w:val="00406B10"/>
    <w:rsid w:val="00406D2C"/>
    <w:rsid w:val="00406D6C"/>
    <w:rsid w:val="00407819"/>
    <w:rsid w:val="00407E9D"/>
    <w:rsid w:val="00407F54"/>
    <w:rsid w:val="004129E1"/>
    <w:rsid w:val="00413594"/>
    <w:rsid w:val="00413A9F"/>
    <w:rsid w:val="00413B8F"/>
    <w:rsid w:val="00414FDE"/>
    <w:rsid w:val="00417CCA"/>
    <w:rsid w:val="00422831"/>
    <w:rsid w:val="004235AB"/>
    <w:rsid w:val="00423D06"/>
    <w:rsid w:val="00426CEA"/>
    <w:rsid w:val="00427974"/>
    <w:rsid w:val="00430F3D"/>
    <w:rsid w:val="00434D32"/>
    <w:rsid w:val="004421D0"/>
    <w:rsid w:val="00442227"/>
    <w:rsid w:val="00442D8D"/>
    <w:rsid w:val="004438B6"/>
    <w:rsid w:val="00444CC2"/>
    <w:rsid w:val="004506C5"/>
    <w:rsid w:val="004518AB"/>
    <w:rsid w:val="00452F12"/>
    <w:rsid w:val="004549A8"/>
    <w:rsid w:val="00456D6A"/>
    <w:rsid w:val="00460C56"/>
    <w:rsid w:val="00461360"/>
    <w:rsid w:val="004651AB"/>
    <w:rsid w:val="00465A35"/>
    <w:rsid w:val="00471405"/>
    <w:rsid w:val="00473909"/>
    <w:rsid w:val="004739EF"/>
    <w:rsid w:val="00473C83"/>
    <w:rsid w:val="00474E7D"/>
    <w:rsid w:val="004750B8"/>
    <w:rsid w:val="0048287E"/>
    <w:rsid w:val="00482E5C"/>
    <w:rsid w:val="0048451A"/>
    <w:rsid w:val="00486461"/>
    <w:rsid w:val="00490000"/>
    <w:rsid w:val="004904C7"/>
    <w:rsid w:val="004927DE"/>
    <w:rsid w:val="00493FEB"/>
    <w:rsid w:val="004961BF"/>
    <w:rsid w:val="004A262D"/>
    <w:rsid w:val="004A325D"/>
    <w:rsid w:val="004A6969"/>
    <w:rsid w:val="004A6E21"/>
    <w:rsid w:val="004A7E42"/>
    <w:rsid w:val="004B1CEB"/>
    <w:rsid w:val="004B62AF"/>
    <w:rsid w:val="004C0186"/>
    <w:rsid w:val="004C28E2"/>
    <w:rsid w:val="004C5B18"/>
    <w:rsid w:val="004C666E"/>
    <w:rsid w:val="004C7B68"/>
    <w:rsid w:val="004D176B"/>
    <w:rsid w:val="004D3079"/>
    <w:rsid w:val="004D4B15"/>
    <w:rsid w:val="004D601A"/>
    <w:rsid w:val="004D72FF"/>
    <w:rsid w:val="004D7C29"/>
    <w:rsid w:val="004E30E8"/>
    <w:rsid w:val="004E4635"/>
    <w:rsid w:val="004E5037"/>
    <w:rsid w:val="004E692C"/>
    <w:rsid w:val="004F3EFC"/>
    <w:rsid w:val="004F4928"/>
    <w:rsid w:val="004F4C45"/>
    <w:rsid w:val="004F69C2"/>
    <w:rsid w:val="00500500"/>
    <w:rsid w:val="00505C1D"/>
    <w:rsid w:val="005063A3"/>
    <w:rsid w:val="00514FBE"/>
    <w:rsid w:val="0051594A"/>
    <w:rsid w:val="00516EB7"/>
    <w:rsid w:val="00517063"/>
    <w:rsid w:val="00520783"/>
    <w:rsid w:val="005219E6"/>
    <w:rsid w:val="005233D9"/>
    <w:rsid w:val="00525372"/>
    <w:rsid w:val="00527546"/>
    <w:rsid w:val="005275D2"/>
    <w:rsid w:val="005305CA"/>
    <w:rsid w:val="0053238E"/>
    <w:rsid w:val="00533F65"/>
    <w:rsid w:val="00534170"/>
    <w:rsid w:val="0053599E"/>
    <w:rsid w:val="005417D3"/>
    <w:rsid w:val="00541ABE"/>
    <w:rsid w:val="005425DF"/>
    <w:rsid w:val="005458B9"/>
    <w:rsid w:val="00546150"/>
    <w:rsid w:val="00546346"/>
    <w:rsid w:val="005500B0"/>
    <w:rsid w:val="0055019E"/>
    <w:rsid w:val="00551C05"/>
    <w:rsid w:val="00552A14"/>
    <w:rsid w:val="00552E5B"/>
    <w:rsid w:val="0055776B"/>
    <w:rsid w:val="00562913"/>
    <w:rsid w:val="00563151"/>
    <w:rsid w:val="005642F5"/>
    <w:rsid w:val="0056627C"/>
    <w:rsid w:val="00566F21"/>
    <w:rsid w:val="0056737D"/>
    <w:rsid w:val="0057125E"/>
    <w:rsid w:val="00571563"/>
    <w:rsid w:val="0057178F"/>
    <w:rsid w:val="0057489D"/>
    <w:rsid w:val="00576F69"/>
    <w:rsid w:val="005770B2"/>
    <w:rsid w:val="00577651"/>
    <w:rsid w:val="0058014F"/>
    <w:rsid w:val="00581C11"/>
    <w:rsid w:val="00582F11"/>
    <w:rsid w:val="00584D50"/>
    <w:rsid w:val="005856D7"/>
    <w:rsid w:val="00586496"/>
    <w:rsid w:val="00587DE6"/>
    <w:rsid w:val="0059227F"/>
    <w:rsid w:val="00592A7D"/>
    <w:rsid w:val="00592DE6"/>
    <w:rsid w:val="00592EC6"/>
    <w:rsid w:val="00593CEE"/>
    <w:rsid w:val="005A0365"/>
    <w:rsid w:val="005A1B5C"/>
    <w:rsid w:val="005A2D38"/>
    <w:rsid w:val="005A4F8E"/>
    <w:rsid w:val="005A6B1B"/>
    <w:rsid w:val="005B1103"/>
    <w:rsid w:val="005B1489"/>
    <w:rsid w:val="005B375C"/>
    <w:rsid w:val="005B3F0A"/>
    <w:rsid w:val="005B5A66"/>
    <w:rsid w:val="005B6CBE"/>
    <w:rsid w:val="005B77F6"/>
    <w:rsid w:val="005B7D08"/>
    <w:rsid w:val="005C054A"/>
    <w:rsid w:val="005C0765"/>
    <w:rsid w:val="005C162D"/>
    <w:rsid w:val="005C2986"/>
    <w:rsid w:val="005C7767"/>
    <w:rsid w:val="005D1011"/>
    <w:rsid w:val="005D2BC6"/>
    <w:rsid w:val="005D790F"/>
    <w:rsid w:val="005D7CC6"/>
    <w:rsid w:val="005E032B"/>
    <w:rsid w:val="005E244C"/>
    <w:rsid w:val="005E3A4C"/>
    <w:rsid w:val="005E42C6"/>
    <w:rsid w:val="005E4B15"/>
    <w:rsid w:val="005E4BE9"/>
    <w:rsid w:val="005E58A2"/>
    <w:rsid w:val="005E6270"/>
    <w:rsid w:val="005E6DBE"/>
    <w:rsid w:val="005E7C62"/>
    <w:rsid w:val="005F02E4"/>
    <w:rsid w:val="005F2A3D"/>
    <w:rsid w:val="005F2BD3"/>
    <w:rsid w:val="005F3042"/>
    <w:rsid w:val="0060196E"/>
    <w:rsid w:val="00601B87"/>
    <w:rsid w:val="00605E72"/>
    <w:rsid w:val="00606DB7"/>
    <w:rsid w:val="00607F1A"/>
    <w:rsid w:val="00610684"/>
    <w:rsid w:val="0061354F"/>
    <w:rsid w:val="00616731"/>
    <w:rsid w:val="00620521"/>
    <w:rsid w:val="00625D7D"/>
    <w:rsid w:val="006263AD"/>
    <w:rsid w:val="006278EB"/>
    <w:rsid w:val="00632940"/>
    <w:rsid w:val="00633742"/>
    <w:rsid w:val="0064059C"/>
    <w:rsid w:val="00643A68"/>
    <w:rsid w:val="00644F4E"/>
    <w:rsid w:val="006461C5"/>
    <w:rsid w:val="00646503"/>
    <w:rsid w:val="00647FFC"/>
    <w:rsid w:val="00651547"/>
    <w:rsid w:val="006515AC"/>
    <w:rsid w:val="006518B3"/>
    <w:rsid w:val="00652479"/>
    <w:rsid w:val="00660BD7"/>
    <w:rsid w:val="006660A1"/>
    <w:rsid w:val="00667F14"/>
    <w:rsid w:val="006711C9"/>
    <w:rsid w:val="00672AC6"/>
    <w:rsid w:val="00674AD9"/>
    <w:rsid w:val="006750EA"/>
    <w:rsid w:val="00681B43"/>
    <w:rsid w:val="00681F85"/>
    <w:rsid w:val="00682C20"/>
    <w:rsid w:val="00683DB7"/>
    <w:rsid w:val="006A33E7"/>
    <w:rsid w:val="006A43AC"/>
    <w:rsid w:val="006A6D2E"/>
    <w:rsid w:val="006A6F5A"/>
    <w:rsid w:val="006A7A2C"/>
    <w:rsid w:val="006B2A16"/>
    <w:rsid w:val="006B63E7"/>
    <w:rsid w:val="006B69CB"/>
    <w:rsid w:val="006B7429"/>
    <w:rsid w:val="006C1AF0"/>
    <w:rsid w:val="006C2162"/>
    <w:rsid w:val="006C30DF"/>
    <w:rsid w:val="006C31D3"/>
    <w:rsid w:val="006C32C8"/>
    <w:rsid w:val="006C51B6"/>
    <w:rsid w:val="006C5F00"/>
    <w:rsid w:val="006C7B92"/>
    <w:rsid w:val="006D2B01"/>
    <w:rsid w:val="006D2E97"/>
    <w:rsid w:val="006D3F48"/>
    <w:rsid w:val="006D5F51"/>
    <w:rsid w:val="006D7468"/>
    <w:rsid w:val="006E03D4"/>
    <w:rsid w:val="006E094A"/>
    <w:rsid w:val="006E2B11"/>
    <w:rsid w:val="006E3A7A"/>
    <w:rsid w:val="006E5E4C"/>
    <w:rsid w:val="006E7D69"/>
    <w:rsid w:val="006F245B"/>
    <w:rsid w:val="006F392B"/>
    <w:rsid w:val="00702E8C"/>
    <w:rsid w:val="0070379A"/>
    <w:rsid w:val="00704E19"/>
    <w:rsid w:val="0070641E"/>
    <w:rsid w:val="0070707E"/>
    <w:rsid w:val="0071029C"/>
    <w:rsid w:val="00711157"/>
    <w:rsid w:val="00713B40"/>
    <w:rsid w:val="00713D39"/>
    <w:rsid w:val="00713F98"/>
    <w:rsid w:val="007145DE"/>
    <w:rsid w:val="00714E5F"/>
    <w:rsid w:val="0071561B"/>
    <w:rsid w:val="00715E01"/>
    <w:rsid w:val="00717B46"/>
    <w:rsid w:val="00720C92"/>
    <w:rsid w:val="00720CCE"/>
    <w:rsid w:val="0072175F"/>
    <w:rsid w:val="00722D9B"/>
    <w:rsid w:val="007244FF"/>
    <w:rsid w:val="00725629"/>
    <w:rsid w:val="00726CFD"/>
    <w:rsid w:val="00727994"/>
    <w:rsid w:val="00727BDC"/>
    <w:rsid w:val="00727D00"/>
    <w:rsid w:val="0073059D"/>
    <w:rsid w:val="00730B3D"/>
    <w:rsid w:val="00730C78"/>
    <w:rsid w:val="00731176"/>
    <w:rsid w:val="007335CF"/>
    <w:rsid w:val="00734993"/>
    <w:rsid w:val="00741C79"/>
    <w:rsid w:val="00743716"/>
    <w:rsid w:val="00743D65"/>
    <w:rsid w:val="0074662D"/>
    <w:rsid w:val="007523F3"/>
    <w:rsid w:val="0075357A"/>
    <w:rsid w:val="007537EF"/>
    <w:rsid w:val="00756C73"/>
    <w:rsid w:val="0075777D"/>
    <w:rsid w:val="0076077E"/>
    <w:rsid w:val="00761250"/>
    <w:rsid w:val="00762D1F"/>
    <w:rsid w:val="007644FC"/>
    <w:rsid w:val="0076630F"/>
    <w:rsid w:val="007679A0"/>
    <w:rsid w:val="00771844"/>
    <w:rsid w:val="00771D57"/>
    <w:rsid w:val="0077213B"/>
    <w:rsid w:val="00773928"/>
    <w:rsid w:val="00773B5F"/>
    <w:rsid w:val="007745C2"/>
    <w:rsid w:val="00775A3F"/>
    <w:rsid w:val="00777904"/>
    <w:rsid w:val="00777BAF"/>
    <w:rsid w:val="00781A18"/>
    <w:rsid w:val="007848A5"/>
    <w:rsid w:val="00786D25"/>
    <w:rsid w:val="007921FB"/>
    <w:rsid w:val="007932EB"/>
    <w:rsid w:val="00797066"/>
    <w:rsid w:val="00797B20"/>
    <w:rsid w:val="007A12E0"/>
    <w:rsid w:val="007A2F07"/>
    <w:rsid w:val="007A3704"/>
    <w:rsid w:val="007A45B3"/>
    <w:rsid w:val="007A5623"/>
    <w:rsid w:val="007A5A29"/>
    <w:rsid w:val="007A5C90"/>
    <w:rsid w:val="007B0D5F"/>
    <w:rsid w:val="007B1B81"/>
    <w:rsid w:val="007C0E9F"/>
    <w:rsid w:val="007C12BD"/>
    <w:rsid w:val="007C486E"/>
    <w:rsid w:val="007C62B5"/>
    <w:rsid w:val="007D1411"/>
    <w:rsid w:val="007D1E0A"/>
    <w:rsid w:val="007D2FD3"/>
    <w:rsid w:val="007D2FE4"/>
    <w:rsid w:val="007D4120"/>
    <w:rsid w:val="007D56C8"/>
    <w:rsid w:val="007D70EA"/>
    <w:rsid w:val="007E140F"/>
    <w:rsid w:val="007E1626"/>
    <w:rsid w:val="007E5FBF"/>
    <w:rsid w:val="007F0142"/>
    <w:rsid w:val="007F1FBE"/>
    <w:rsid w:val="007F3684"/>
    <w:rsid w:val="007F58F8"/>
    <w:rsid w:val="007F6A61"/>
    <w:rsid w:val="007F7F3F"/>
    <w:rsid w:val="00801499"/>
    <w:rsid w:val="00801B52"/>
    <w:rsid w:val="00805542"/>
    <w:rsid w:val="008056BF"/>
    <w:rsid w:val="008068BF"/>
    <w:rsid w:val="00806C59"/>
    <w:rsid w:val="00807A1A"/>
    <w:rsid w:val="0081011F"/>
    <w:rsid w:val="0081065D"/>
    <w:rsid w:val="00812DBF"/>
    <w:rsid w:val="00812FA7"/>
    <w:rsid w:val="0081420F"/>
    <w:rsid w:val="008150A6"/>
    <w:rsid w:val="00816A11"/>
    <w:rsid w:val="00817853"/>
    <w:rsid w:val="00830B4E"/>
    <w:rsid w:val="0083615C"/>
    <w:rsid w:val="00836812"/>
    <w:rsid w:val="00840CF5"/>
    <w:rsid w:val="00841D85"/>
    <w:rsid w:val="008441FA"/>
    <w:rsid w:val="008464B9"/>
    <w:rsid w:val="00847515"/>
    <w:rsid w:val="00852D37"/>
    <w:rsid w:val="00854E4B"/>
    <w:rsid w:val="008575FE"/>
    <w:rsid w:val="00860719"/>
    <w:rsid w:val="00861645"/>
    <w:rsid w:val="00861982"/>
    <w:rsid w:val="00862FD3"/>
    <w:rsid w:val="00866273"/>
    <w:rsid w:val="00866E85"/>
    <w:rsid w:val="00866F28"/>
    <w:rsid w:val="008708DC"/>
    <w:rsid w:val="00870A56"/>
    <w:rsid w:val="00874AE8"/>
    <w:rsid w:val="00874E1D"/>
    <w:rsid w:val="008751D3"/>
    <w:rsid w:val="00875B13"/>
    <w:rsid w:val="00876A12"/>
    <w:rsid w:val="008807B2"/>
    <w:rsid w:val="008845E2"/>
    <w:rsid w:val="008852C0"/>
    <w:rsid w:val="00885E93"/>
    <w:rsid w:val="00887449"/>
    <w:rsid w:val="0088769B"/>
    <w:rsid w:val="008906EB"/>
    <w:rsid w:val="00894D73"/>
    <w:rsid w:val="00895B18"/>
    <w:rsid w:val="0089676B"/>
    <w:rsid w:val="008A2A4B"/>
    <w:rsid w:val="008A45A7"/>
    <w:rsid w:val="008A4DFF"/>
    <w:rsid w:val="008A51B7"/>
    <w:rsid w:val="008A5440"/>
    <w:rsid w:val="008A70FB"/>
    <w:rsid w:val="008A7370"/>
    <w:rsid w:val="008A7820"/>
    <w:rsid w:val="008B0B1B"/>
    <w:rsid w:val="008B450D"/>
    <w:rsid w:val="008B5EAE"/>
    <w:rsid w:val="008B666A"/>
    <w:rsid w:val="008B6EA9"/>
    <w:rsid w:val="008C0D5A"/>
    <w:rsid w:val="008C18EC"/>
    <w:rsid w:val="008C46D2"/>
    <w:rsid w:val="008C4EF7"/>
    <w:rsid w:val="008D06A0"/>
    <w:rsid w:val="008D0DF8"/>
    <w:rsid w:val="008D37F2"/>
    <w:rsid w:val="008D3A5F"/>
    <w:rsid w:val="008D4541"/>
    <w:rsid w:val="008D55A0"/>
    <w:rsid w:val="008D741F"/>
    <w:rsid w:val="008D7EE7"/>
    <w:rsid w:val="008E03C2"/>
    <w:rsid w:val="008E3F8E"/>
    <w:rsid w:val="008E4766"/>
    <w:rsid w:val="008E69C1"/>
    <w:rsid w:val="008F04F2"/>
    <w:rsid w:val="008F3356"/>
    <w:rsid w:val="008F38B8"/>
    <w:rsid w:val="00901FEC"/>
    <w:rsid w:val="00902832"/>
    <w:rsid w:val="0090451C"/>
    <w:rsid w:val="00904905"/>
    <w:rsid w:val="00904EE4"/>
    <w:rsid w:val="00905D2E"/>
    <w:rsid w:val="00911DCD"/>
    <w:rsid w:val="00913264"/>
    <w:rsid w:val="00913839"/>
    <w:rsid w:val="00914C74"/>
    <w:rsid w:val="00914DFD"/>
    <w:rsid w:val="00915322"/>
    <w:rsid w:val="00917386"/>
    <w:rsid w:val="00917663"/>
    <w:rsid w:val="0092222E"/>
    <w:rsid w:val="00923255"/>
    <w:rsid w:val="00923F46"/>
    <w:rsid w:val="00924723"/>
    <w:rsid w:val="0093095A"/>
    <w:rsid w:val="00934038"/>
    <w:rsid w:val="00936CDF"/>
    <w:rsid w:val="00937150"/>
    <w:rsid w:val="009436D3"/>
    <w:rsid w:val="00944165"/>
    <w:rsid w:val="009469AE"/>
    <w:rsid w:val="00946E83"/>
    <w:rsid w:val="00947B32"/>
    <w:rsid w:val="0095096D"/>
    <w:rsid w:val="00954167"/>
    <w:rsid w:val="00954A53"/>
    <w:rsid w:val="00954FE1"/>
    <w:rsid w:val="00955D36"/>
    <w:rsid w:val="009560EB"/>
    <w:rsid w:val="0095684E"/>
    <w:rsid w:val="009571E5"/>
    <w:rsid w:val="0096377D"/>
    <w:rsid w:val="009644DD"/>
    <w:rsid w:val="00965DE8"/>
    <w:rsid w:val="0096635B"/>
    <w:rsid w:val="009663BC"/>
    <w:rsid w:val="00966402"/>
    <w:rsid w:val="00966A38"/>
    <w:rsid w:val="009677E7"/>
    <w:rsid w:val="00970225"/>
    <w:rsid w:val="00970CA6"/>
    <w:rsid w:val="00971F8A"/>
    <w:rsid w:val="00972569"/>
    <w:rsid w:val="00973439"/>
    <w:rsid w:val="00973705"/>
    <w:rsid w:val="00973AA7"/>
    <w:rsid w:val="00973D21"/>
    <w:rsid w:val="009753A3"/>
    <w:rsid w:val="00975666"/>
    <w:rsid w:val="00977957"/>
    <w:rsid w:val="00983E6E"/>
    <w:rsid w:val="00986F61"/>
    <w:rsid w:val="00987971"/>
    <w:rsid w:val="00987B5F"/>
    <w:rsid w:val="00990922"/>
    <w:rsid w:val="009911D9"/>
    <w:rsid w:val="00994328"/>
    <w:rsid w:val="00995C96"/>
    <w:rsid w:val="009A031E"/>
    <w:rsid w:val="009A0AE7"/>
    <w:rsid w:val="009A3FFC"/>
    <w:rsid w:val="009A483E"/>
    <w:rsid w:val="009A4863"/>
    <w:rsid w:val="009B1C92"/>
    <w:rsid w:val="009B5E8F"/>
    <w:rsid w:val="009B6579"/>
    <w:rsid w:val="009B7EE3"/>
    <w:rsid w:val="009C2516"/>
    <w:rsid w:val="009D2313"/>
    <w:rsid w:val="009D2612"/>
    <w:rsid w:val="009D61A9"/>
    <w:rsid w:val="009E039D"/>
    <w:rsid w:val="009E0536"/>
    <w:rsid w:val="009E2FCA"/>
    <w:rsid w:val="009E4F38"/>
    <w:rsid w:val="009E537C"/>
    <w:rsid w:val="009F49F9"/>
    <w:rsid w:val="009F605E"/>
    <w:rsid w:val="009F6D84"/>
    <w:rsid w:val="00A034C5"/>
    <w:rsid w:val="00A03835"/>
    <w:rsid w:val="00A0513A"/>
    <w:rsid w:val="00A05704"/>
    <w:rsid w:val="00A11BD0"/>
    <w:rsid w:val="00A122B3"/>
    <w:rsid w:val="00A12FBA"/>
    <w:rsid w:val="00A144DE"/>
    <w:rsid w:val="00A1462D"/>
    <w:rsid w:val="00A15614"/>
    <w:rsid w:val="00A16B6D"/>
    <w:rsid w:val="00A22C99"/>
    <w:rsid w:val="00A23A83"/>
    <w:rsid w:val="00A24F90"/>
    <w:rsid w:val="00A2577F"/>
    <w:rsid w:val="00A26963"/>
    <w:rsid w:val="00A27C6B"/>
    <w:rsid w:val="00A30BC7"/>
    <w:rsid w:val="00A33578"/>
    <w:rsid w:val="00A34E62"/>
    <w:rsid w:val="00A36256"/>
    <w:rsid w:val="00A37F9C"/>
    <w:rsid w:val="00A41871"/>
    <w:rsid w:val="00A43010"/>
    <w:rsid w:val="00A44A54"/>
    <w:rsid w:val="00A46EF4"/>
    <w:rsid w:val="00A50752"/>
    <w:rsid w:val="00A512B4"/>
    <w:rsid w:val="00A51EB2"/>
    <w:rsid w:val="00A539F2"/>
    <w:rsid w:val="00A54FF2"/>
    <w:rsid w:val="00A5659C"/>
    <w:rsid w:val="00A572F8"/>
    <w:rsid w:val="00A6073B"/>
    <w:rsid w:val="00A6370D"/>
    <w:rsid w:val="00A64864"/>
    <w:rsid w:val="00A7215D"/>
    <w:rsid w:val="00A726C7"/>
    <w:rsid w:val="00A73A1F"/>
    <w:rsid w:val="00A73EB3"/>
    <w:rsid w:val="00A76490"/>
    <w:rsid w:val="00A76D04"/>
    <w:rsid w:val="00A7765F"/>
    <w:rsid w:val="00A82D87"/>
    <w:rsid w:val="00A8525B"/>
    <w:rsid w:val="00A858AD"/>
    <w:rsid w:val="00A85A59"/>
    <w:rsid w:val="00A913D7"/>
    <w:rsid w:val="00A93762"/>
    <w:rsid w:val="00A95E55"/>
    <w:rsid w:val="00AA001A"/>
    <w:rsid w:val="00AA36B6"/>
    <w:rsid w:val="00AA779A"/>
    <w:rsid w:val="00AB0B0A"/>
    <w:rsid w:val="00AB0D77"/>
    <w:rsid w:val="00AB17D6"/>
    <w:rsid w:val="00AB368F"/>
    <w:rsid w:val="00AB4600"/>
    <w:rsid w:val="00AB46FF"/>
    <w:rsid w:val="00AB74D7"/>
    <w:rsid w:val="00AB7FF6"/>
    <w:rsid w:val="00AC26A2"/>
    <w:rsid w:val="00AC4142"/>
    <w:rsid w:val="00AC43A0"/>
    <w:rsid w:val="00AC4481"/>
    <w:rsid w:val="00AC4B10"/>
    <w:rsid w:val="00AC55BC"/>
    <w:rsid w:val="00AC6BD9"/>
    <w:rsid w:val="00AD1660"/>
    <w:rsid w:val="00AD207B"/>
    <w:rsid w:val="00AD2C23"/>
    <w:rsid w:val="00AD3399"/>
    <w:rsid w:val="00AD3E7E"/>
    <w:rsid w:val="00AD413F"/>
    <w:rsid w:val="00AD4FA9"/>
    <w:rsid w:val="00AD530B"/>
    <w:rsid w:val="00AD5A19"/>
    <w:rsid w:val="00AD6232"/>
    <w:rsid w:val="00AD7197"/>
    <w:rsid w:val="00AD7955"/>
    <w:rsid w:val="00AD7BD7"/>
    <w:rsid w:val="00AD7BDF"/>
    <w:rsid w:val="00AD7C57"/>
    <w:rsid w:val="00AE0544"/>
    <w:rsid w:val="00AE0E5A"/>
    <w:rsid w:val="00AE1397"/>
    <w:rsid w:val="00AE140D"/>
    <w:rsid w:val="00AE1E17"/>
    <w:rsid w:val="00AE4029"/>
    <w:rsid w:val="00AE50D4"/>
    <w:rsid w:val="00AF119B"/>
    <w:rsid w:val="00AF5C97"/>
    <w:rsid w:val="00AF60FE"/>
    <w:rsid w:val="00B063C5"/>
    <w:rsid w:val="00B12579"/>
    <w:rsid w:val="00B145A0"/>
    <w:rsid w:val="00B154E0"/>
    <w:rsid w:val="00B20ACE"/>
    <w:rsid w:val="00B20D20"/>
    <w:rsid w:val="00B22D03"/>
    <w:rsid w:val="00B230AD"/>
    <w:rsid w:val="00B2451A"/>
    <w:rsid w:val="00B24EAF"/>
    <w:rsid w:val="00B25266"/>
    <w:rsid w:val="00B27595"/>
    <w:rsid w:val="00B27930"/>
    <w:rsid w:val="00B327A3"/>
    <w:rsid w:val="00B338AA"/>
    <w:rsid w:val="00B34609"/>
    <w:rsid w:val="00B3543A"/>
    <w:rsid w:val="00B36174"/>
    <w:rsid w:val="00B44892"/>
    <w:rsid w:val="00B455D9"/>
    <w:rsid w:val="00B45C5D"/>
    <w:rsid w:val="00B4759C"/>
    <w:rsid w:val="00B47A91"/>
    <w:rsid w:val="00B5085D"/>
    <w:rsid w:val="00B51981"/>
    <w:rsid w:val="00B535E2"/>
    <w:rsid w:val="00B60EC0"/>
    <w:rsid w:val="00B61F97"/>
    <w:rsid w:val="00B6401D"/>
    <w:rsid w:val="00B64060"/>
    <w:rsid w:val="00B663D9"/>
    <w:rsid w:val="00B66B9D"/>
    <w:rsid w:val="00B713A6"/>
    <w:rsid w:val="00B7421E"/>
    <w:rsid w:val="00B74550"/>
    <w:rsid w:val="00B754CF"/>
    <w:rsid w:val="00B75535"/>
    <w:rsid w:val="00B75978"/>
    <w:rsid w:val="00B76AD6"/>
    <w:rsid w:val="00B77B36"/>
    <w:rsid w:val="00B80258"/>
    <w:rsid w:val="00B80EE7"/>
    <w:rsid w:val="00B82453"/>
    <w:rsid w:val="00B845C5"/>
    <w:rsid w:val="00B90831"/>
    <w:rsid w:val="00B90D26"/>
    <w:rsid w:val="00B912CF"/>
    <w:rsid w:val="00B920F5"/>
    <w:rsid w:val="00B936C3"/>
    <w:rsid w:val="00B94629"/>
    <w:rsid w:val="00B94D19"/>
    <w:rsid w:val="00BA153A"/>
    <w:rsid w:val="00BA31C8"/>
    <w:rsid w:val="00BA4BB8"/>
    <w:rsid w:val="00BA6416"/>
    <w:rsid w:val="00BA6FC9"/>
    <w:rsid w:val="00BB035D"/>
    <w:rsid w:val="00BB10E5"/>
    <w:rsid w:val="00BB47E1"/>
    <w:rsid w:val="00BB4A15"/>
    <w:rsid w:val="00BC0F23"/>
    <w:rsid w:val="00BC1F86"/>
    <w:rsid w:val="00BC3EA6"/>
    <w:rsid w:val="00BC4825"/>
    <w:rsid w:val="00BC6A01"/>
    <w:rsid w:val="00BD0072"/>
    <w:rsid w:val="00BD07E2"/>
    <w:rsid w:val="00BD14D1"/>
    <w:rsid w:val="00BD56DD"/>
    <w:rsid w:val="00BD79B2"/>
    <w:rsid w:val="00BE0D99"/>
    <w:rsid w:val="00BE77EF"/>
    <w:rsid w:val="00BF3575"/>
    <w:rsid w:val="00BF4E59"/>
    <w:rsid w:val="00BF723D"/>
    <w:rsid w:val="00C011E4"/>
    <w:rsid w:val="00C02584"/>
    <w:rsid w:val="00C03433"/>
    <w:rsid w:val="00C044E4"/>
    <w:rsid w:val="00C04C3E"/>
    <w:rsid w:val="00C05666"/>
    <w:rsid w:val="00C05C0F"/>
    <w:rsid w:val="00C06496"/>
    <w:rsid w:val="00C116CA"/>
    <w:rsid w:val="00C11CF5"/>
    <w:rsid w:val="00C12363"/>
    <w:rsid w:val="00C130BB"/>
    <w:rsid w:val="00C13775"/>
    <w:rsid w:val="00C13FC0"/>
    <w:rsid w:val="00C13FFF"/>
    <w:rsid w:val="00C17CE9"/>
    <w:rsid w:val="00C23045"/>
    <w:rsid w:val="00C2315F"/>
    <w:rsid w:val="00C246AF"/>
    <w:rsid w:val="00C25558"/>
    <w:rsid w:val="00C2726D"/>
    <w:rsid w:val="00C2796B"/>
    <w:rsid w:val="00C36796"/>
    <w:rsid w:val="00C368CE"/>
    <w:rsid w:val="00C465B2"/>
    <w:rsid w:val="00C4673D"/>
    <w:rsid w:val="00C51E1F"/>
    <w:rsid w:val="00C52648"/>
    <w:rsid w:val="00C547A8"/>
    <w:rsid w:val="00C577ED"/>
    <w:rsid w:val="00C6020F"/>
    <w:rsid w:val="00C6043E"/>
    <w:rsid w:val="00C62323"/>
    <w:rsid w:val="00C627DE"/>
    <w:rsid w:val="00C63AAF"/>
    <w:rsid w:val="00C63E7B"/>
    <w:rsid w:val="00C64E77"/>
    <w:rsid w:val="00C6634A"/>
    <w:rsid w:val="00C67B50"/>
    <w:rsid w:val="00C67E17"/>
    <w:rsid w:val="00C67F09"/>
    <w:rsid w:val="00C76514"/>
    <w:rsid w:val="00C80F1E"/>
    <w:rsid w:val="00C843E4"/>
    <w:rsid w:val="00C85CA9"/>
    <w:rsid w:val="00C8648F"/>
    <w:rsid w:val="00C91710"/>
    <w:rsid w:val="00C954C0"/>
    <w:rsid w:val="00C97041"/>
    <w:rsid w:val="00CA1716"/>
    <w:rsid w:val="00CA1CA8"/>
    <w:rsid w:val="00CA23C6"/>
    <w:rsid w:val="00CA43AD"/>
    <w:rsid w:val="00CA571D"/>
    <w:rsid w:val="00CA5752"/>
    <w:rsid w:val="00CB0660"/>
    <w:rsid w:val="00CB1333"/>
    <w:rsid w:val="00CB230F"/>
    <w:rsid w:val="00CC3F0E"/>
    <w:rsid w:val="00CC5704"/>
    <w:rsid w:val="00CC758C"/>
    <w:rsid w:val="00CD2081"/>
    <w:rsid w:val="00CD2E00"/>
    <w:rsid w:val="00CD4D51"/>
    <w:rsid w:val="00CD4E23"/>
    <w:rsid w:val="00CD6257"/>
    <w:rsid w:val="00CE254F"/>
    <w:rsid w:val="00CE7CCA"/>
    <w:rsid w:val="00CF0998"/>
    <w:rsid w:val="00CF1E13"/>
    <w:rsid w:val="00CF3E0F"/>
    <w:rsid w:val="00CF4623"/>
    <w:rsid w:val="00CF5183"/>
    <w:rsid w:val="00CF6936"/>
    <w:rsid w:val="00CF722C"/>
    <w:rsid w:val="00CF729F"/>
    <w:rsid w:val="00CF791C"/>
    <w:rsid w:val="00CF7BFA"/>
    <w:rsid w:val="00CF7DC7"/>
    <w:rsid w:val="00D0009A"/>
    <w:rsid w:val="00D004A7"/>
    <w:rsid w:val="00D005A5"/>
    <w:rsid w:val="00D01CC1"/>
    <w:rsid w:val="00D042AD"/>
    <w:rsid w:val="00D052B8"/>
    <w:rsid w:val="00D05837"/>
    <w:rsid w:val="00D06A0C"/>
    <w:rsid w:val="00D07BE3"/>
    <w:rsid w:val="00D10D23"/>
    <w:rsid w:val="00D1361C"/>
    <w:rsid w:val="00D13CAC"/>
    <w:rsid w:val="00D14B03"/>
    <w:rsid w:val="00D17CED"/>
    <w:rsid w:val="00D214C0"/>
    <w:rsid w:val="00D23C77"/>
    <w:rsid w:val="00D25B24"/>
    <w:rsid w:val="00D27675"/>
    <w:rsid w:val="00D31503"/>
    <w:rsid w:val="00D3316D"/>
    <w:rsid w:val="00D34D33"/>
    <w:rsid w:val="00D3756D"/>
    <w:rsid w:val="00D41B7E"/>
    <w:rsid w:val="00D4537C"/>
    <w:rsid w:val="00D46DF4"/>
    <w:rsid w:val="00D4740F"/>
    <w:rsid w:val="00D504BE"/>
    <w:rsid w:val="00D52657"/>
    <w:rsid w:val="00D52FAA"/>
    <w:rsid w:val="00D54CC9"/>
    <w:rsid w:val="00D55120"/>
    <w:rsid w:val="00D56016"/>
    <w:rsid w:val="00D57D3B"/>
    <w:rsid w:val="00D60822"/>
    <w:rsid w:val="00D61C59"/>
    <w:rsid w:val="00D638F6"/>
    <w:rsid w:val="00D64AD4"/>
    <w:rsid w:val="00D65DC6"/>
    <w:rsid w:val="00D667C5"/>
    <w:rsid w:val="00D70B99"/>
    <w:rsid w:val="00D71882"/>
    <w:rsid w:val="00D7368F"/>
    <w:rsid w:val="00D73EEF"/>
    <w:rsid w:val="00D75087"/>
    <w:rsid w:val="00D809E7"/>
    <w:rsid w:val="00D830A3"/>
    <w:rsid w:val="00D84D38"/>
    <w:rsid w:val="00D9340C"/>
    <w:rsid w:val="00D9472B"/>
    <w:rsid w:val="00D957ED"/>
    <w:rsid w:val="00DA0DB8"/>
    <w:rsid w:val="00DA4A91"/>
    <w:rsid w:val="00DA610B"/>
    <w:rsid w:val="00DA6BD8"/>
    <w:rsid w:val="00DA7160"/>
    <w:rsid w:val="00DB0AC0"/>
    <w:rsid w:val="00DB0E7C"/>
    <w:rsid w:val="00DB13F2"/>
    <w:rsid w:val="00DB327A"/>
    <w:rsid w:val="00DB3EC8"/>
    <w:rsid w:val="00DB76FC"/>
    <w:rsid w:val="00DC10AC"/>
    <w:rsid w:val="00DC5503"/>
    <w:rsid w:val="00DC5559"/>
    <w:rsid w:val="00DC585F"/>
    <w:rsid w:val="00DD17D4"/>
    <w:rsid w:val="00DD2366"/>
    <w:rsid w:val="00DD31B6"/>
    <w:rsid w:val="00DD47CA"/>
    <w:rsid w:val="00DD4DD8"/>
    <w:rsid w:val="00DE3DC6"/>
    <w:rsid w:val="00DE5E0A"/>
    <w:rsid w:val="00DF6E8D"/>
    <w:rsid w:val="00DF7789"/>
    <w:rsid w:val="00DF785A"/>
    <w:rsid w:val="00E008EF"/>
    <w:rsid w:val="00E009D0"/>
    <w:rsid w:val="00E00F54"/>
    <w:rsid w:val="00E00F86"/>
    <w:rsid w:val="00E0252F"/>
    <w:rsid w:val="00E02B51"/>
    <w:rsid w:val="00E034A1"/>
    <w:rsid w:val="00E03942"/>
    <w:rsid w:val="00E03C0C"/>
    <w:rsid w:val="00E06E5D"/>
    <w:rsid w:val="00E0724B"/>
    <w:rsid w:val="00E12C5F"/>
    <w:rsid w:val="00E1441F"/>
    <w:rsid w:val="00E144E3"/>
    <w:rsid w:val="00E15D29"/>
    <w:rsid w:val="00E15F13"/>
    <w:rsid w:val="00E17A77"/>
    <w:rsid w:val="00E17B53"/>
    <w:rsid w:val="00E20D7A"/>
    <w:rsid w:val="00E22BEA"/>
    <w:rsid w:val="00E2346B"/>
    <w:rsid w:val="00E23F16"/>
    <w:rsid w:val="00E24DA0"/>
    <w:rsid w:val="00E26309"/>
    <w:rsid w:val="00E30B34"/>
    <w:rsid w:val="00E31F10"/>
    <w:rsid w:val="00E326E8"/>
    <w:rsid w:val="00E32BC5"/>
    <w:rsid w:val="00E36A21"/>
    <w:rsid w:val="00E3738E"/>
    <w:rsid w:val="00E37D2E"/>
    <w:rsid w:val="00E4563F"/>
    <w:rsid w:val="00E45772"/>
    <w:rsid w:val="00E46DA5"/>
    <w:rsid w:val="00E46F2F"/>
    <w:rsid w:val="00E47CD2"/>
    <w:rsid w:val="00E5003B"/>
    <w:rsid w:val="00E5299F"/>
    <w:rsid w:val="00E5623D"/>
    <w:rsid w:val="00E608E0"/>
    <w:rsid w:val="00E6164A"/>
    <w:rsid w:val="00E65A4B"/>
    <w:rsid w:val="00E66340"/>
    <w:rsid w:val="00E672CE"/>
    <w:rsid w:val="00E678D1"/>
    <w:rsid w:val="00E70212"/>
    <w:rsid w:val="00E73076"/>
    <w:rsid w:val="00E75439"/>
    <w:rsid w:val="00E779F8"/>
    <w:rsid w:val="00E81BF0"/>
    <w:rsid w:val="00E83544"/>
    <w:rsid w:val="00E84148"/>
    <w:rsid w:val="00E84F10"/>
    <w:rsid w:val="00E86146"/>
    <w:rsid w:val="00E91D7D"/>
    <w:rsid w:val="00E959EE"/>
    <w:rsid w:val="00E95B1C"/>
    <w:rsid w:val="00E97147"/>
    <w:rsid w:val="00EA09A9"/>
    <w:rsid w:val="00EA10C2"/>
    <w:rsid w:val="00EA2483"/>
    <w:rsid w:val="00EA30FC"/>
    <w:rsid w:val="00EA357A"/>
    <w:rsid w:val="00EA3DD9"/>
    <w:rsid w:val="00EA48E9"/>
    <w:rsid w:val="00EA6D34"/>
    <w:rsid w:val="00EA7504"/>
    <w:rsid w:val="00EA7EF5"/>
    <w:rsid w:val="00EB0250"/>
    <w:rsid w:val="00EB4202"/>
    <w:rsid w:val="00EB42C6"/>
    <w:rsid w:val="00EB6187"/>
    <w:rsid w:val="00EB6313"/>
    <w:rsid w:val="00EB7D7F"/>
    <w:rsid w:val="00EC06DA"/>
    <w:rsid w:val="00EC0ABE"/>
    <w:rsid w:val="00EC1EBD"/>
    <w:rsid w:val="00EC21B8"/>
    <w:rsid w:val="00EC3C27"/>
    <w:rsid w:val="00EC4C8A"/>
    <w:rsid w:val="00EC4F90"/>
    <w:rsid w:val="00EC5CF7"/>
    <w:rsid w:val="00EC6836"/>
    <w:rsid w:val="00ED01B6"/>
    <w:rsid w:val="00ED383A"/>
    <w:rsid w:val="00ED39EB"/>
    <w:rsid w:val="00ED4B4C"/>
    <w:rsid w:val="00ED611B"/>
    <w:rsid w:val="00ED6681"/>
    <w:rsid w:val="00EE13A0"/>
    <w:rsid w:val="00EE1613"/>
    <w:rsid w:val="00EE1905"/>
    <w:rsid w:val="00EE1A33"/>
    <w:rsid w:val="00EE1E14"/>
    <w:rsid w:val="00EE3DA2"/>
    <w:rsid w:val="00EF0942"/>
    <w:rsid w:val="00EF6523"/>
    <w:rsid w:val="00EF7299"/>
    <w:rsid w:val="00F00389"/>
    <w:rsid w:val="00F015ED"/>
    <w:rsid w:val="00F02E1B"/>
    <w:rsid w:val="00F0577B"/>
    <w:rsid w:val="00F07451"/>
    <w:rsid w:val="00F079EA"/>
    <w:rsid w:val="00F100A3"/>
    <w:rsid w:val="00F10E27"/>
    <w:rsid w:val="00F14438"/>
    <w:rsid w:val="00F144E1"/>
    <w:rsid w:val="00F16577"/>
    <w:rsid w:val="00F17274"/>
    <w:rsid w:val="00F176A8"/>
    <w:rsid w:val="00F17A11"/>
    <w:rsid w:val="00F205B6"/>
    <w:rsid w:val="00F21175"/>
    <w:rsid w:val="00F21410"/>
    <w:rsid w:val="00F22447"/>
    <w:rsid w:val="00F319FD"/>
    <w:rsid w:val="00F330B5"/>
    <w:rsid w:val="00F340F6"/>
    <w:rsid w:val="00F341F2"/>
    <w:rsid w:val="00F4175B"/>
    <w:rsid w:val="00F423F1"/>
    <w:rsid w:val="00F42B74"/>
    <w:rsid w:val="00F440D3"/>
    <w:rsid w:val="00F44EAC"/>
    <w:rsid w:val="00F47058"/>
    <w:rsid w:val="00F512A0"/>
    <w:rsid w:val="00F51479"/>
    <w:rsid w:val="00F5190D"/>
    <w:rsid w:val="00F52605"/>
    <w:rsid w:val="00F52C46"/>
    <w:rsid w:val="00F53892"/>
    <w:rsid w:val="00F53F41"/>
    <w:rsid w:val="00F57578"/>
    <w:rsid w:val="00F575D6"/>
    <w:rsid w:val="00F5791C"/>
    <w:rsid w:val="00F615DD"/>
    <w:rsid w:val="00F61CBE"/>
    <w:rsid w:val="00F631C6"/>
    <w:rsid w:val="00F6509E"/>
    <w:rsid w:val="00F70994"/>
    <w:rsid w:val="00F71CD8"/>
    <w:rsid w:val="00F72509"/>
    <w:rsid w:val="00F8220F"/>
    <w:rsid w:val="00F82808"/>
    <w:rsid w:val="00F8305B"/>
    <w:rsid w:val="00F83254"/>
    <w:rsid w:val="00F907EB"/>
    <w:rsid w:val="00F9239E"/>
    <w:rsid w:val="00F93081"/>
    <w:rsid w:val="00F93F98"/>
    <w:rsid w:val="00F95784"/>
    <w:rsid w:val="00FA3826"/>
    <w:rsid w:val="00FA46AE"/>
    <w:rsid w:val="00FB157E"/>
    <w:rsid w:val="00FB1595"/>
    <w:rsid w:val="00FB1B76"/>
    <w:rsid w:val="00FB3702"/>
    <w:rsid w:val="00FB4950"/>
    <w:rsid w:val="00FB7550"/>
    <w:rsid w:val="00FC18F7"/>
    <w:rsid w:val="00FC1CAC"/>
    <w:rsid w:val="00FC1CDE"/>
    <w:rsid w:val="00FC4DDA"/>
    <w:rsid w:val="00FC57F6"/>
    <w:rsid w:val="00FC600F"/>
    <w:rsid w:val="00FC731E"/>
    <w:rsid w:val="00FC7EBA"/>
    <w:rsid w:val="00FD111B"/>
    <w:rsid w:val="00FD320A"/>
    <w:rsid w:val="00FD68AF"/>
    <w:rsid w:val="00FF0583"/>
    <w:rsid w:val="00FF1A62"/>
    <w:rsid w:val="00FF1D1B"/>
    <w:rsid w:val="00F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F878A7"/>
  <w15:docId w15:val="{8CC22B48-5DCE-4F77-827C-556DCE8ED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81065D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F52C46"/>
    <w:pPr>
      <w:tabs>
        <w:tab w:val="right" w:pos="9639"/>
      </w:tabs>
      <w:ind w:firstLine="1080"/>
      <w:jc w:val="both"/>
    </w:pPr>
  </w:style>
  <w:style w:type="character" w:customStyle="1" w:styleId="PagrindiniotekstotraukaDiagrama">
    <w:name w:val="Pagrindinio teksto įtrauka Diagrama"/>
    <w:link w:val="Pagrindiniotekstotrauka"/>
    <w:rsid w:val="00F52C4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F52C46"/>
    <w:pPr>
      <w:tabs>
        <w:tab w:val="right" w:pos="9639"/>
      </w:tabs>
      <w:ind w:left="1080"/>
      <w:jc w:val="both"/>
    </w:pPr>
  </w:style>
  <w:style w:type="character" w:customStyle="1" w:styleId="Pagrindiniotekstotrauka2Diagrama">
    <w:name w:val="Pagrindinio teksto įtrauka 2 Diagrama"/>
    <w:link w:val="Pagrindiniotekstotrauka2"/>
    <w:rsid w:val="00F52C46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383675"/>
    <w:pPr>
      <w:spacing w:after="120"/>
    </w:pPr>
  </w:style>
  <w:style w:type="character" w:customStyle="1" w:styleId="PagrindinistekstasDiagrama">
    <w:name w:val="Pagrindinis tekstas Diagrama"/>
    <w:link w:val="Pagrindinistekstas"/>
    <w:rsid w:val="00383675"/>
    <w:rPr>
      <w:sz w:val="24"/>
      <w:szCs w:val="24"/>
      <w:lang w:eastAsia="en-US"/>
    </w:rPr>
  </w:style>
  <w:style w:type="character" w:customStyle="1" w:styleId="FontStyle150">
    <w:name w:val="Font Style150"/>
    <w:rsid w:val="00383675"/>
    <w:rPr>
      <w:rFonts w:ascii="Times New Roman" w:hAnsi="Times New Roman" w:cs="Times New Roman"/>
      <w:sz w:val="18"/>
      <w:szCs w:val="18"/>
    </w:rPr>
  </w:style>
  <w:style w:type="paragraph" w:styleId="Pagrindinistekstas2">
    <w:name w:val="Body Text 2"/>
    <w:basedOn w:val="prastasis"/>
    <w:link w:val="Pagrindinistekstas2Diagrama"/>
    <w:rsid w:val="0081065D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81065D"/>
    <w:rPr>
      <w:sz w:val="24"/>
      <w:szCs w:val="24"/>
      <w:lang w:eastAsia="en-US"/>
    </w:rPr>
  </w:style>
  <w:style w:type="character" w:customStyle="1" w:styleId="Antrat1Diagrama">
    <w:name w:val="Antraštė 1 Diagrama"/>
    <w:link w:val="Antrat1"/>
    <w:rsid w:val="0081065D"/>
    <w:rPr>
      <w:rFonts w:ascii="TimesLT" w:hAnsi="TimesLT"/>
      <w:b/>
      <w:sz w:val="24"/>
    </w:rPr>
  </w:style>
  <w:style w:type="paragraph" w:customStyle="1" w:styleId="DiagramaDiagramaDiagrama">
    <w:name w:val="Diagrama Diagrama Diagrama"/>
    <w:basedOn w:val="prastasis"/>
    <w:rsid w:val="00AC26A2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sDiagrama">
    <w:name w:val="Antraštės Diagrama"/>
    <w:link w:val="Antrats"/>
    <w:uiPriority w:val="99"/>
    <w:rsid w:val="00A46EF4"/>
    <w:rPr>
      <w:sz w:val="24"/>
      <w:szCs w:val="24"/>
      <w:lang w:eastAsia="en-US"/>
    </w:rPr>
  </w:style>
  <w:style w:type="paragraph" w:styleId="Pavadinimas">
    <w:name w:val="Title"/>
    <w:basedOn w:val="prastasis"/>
    <w:link w:val="PavadinimasDiagrama"/>
    <w:qFormat/>
    <w:rsid w:val="00936CDF"/>
    <w:pPr>
      <w:spacing w:before="60"/>
      <w:ind w:firstLine="720"/>
      <w:jc w:val="center"/>
    </w:pPr>
    <w:rPr>
      <w:b/>
      <w:szCs w:val="20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936CDF"/>
    <w:rPr>
      <w:b/>
      <w:sz w:val="24"/>
    </w:rPr>
  </w:style>
  <w:style w:type="paragraph" w:customStyle="1" w:styleId="CharCharDiagramaCharChar">
    <w:name w:val="Char Char Diagrama Char Char"/>
    <w:basedOn w:val="prastasis"/>
    <w:rsid w:val="00936CDF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  <w:lang w:val="en-US"/>
    </w:rPr>
  </w:style>
  <w:style w:type="paragraph" w:customStyle="1" w:styleId="Default">
    <w:name w:val="Default"/>
    <w:rsid w:val="004C018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03233A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3233A"/>
    <w:rPr>
      <w:color w:val="800080"/>
      <w:u w:val="single"/>
    </w:rPr>
  </w:style>
  <w:style w:type="paragraph" w:customStyle="1" w:styleId="xl66">
    <w:name w:val="xl66"/>
    <w:basedOn w:val="prastasis"/>
    <w:rsid w:val="0003233A"/>
    <w:pPr>
      <w:shd w:val="clear" w:color="000000" w:fill="FFFFFF"/>
      <w:spacing w:before="100" w:beforeAutospacing="1" w:after="100" w:afterAutospacing="1"/>
    </w:pPr>
    <w:rPr>
      <w:lang w:eastAsia="lt-LT"/>
    </w:rPr>
  </w:style>
  <w:style w:type="paragraph" w:customStyle="1" w:styleId="xl67">
    <w:name w:val="xl67"/>
    <w:basedOn w:val="prastasis"/>
    <w:rsid w:val="00032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eastAsia="lt-LT"/>
    </w:rPr>
  </w:style>
  <w:style w:type="paragraph" w:customStyle="1" w:styleId="xl68">
    <w:name w:val="xl68"/>
    <w:basedOn w:val="prastasis"/>
    <w:rsid w:val="00032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69">
    <w:name w:val="xl69"/>
    <w:basedOn w:val="prastasis"/>
    <w:rsid w:val="0003233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70">
    <w:name w:val="xl7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eastAsia="lt-LT"/>
    </w:rPr>
  </w:style>
  <w:style w:type="paragraph" w:customStyle="1" w:styleId="xl71">
    <w:name w:val="xl71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72">
    <w:name w:val="xl72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73">
    <w:name w:val="xl73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74">
    <w:name w:val="xl7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75">
    <w:name w:val="xl75"/>
    <w:basedOn w:val="prastasis"/>
    <w:rsid w:val="0003233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76">
    <w:name w:val="xl7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77">
    <w:name w:val="xl77"/>
    <w:basedOn w:val="prastasis"/>
    <w:rsid w:val="0003233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78">
    <w:name w:val="xl7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79">
    <w:name w:val="xl79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80">
    <w:name w:val="xl8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81">
    <w:name w:val="xl8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82">
    <w:name w:val="xl82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3">
    <w:name w:val="xl83"/>
    <w:basedOn w:val="prastasis"/>
    <w:rsid w:val="0003233A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4">
    <w:name w:val="xl8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85">
    <w:name w:val="xl85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86">
    <w:name w:val="xl86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7">
    <w:name w:val="xl87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8">
    <w:name w:val="xl88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9">
    <w:name w:val="xl89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0">
    <w:name w:val="xl90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1">
    <w:name w:val="xl91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92">
    <w:name w:val="xl92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3">
    <w:name w:val="xl93"/>
    <w:basedOn w:val="prastasis"/>
    <w:rsid w:val="0003233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94">
    <w:name w:val="xl94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5">
    <w:name w:val="xl9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6">
    <w:name w:val="xl96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7">
    <w:name w:val="xl97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8">
    <w:name w:val="xl98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0">
    <w:name w:val="xl10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1">
    <w:name w:val="xl10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2">
    <w:name w:val="xl102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3">
    <w:name w:val="xl103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04">
    <w:name w:val="xl104"/>
    <w:basedOn w:val="prastasis"/>
    <w:rsid w:val="0003233A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05">
    <w:name w:val="xl10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06">
    <w:name w:val="xl106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07">
    <w:name w:val="xl107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08">
    <w:name w:val="xl108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9">
    <w:name w:val="xl109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10">
    <w:name w:val="xl110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1">
    <w:name w:val="xl111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12">
    <w:name w:val="xl112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3">
    <w:name w:val="xl113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14">
    <w:name w:val="xl114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15">
    <w:name w:val="xl11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6">
    <w:name w:val="xl116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17">
    <w:name w:val="xl117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8">
    <w:name w:val="xl11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19">
    <w:name w:val="xl11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0">
    <w:name w:val="xl120"/>
    <w:basedOn w:val="prastasis"/>
    <w:rsid w:val="0003233A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21">
    <w:name w:val="xl12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2">
    <w:name w:val="xl12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3">
    <w:name w:val="xl123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4">
    <w:name w:val="xl124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5">
    <w:name w:val="xl12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26">
    <w:name w:val="xl12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7">
    <w:name w:val="xl127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8">
    <w:name w:val="xl128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9">
    <w:name w:val="xl12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0">
    <w:name w:val="xl13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31">
    <w:name w:val="xl131"/>
    <w:basedOn w:val="prastasis"/>
    <w:rsid w:val="0003233A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2">
    <w:name w:val="xl132"/>
    <w:basedOn w:val="prastasis"/>
    <w:rsid w:val="0003233A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3">
    <w:name w:val="xl133"/>
    <w:basedOn w:val="prastasis"/>
    <w:rsid w:val="0003233A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4">
    <w:name w:val="xl134"/>
    <w:basedOn w:val="prastasis"/>
    <w:rsid w:val="0003233A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35">
    <w:name w:val="xl135"/>
    <w:basedOn w:val="prastasis"/>
    <w:rsid w:val="0003233A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36">
    <w:name w:val="xl136"/>
    <w:basedOn w:val="prastasis"/>
    <w:rsid w:val="0003233A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7">
    <w:name w:val="xl137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8">
    <w:name w:val="xl138"/>
    <w:basedOn w:val="prastasis"/>
    <w:rsid w:val="0003233A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39">
    <w:name w:val="xl13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0">
    <w:name w:val="xl140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1">
    <w:name w:val="xl14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2">
    <w:name w:val="xl142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43">
    <w:name w:val="xl14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44">
    <w:name w:val="xl14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5">
    <w:name w:val="xl14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6">
    <w:name w:val="xl14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7">
    <w:name w:val="xl147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48">
    <w:name w:val="xl14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49">
    <w:name w:val="xl14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50">
    <w:name w:val="xl15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1">
    <w:name w:val="xl151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2">
    <w:name w:val="xl15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3">
    <w:name w:val="xl153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54">
    <w:name w:val="xl15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55">
    <w:name w:val="xl155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6">
    <w:name w:val="xl15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57">
    <w:name w:val="xl157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58">
    <w:name w:val="xl158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59">
    <w:name w:val="xl15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0">
    <w:name w:val="xl160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1">
    <w:name w:val="xl161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2">
    <w:name w:val="xl16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63">
    <w:name w:val="xl16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64">
    <w:name w:val="xl164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5">
    <w:name w:val="xl165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6">
    <w:name w:val="xl166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7">
    <w:name w:val="xl167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8">
    <w:name w:val="xl16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69">
    <w:name w:val="xl16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0">
    <w:name w:val="xl170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1">
    <w:name w:val="xl17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2">
    <w:name w:val="xl172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73">
    <w:name w:val="xl173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74">
    <w:name w:val="xl174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5">
    <w:name w:val="xl17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76">
    <w:name w:val="xl176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77">
    <w:name w:val="xl177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78">
    <w:name w:val="xl178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79">
    <w:name w:val="xl179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80">
    <w:name w:val="xl18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1">
    <w:name w:val="xl18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2">
    <w:name w:val="xl18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83">
    <w:name w:val="xl18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84">
    <w:name w:val="xl184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85">
    <w:name w:val="xl185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86">
    <w:name w:val="xl186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7">
    <w:name w:val="xl187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88">
    <w:name w:val="xl188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9">
    <w:name w:val="xl18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0">
    <w:name w:val="xl190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1">
    <w:name w:val="xl191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92">
    <w:name w:val="xl192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3">
    <w:name w:val="xl19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94">
    <w:name w:val="xl19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5">
    <w:name w:val="xl195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96">
    <w:name w:val="xl196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7">
    <w:name w:val="xl197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8">
    <w:name w:val="xl198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9">
    <w:name w:val="xl199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0">
    <w:name w:val="xl200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1">
    <w:name w:val="xl20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02">
    <w:name w:val="xl20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3">
    <w:name w:val="xl203"/>
    <w:basedOn w:val="prastasis"/>
    <w:rsid w:val="0003233A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4">
    <w:name w:val="xl204"/>
    <w:basedOn w:val="prastasis"/>
    <w:rsid w:val="0003233A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5">
    <w:name w:val="xl205"/>
    <w:basedOn w:val="prastasis"/>
    <w:rsid w:val="0003233A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6">
    <w:name w:val="xl206"/>
    <w:basedOn w:val="prastasis"/>
    <w:rsid w:val="0003233A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7">
    <w:name w:val="xl207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08">
    <w:name w:val="xl208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9">
    <w:name w:val="xl209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10">
    <w:name w:val="xl210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11">
    <w:name w:val="xl21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2">
    <w:name w:val="xl212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3">
    <w:name w:val="xl21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4">
    <w:name w:val="xl214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15">
    <w:name w:val="xl215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6">
    <w:name w:val="xl216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17">
    <w:name w:val="xl217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18">
    <w:name w:val="xl21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9">
    <w:name w:val="xl219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0">
    <w:name w:val="xl220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1">
    <w:name w:val="xl221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22">
    <w:name w:val="xl222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3">
    <w:name w:val="xl223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4">
    <w:name w:val="xl224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5">
    <w:name w:val="xl225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6">
    <w:name w:val="xl226"/>
    <w:basedOn w:val="prastasis"/>
    <w:rsid w:val="0003233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7">
    <w:name w:val="xl227"/>
    <w:basedOn w:val="prastasis"/>
    <w:rsid w:val="0003233A"/>
    <w:pPr>
      <w:pBdr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8">
    <w:name w:val="xl228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29">
    <w:name w:val="xl229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30">
    <w:name w:val="xl230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31">
    <w:name w:val="xl231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32">
    <w:name w:val="xl232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233">
    <w:name w:val="xl233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34">
    <w:name w:val="xl23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35">
    <w:name w:val="xl23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36">
    <w:name w:val="xl236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37">
    <w:name w:val="xl237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38">
    <w:name w:val="xl23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39">
    <w:name w:val="xl239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40">
    <w:name w:val="xl240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1">
    <w:name w:val="xl241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42">
    <w:name w:val="xl242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43">
    <w:name w:val="xl243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44">
    <w:name w:val="xl244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45">
    <w:name w:val="xl245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46">
    <w:name w:val="xl246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47">
    <w:name w:val="xl247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48">
    <w:name w:val="xl248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49">
    <w:name w:val="xl249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50">
    <w:name w:val="xl250"/>
    <w:basedOn w:val="prastasis"/>
    <w:rsid w:val="0003233A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51">
    <w:name w:val="xl251"/>
    <w:basedOn w:val="prastasis"/>
    <w:rsid w:val="0003233A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2">
    <w:name w:val="xl252"/>
    <w:basedOn w:val="prastasis"/>
    <w:rsid w:val="0003233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3">
    <w:name w:val="xl253"/>
    <w:basedOn w:val="prastasis"/>
    <w:rsid w:val="0003233A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54">
    <w:name w:val="xl25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55">
    <w:name w:val="xl255"/>
    <w:basedOn w:val="prastasis"/>
    <w:rsid w:val="000323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6">
    <w:name w:val="xl256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7">
    <w:name w:val="xl257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58">
    <w:name w:val="xl25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59">
    <w:name w:val="xl259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260">
    <w:name w:val="xl260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61">
    <w:name w:val="xl261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62">
    <w:name w:val="xl262"/>
    <w:basedOn w:val="prastasis"/>
    <w:rsid w:val="0003233A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63">
    <w:name w:val="xl263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4">
    <w:name w:val="xl26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5">
    <w:name w:val="xl26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6">
    <w:name w:val="xl266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7">
    <w:name w:val="xl267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8">
    <w:name w:val="xl268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9">
    <w:name w:val="xl269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lt-LT"/>
    </w:rPr>
  </w:style>
  <w:style w:type="paragraph" w:customStyle="1" w:styleId="xl270">
    <w:name w:val="xl270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1">
    <w:name w:val="xl27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2">
    <w:name w:val="xl272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3">
    <w:name w:val="xl273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74">
    <w:name w:val="xl27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75">
    <w:name w:val="xl27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76">
    <w:name w:val="xl276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7">
    <w:name w:val="xl277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78">
    <w:name w:val="xl278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79">
    <w:name w:val="xl279"/>
    <w:basedOn w:val="prastasis"/>
    <w:rsid w:val="0003233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80">
    <w:name w:val="xl280"/>
    <w:basedOn w:val="prastasis"/>
    <w:rsid w:val="0003233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81">
    <w:name w:val="xl281"/>
    <w:basedOn w:val="prastasis"/>
    <w:rsid w:val="0003233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64">
    <w:name w:val="xl64"/>
    <w:basedOn w:val="prastasis"/>
    <w:rsid w:val="006A6F5A"/>
    <w:pPr>
      <w:shd w:val="clear" w:color="000000" w:fill="FFFFFF"/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prastasis"/>
    <w:rsid w:val="006A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2012%20m%20biudzeto%20projektas\2012%20biud%20proj%20SPK\Tarybos%20sprendimo%20projekt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projektas.dotx</Template>
  <TotalTime>39</TotalTime>
  <Pages>9</Pages>
  <Words>14575</Words>
  <Characters>8309</Characters>
  <Application>Microsoft Office Word</Application>
  <DocSecurity>0</DocSecurity>
  <Lines>69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22839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Dainora Daugeliene</cp:lastModifiedBy>
  <cp:revision>30</cp:revision>
  <cp:lastPrinted>2020-02-11T14:23:00Z</cp:lastPrinted>
  <dcterms:created xsi:type="dcterms:W3CDTF">2021-05-25T10:37:00Z</dcterms:created>
  <dcterms:modified xsi:type="dcterms:W3CDTF">2021-05-28T10:07:00Z</dcterms:modified>
</cp:coreProperties>
</file>