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6B1C9" w14:textId="6B235D00" w:rsidR="006B263E" w:rsidRDefault="006B263E" w:rsidP="006B263E">
      <w:pPr>
        <w:jc w:val="center"/>
        <w:rPr>
          <w:b/>
          <w:bCs/>
          <w:caps/>
          <w:sz w:val="20"/>
          <w:szCs w:val="20"/>
        </w:rPr>
      </w:pPr>
      <w:bookmarkStart w:id="0" w:name="data_metai"/>
      <w:bookmarkStart w:id="1" w:name="_Hlk536624141"/>
      <w:bookmarkStart w:id="2" w:name="_Hlk16151182"/>
      <w:r>
        <w:rPr>
          <w:b/>
          <w:caps/>
          <w:noProof/>
          <w:szCs w:val="20"/>
        </w:rPr>
        <w:drawing>
          <wp:inline distT="0" distB="0" distL="0" distR="0" wp14:anchorId="307D3929" wp14:editId="0FD7F6CA">
            <wp:extent cx="466090" cy="55943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4EDF4855" w14:textId="77777777" w:rsidR="006B263E" w:rsidRDefault="006B263E" w:rsidP="006B263E">
      <w:pPr>
        <w:jc w:val="center"/>
        <w:rPr>
          <w:b/>
          <w:bCs/>
          <w:caps/>
          <w:sz w:val="12"/>
          <w:szCs w:val="12"/>
        </w:rPr>
      </w:pPr>
    </w:p>
    <w:p w14:paraId="66E6B653" w14:textId="77777777" w:rsidR="006B263E" w:rsidRDefault="006B263E" w:rsidP="006B263E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>
        <w:rPr>
          <w:b/>
          <w:sz w:val="28"/>
          <w:szCs w:val="28"/>
          <w:lang w:eastAsia="lt-LT"/>
        </w:rPr>
        <w:t>KLAIPĖDOS RAJONO SAVIVALDYBĖS TARYBA</w:t>
      </w:r>
      <w:bookmarkEnd w:id="2"/>
      <w:bookmarkEnd w:id="3"/>
    </w:p>
    <w:p w14:paraId="638E108F" w14:textId="77777777" w:rsidR="009B1C92" w:rsidRPr="0007006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2337ACB7" w14:textId="77777777" w:rsidR="0007006B" w:rsidRPr="006B263E" w:rsidRDefault="0007006B" w:rsidP="006B263E">
      <w:pPr>
        <w:jc w:val="center"/>
        <w:rPr>
          <w:b/>
          <w:bCs/>
          <w:sz w:val="28"/>
          <w:szCs w:val="28"/>
        </w:rPr>
      </w:pPr>
      <w:r w:rsidRPr="006B263E">
        <w:rPr>
          <w:b/>
          <w:bCs/>
          <w:sz w:val="28"/>
          <w:szCs w:val="28"/>
        </w:rPr>
        <w:t>SPRENDIMAS</w:t>
      </w:r>
    </w:p>
    <w:p w14:paraId="6AE2762C" w14:textId="37BF1DFB" w:rsidR="0007006B" w:rsidRPr="006B263E" w:rsidRDefault="001B5818" w:rsidP="006B263E">
      <w:pPr>
        <w:jc w:val="center"/>
        <w:rPr>
          <w:b/>
          <w:bCs/>
          <w:sz w:val="28"/>
          <w:szCs w:val="28"/>
        </w:rPr>
      </w:pPr>
      <w:bookmarkStart w:id="4" w:name="_Hlk69193624"/>
      <w:r w:rsidRPr="006B263E">
        <w:rPr>
          <w:b/>
          <w:bCs/>
          <w:sz w:val="28"/>
          <w:szCs w:val="28"/>
        </w:rPr>
        <w:t>DĖL KLAIPĖDOS RAJONO SAVIVALDYBĖS TARYBOS 20</w:t>
      </w:r>
      <w:r w:rsidR="00665249" w:rsidRPr="006B263E">
        <w:rPr>
          <w:b/>
          <w:bCs/>
          <w:sz w:val="28"/>
          <w:szCs w:val="28"/>
        </w:rPr>
        <w:t>17</w:t>
      </w:r>
      <w:r w:rsidRPr="006B263E">
        <w:rPr>
          <w:b/>
          <w:bCs/>
          <w:sz w:val="28"/>
          <w:szCs w:val="28"/>
        </w:rPr>
        <w:t xml:space="preserve"> M. </w:t>
      </w:r>
      <w:r w:rsidR="00665249" w:rsidRPr="006B263E">
        <w:rPr>
          <w:b/>
          <w:bCs/>
          <w:sz w:val="28"/>
          <w:szCs w:val="28"/>
        </w:rPr>
        <w:t>SPAL</w:t>
      </w:r>
      <w:r w:rsidRPr="006B263E">
        <w:rPr>
          <w:b/>
          <w:bCs/>
          <w:sz w:val="28"/>
          <w:szCs w:val="28"/>
        </w:rPr>
        <w:t xml:space="preserve">IO </w:t>
      </w:r>
      <w:r w:rsidR="00665249" w:rsidRPr="006B263E">
        <w:rPr>
          <w:b/>
          <w:bCs/>
          <w:sz w:val="28"/>
          <w:szCs w:val="28"/>
        </w:rPr>
        <w:t>2</w:t>
      </w:r>
      <w:r w:rsidRPr="006B263E">
        <w:rPr>
          <w:b/>
          <w:bCs/>
          <w:sz w:val="28"/>
          <w:szCs w:val="28"/>
        </w:rPr>
        <w:t>6 D. SPRENDIMO NR. T11-</w:t>
      </w:r>
      <w:r w:rsidR="00665249" w:rsidRPr="006B263E">
        <w:rPr>
          <w:b/>
          <w:bCs/>
          <w:sz w:val="28"/>
          <w:szCs w:val="28"/>
        </w:rPr>
        <w:t>341</w:t>
      </w:r>
      <w:r w:rsidRPr="006B263E">
        <w:rPr>
          <w:b/>
          <w:bCs/>
          <w:sz w:val="28"/>
          <w:szCs w:val="28"/>
        </w:rPr>
        <w:t xml:space="preserve"> „</w:t>
      </w:r>
      <w:r w:rsidR="0007006B" w:rsidRPr="006B263E">
        <w:rPr>
          <w:b/>
          <w:bCs/>
          <w:sz w:val="28"/>
          <w:szCs w:val="28"/>
        </w:rPr>
        <w:t xml:space="preserve">DĖL </w:t>
      </w:r>
      <w:r w:rsidR="00665249" w:rsidRPr="006B263E">
        <w:rPr>
          <w:b/>
          <w:bCs/>
          <w:sz w:val="28"/>
          <w:szCs w:val="28"/>
        </w:rPr>
        <w:t>ETNINĖS</w:t>
      </w:r>
      <w:r w:rsidR="0007006B" w:rsidRPr="006B263E">
        <w:rPr>
          <w:b/>
          <w:bCs/>
          <w:sz w:val="28"/>
          <w:szCs w:val="28"/>
        </w:rPr>
        <w:t xml:space="preserve"> KULTŪROS </w:t>
      </w:r>
      <w:r w:rsidR="00665249" w:rsidRPr="006B263E">
        <w:rPr>
          <w:b/>
          <w:bCs/>
          <w:sz w:val="28"/>
          <w:szCs w:val="28"/>
        </w:rPr>
        <w:t>PUOSELĖJIMO IR PLĖTROS KLAIPĖDOS RAJONE PROJEKTŲ FINANSAVIMO NUOSTATŲ PATVIRTINIMO</w:t>
      </w:r>
      <w:r w:rsidRPr="006B263E">
        <w:rPr>
          <w:b/>
          <w:bCs/>
          <w:sz w:val="28"/>
          <w:szCs w:val="28"/>
        </w:rPr>
        <w:t>“ P</w:t>
      </w:r>
      <w:r w:rsidR="00665249" w:rsidRPr="006B263E">
        <w:rPr>
          <w:b/>
          <w:bCs/>
          <w:sz w:val="28"/>
          <w:szCs w:val="28"/>
        </w:rPr>
        <w:t>RIPAŽINI</w:t>
      </w:r>
      <w:r w:rsidRPr="006B263E">
        <w:rPr>
          <w:b/>
          <w:bCs/>
          <w:sz w:val="28"/>
          <w:szCs w:val="28"/>
        </w:rPr>
        <w:t>MO</w:t>
      </w:r>
      <w:r w:rsidR="00665249" w:rsidRPr="006B263E">
        <w:rPr>
          <w:b/>
          <w:bCs/>
          <w:sz w:val="28"/>
          <w:szCs w:val="28"/>
        </w:rPr>
        <w:t xml:space="preserve"> NETEKUSIU GALIOS</w:t>
      </w:r>
    </w:p>
    <w:bookmarkEnd w:id="4"/>
    <w:p w14:paraId="657F3FE4" w14:textId="77777777" w:rsidR="0007006B" w:rsidRPr="006B263E" w:rsidRDefault="0007006B" w:rsidP="0007006B">
      <w:pPr>
        <w:jc w:val="center"/>
      </w:pPr>
    </w:p>
    <w:p w14:paraId="0CDC7512" w14:textId="6A6F2B39" w:rsidR="0007006B" w:rsidRPr="0007006B" w:rsidRDefault="0007006B" w:rsidP="0007006B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07006B">
        <w:rPr>
          <w:rFonts w:ascii="Times New Roman" w:hAnsi="Times New Roman"/>
          <w:szCs w:val="24"/>
        </w:rPr>
        <w:t xml:space="preserve">2021 </w:t>
      </w:r>
      <w:r w:rsidRPr="0007006B">
        <w:rPr>
          <w:rFonts w:ascii="Times New Roman" w:hAnsi="Times New Roman"/>
          <w:caps w:val="0"/>
          <w:szCs w:val="24"/>
        </w:rPr>
        <w:t>m. b</w:t>
      </w:r>
      <w:r w:rsidR="00626F65">
        <w:rPr>
          <w:rFonts w:ascii="Times New Roman" w:hAnsi="Times New Roman"/>
          <w:caps w:val="0"/>
          <w:szCs w:val="24"/>
        </w:rPr>
        <w:t>iržel</w:t>
      </w:r>
      <w:r w:rsidR="00E3701B">
        <w:rPr>
          <w:rFonts w:ascii="Times New Roman" w:hAnsi="Times New Roman"/>
          <w:caps w:val="0"/>
          <w:szCs w:val="24"/>
        </w:rPr>
        <w:t>io 17</w:t>
      </w:r>
      <w:r w:rsidRPr="0007006B">
        <w:rPr>
          <w:rFonts w:ascii="Times New Roman" w:hAnsi="Times New Roman"/>
          <w:caps w:val="0"/>
          <w:szCs w:val="24"/>
        </w:rPr>
        <w:t xml:space="preserve"> d. Nr. T11-</w:t>
      </w:r>
      <w:r w:rsidR="006B263E">
        <w:rPr>
          <w:rFonts w:ascii="Times New Roman" w:hAnsi="Times New Roman"/>
          <w:caps w:val="0"/>
          <w:szCs w:val="24"/>
        </w:rPr>
        <w:t>188</w:t>
      </w:r>
    </w:p>
    <w:p w14:paraId="0083DA22" w14:textId="77777777" w:rsidR="0007006B" w:rsidRPr="0007006B" w:rsidRDefault="0007006B" w:rsidP="0007006B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07006B">
        <w:rPr>
          <w:rFonts w:ascii="Times New Roman" w:hAnsi="Times New Roman"/>
          <w:szCs w:val="24"/>
        </w:rPr>
        <w:t>G</w:t>
      </w:r>
      <w:r w:rsidRPr="0007006B">
        <w:rPr>
          <w:rFonts w:ascii="Times New Roman" w:hAnsi="Times New Roman"/>
          <w:caps w:val="0"/>
          <w:szCs w:val="24"/>
        </w:rPr>
        <w:t>argždai</w:t>
      </w:r>
    </w:p>
    <w:p w14:paraId="5D53EC5E" w14:textId="77777777" w:rsidR="0007006B" w:rsidRPr="0007006B" w:rsidRDefault="0007006B" w:rsidP="0007006B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779FBDD2" w14:textId="6476547F" w:rsidR="0007006B" w:rsidRDefault="0007006B" w:rsidP="0007006B">
      <w:pPr>
        <w:pStyle w:val="Textbodyindent"/>
      </w:pPr>
      <w:r w:rsidRPr="0007006B">
        <w:t>Klaipėdos rajono savivaldybės taryba, vadovaudamasi Lietuvos Respublikos vietos savivaldos įstatymo 18 straipsnio 1 dalimi</w:t>
      </w:r>
      <w:r w:rsidR="001B5818">
        <w:t xml:space="preserve"> </w:t>
      </w:r>
      <w:r w:rsidRPr="0007006B">
        <w:t>n u s p r e n d ž i a:</w:t>
      </w:r>
    </w:p>
    <w:p w14:paraId="62BADB93" w14:textId="5A35EA28" w:rsidR="0007006B" w:rsidRDefault="00635B7F" w:rsidP="00874F43">
      <w:pPr>
        <w:pStyle w:val="Standard"/>
        <w:ind w:firstLine="1134"/>
        <w:jc w:val="both"/>
        <w:rPr>
          <w:lang w:val="lt-LT" w:eastAsia="ar-SA"/>
        </w:rPr>
      </w:pPr>
      <w:r>
        <w:rPr>
          <w:lang w:val="lt-LT"/>
        </w:rPr>
        <w:t>1</w:t>
      </w:r>
      <w:r w:rsidRPr="006B263E">
        <w:rPr>
          <w:lang w:val="lt-LT"/>
        </w:rPr>
        <w:t xml:space="preserve">. </w:t>
      </w:r>
      <w:r w:rsidR="00874F43" w:rsidRPr="006B263E">
        <w:rPr>
          <w:lang w:val="lt-LT"/>
        </w:rPr>
        <w:t>P</w:t>
      </w:r>
      <w:r w:rsidR="00626F65" w:rsidRPr="006B263E">
        <w:rPr>
          <w:lang w:val="lt-LT"/>
        </w:rPr>
        <w:t>ripažin</w:t>
      </w:r>
      <w:r w:rsidR="00874F43" w:rsidRPr="006B263E">
        <w:rPr>
          <w:lang w:val="lt-LT"/>
        </w:rPr>
        <w:t>ti</w:t>
      </w:r>
      <w:r w:rsidR="00626F65" w:rsidRPr="006B263E">
        <w:rPr>
          <w:lang w:val="lt-LT"/>
        </w:rPr>
        <w:t xml:space="preserve"> netekusiu galios</w:t>
      </w:r>
      <w:r w:rsidR="00874F43" w:rsidRPr="006B263E">
        <w:rPr>
          <w:lang w:val="lt-LT"/>
        </w:rPr>
        <w:t xml:space="preserve"> </w:t>
      </w:r>
      <w:r w:rsidR="0007006B" w:rsidRPr="006B263E">
        <w:rPr>
          <w:lang w:val="lt-LT" w:eastAsia="ar-SA"/>
        </w:rPr>
        <w:t>Klaipėdos rajono savivaldybės tarybos 20</w:t>
      </w:r>
      <w:r w:rsidR="00665249" w:rsidRPr="006B263E">
        <w:rPr>
          <w:lang w:val="lt-LT" w:eastAsia="ar-SA"/>
        </w:rPr>
        <w:t>17</w:t>
      </w:r>
      <w:r w:rsidR="0007006B" w:rsidRPr="006B263E">
        <w:rPr>
          <w:lang w:val="lt-LT" w:eastAsia="ar-SA"/>
        </w:rPr>
        <w:t xml:space="preserve"> m. </w:t>
      </w:r>
      <w:r w:rsidR="00665249" w:rsidRPr="006B263E">
        <w:rPr>
          <w:lang w:val="lt-LT" w:eastAsia="ar-SA"/>
        </w:rPr>
        <w:t>spal</w:t>
      </w:r>
      <w:r w:rsidR="0007006B" w:rsidRPr="006B263E">
        <w:rPr>
          <w:lang w:val="lt-LT" w:eastAsia="ar-SA"/>
        </w:rPr>
        <w:t xml:space="preserve">io </w:t>
      </w:r>
      <w:r w:rsidR="00665249" w:rsidRPr="006B263E">
        <w:rPr>
          <w:lang w:val="lt-LT" w:eastAsia="ar-SA"/>
        </w:rPr>
        <w:t>27</w:t>
      </w:r>
      <w:r w:rsidR="0007006B" w:rsidRPr="006B263E">
        <w:rPr>
          <w:lang w:val="lt-LT" w:eastAsia="ar-SA"/>
        </w:rPr>
        <w:t xml:space="preserve"> d. sprendimą Nr. T11-</w:t>
      </w:r>
      <w:r w:rsidR="00665249" w:rsidRPr="006B263E">
        <w:rPr>
          <w:lang w:val="lt-LT" w:eastAsia="ar-SA"/>
        </w:rPr>
        <w:t>341</w:t>
      </w:r>
      <w:r w:rsidR="0007006B" w:rsidRPr="006B263E">
        <w:rPr>
          <w:lang w:val="lt-LT" w:eastAsia="ar-SA"/>
        </w:rPr>
        <w:t xml:space="preserve"> „Dėl </w:t>
      </w:r>
      <w:r w:rsidR="00665249" w:rsidRPr="006B263E">
        <w:rPr>
          <w:lang w:val="lt-LT" w:eastAsia="ar-SA"/>
        </w:rPr>
        <w:t>etnin</w:t>
      </w:r>
      <w:r w:rsidRPr="006B263E">
        <w:rPr>
          <w:lang w:val="lt-LT" w:eastAsia="ar-SA"/>
        </w:rPr>
        <w:t>ė</w:t>
      </w:r>
      <w:r w:rsidR="00665249" w:rsidRPr="006B263E">
        <w:rPr>
          <w:lang w:val="lt-LT" w:eastAsia="ar-SA"/>
        </w:rPr>
        <w:t xml:space="preserve">s kultūros puoselėjimo ir plėtros </w:t>
      </w:r>
      <w:r w:rsidR="0007006B" w:rsidRPr="006B263E">
        <w:rPr>
          <w:lang w:val="lt-LT" w:eastAsia="ar-SA"/>
        </w:rPr>
        <w:t>Klaipėdos rajon</w:t>
      </w:r>
      <w:r w:rsidR="00665249" w:rsidRPr="006B263E">
        <w:rPr>
          <w:lang w:val="lt-LT" w:eastAsia="ar-SA"/>
        </w:rPr>
        <w:t>e</w:t>
      </w:r>
      <w:r w:rsidR="0007006B" w:rsidRPr="006B263E">
        <w:rPr>
          <w:lang w:val="lt-LT" w:eastAsia="ar-SA"/>
        </w:rPr>
        <w:t xml:space="preserve"> </w:t>
      </w:r>
      <w:r w:rsidR="00665249" w:rsidRPr="006B263E">
        <w:rPr>
          <w:lang w:val="lt-LT" w:eastAsia="ar-SA"/>
        </w:rPr>
        <w:t>projektų finansavimo nuostatų patvirtinimo</w:t>
      </w:r>
      <w:r w:rsidR="0007006B" w:rsidRPr="006B263E">
        <w:rPr>
          <w:lang w:val="lt-LT" w:eastAsia="ar-SA"/>
        </w:rPr>
        <w:t>“.</w:t>
      </w:r>
    </w:p>
    <w:p w14:paraId="6164D8A5" w14:textId="5FDF6E18" w:rsidR="006B263E" w:rsidRPr="006B263E" w:rsidRDefault="006B263E" w:rsidP="00874F43">
      <w:pPr>
        <w:pStyle w:val="Standard"/>
        <w:ind w:firstLine="1134"/>
        <w:jc w:val="both"/>
        <w:rPr>
          <w:lang w:val="lt-LT"/>
        </w:rPr>
      </w:pPr>
      <w:r>
        <w:rPr>
          <w:lang w:val="lt-LT" w:eastAsia="ar-SA"/>
        </w:rPr>
        <w:t>2. Pavesti Administracijos direktoriui parengti etninės kultūros puoselėjimo ir plėtros Klaipėdos rajone finansavimo tvarką.</w:t>
      </w:r>
    </w:p>
    <w:p w14:paraId="35867676" w14:textId="2E7CDE2F" w:rsidR="0007006B" w:rsidRPr="0007006B" w:rsidRDefault="006B263E" w:rsidP="006B263E">
      <w:pPr>
        <w:tabs>
          <w:tab w:val="right" w:pos="9639"/>
        </w:tabs>
        <w:ind w:firstLine="1134"/>
        <w:jc w:val="both"/>
      </w:pPr>
      <w:r>
        <w:rPr>
          <w:shd w:val="clear" w:color="auto" w:fill="FFFFFF"/>
        </w:rPr>
        <w:t>3</w:t>
      </w:r>
      <w:r w:rsidR="00635B7F">
        <w:rPr>
          <w:shd w:val="clear" w:color="auto" w:fill="FFFFFF"/>
        </w:rPr>
        <w:t xml:space="preserve">. </w:t>
      </w:r>
      <w:r w:rsidR="00635B7F">
        <w:t xml:space="preserve">Skelbti šį sprendimą </w:t>
      </w:r>
      <w:r w:rsidR="00E3701B">
        <w:t>T</w:t>
      </w:r>
      <w:r w:rsidR="00635B7F">
        <w:t>eisės aktų registre</w:t>
      </w:r>
      <w:r w:rsidR="0007006B" w:rsidRPr="0007006B">
        <w:rPr>
          <w:shd w:val="clear" w:color="auto" w:fill="FFFFFF"/>
        </w:rPr>
        <w:t>.</w:t>
      </w:r>
    </w:p>
    <w:p w14:paraId="027B6177" w14:textId="77777777" w:rsidR="0007006B" w:rsidRDefault="0007006B" w:rsidP="0007006B">
      <w:pPr>
        <w:tabs>
          <w:tab w:val="left" w:pos="3450"/>
        </w:tabs>
        <w:ind w:firstLine="1134"/>
        <w:jc w:val="both"/>
      </w:pPr>
    </w:p>
    <w:p w14:paraId="0B7DB114" w14:textId="77777777" w:rsidR="00635B7F" w:rsidRPr="0007006B" w:rsidRDefault="00635B7F" w:rsidP="0007006B">
      <w:pPr>
        <w:tabs>
          <w:tab w:val="left" w:pos="3450"/>
        </w:tabs>
        <w:ind w:firstLine="1134"/>
        <w:jc w:val="both"/>
      </w:pPr>
    </w:p>
    <w:p w14:paraId="5256C87A" w14:textId="77777777" w:rsidR="0007006B" w:rsidRPr="0007006B" w:rsidRDefault="0007006B" w:rsidP="0007006B">
      <w:pPr>
        <w:tabs>
          <w:tab w:val="left" w:pos="3450"/>
        </w:tabs>
        <w:ind w:firstLine="1134"/>
        <w:jc w:val="both"/>
      </w:pPr>
    </w:p>
    <w:p w14:paraId="6655DDA4" w14:textId="735B7566" w:rsidR="0007006B" w:rsidRPr="0007006B" w:rsidRDefault="0007006B" w:rsidP="0007006B">
      <w:pPr>
        <w:tabs>
          <w:tab w:val="left" w:pos="3450"/>
        </w:tabs>
        <w:jc w:val="both"/>
      </w:pPr>
      <w:r w:rsidRPr="0007006B">
        <w:rPr>
          <w:caps/>
        </w:rPr>
        <w:t>S</w:t>
      </w:r>
      <w:r w:rsidRPr="0007006B">
        <w:t>avivaldybės meras</w:t>
      </w:r>
      <w:r w:rsidR="006B263E">
        <w:tab/>
      </w:r>
      <w:r w:rsidR="006B263E">
        <w:tab/>
      </w:r>
      <w:r w:rsidR="006B263E">
        <w:tab/>
      </w:r>
      <w:r w:rsidR="006B263E">
        <w:tab/>
      </w:r>
      <w:r w:rsidR="006B263E">
        <w:tab/>
      </w:r>
      <w:r w:rsidR="006B263E">
        <w:tab/>
      </w:r>
      <w:r w:rsidR="006B263E">
        <w:tab/>
        <w:t xml:space="preserve">       Bronius Markauskas</w:t>
      </w:r>
    </w:p>
    <w:p w14:paraId="0724CDF3" w14:textId="77777777" w:rsidR="0007006B" w:rsidRPr="0007006B" w:rsidRDefault="0007006B" w:rsidP="0007006B">
      <w:pPr>
        <w:rPr>
          <w:shd w:val="clear" w:color="auto" w:fill="FFFFFF"/>
        </w:rPr>
      </w:pPr>
    </w:p>
    <w:p w14:paraId="29FD8FF0" w14:textId="77777777" w:rsidR="0007006B" w:rsidRPr="0007006B" w:rsidRDefault="0007006B" w:rsidP="0007006B">
      <w:pPr>
        <w:rPr>
          <w:sz w:val="20"/>
          <w:szCs w:val="20"/>
        </w:rPr>
      </w:pPr>
    </w:p>
    <w:sectPr w:rsidR="0007006B" w:rsidRPr="0007006B" w:rsidSect="006B263E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C883C" w14:textId="77777777" w:rsidR="008A5931" w:rsidRDefault="008A5931">
      <w:r>
        <w:separator/>
      </w:r>
    </w:p>
  </w:endnote>
  <w:endnote w:type="continuationSeparator" w:id="0">
    <w:p w14:paraId="7158507F" w14:textId="77777777" w:rsidR="008A5931" w:rsidRDefault="008A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64F82" w14:textId="77777777" w:rsidR="00203C39" w:rsidRDefault="00203C39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547BC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EE5273C" w14:textId="77777777" w:rsidR="00203C39" w:rsidRDefault="00203C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8B2C1" w14:textId="77777777" w:rsidR="008A5931" w:rsidRDefault="008A5931">
      <w:r>
        <w:separator/>
      </w:r>
    </w:p>
  </w:footnote>
  <w:footnote w:type="continuationSeparator" w:id="0">
    <w:p w14:paraId="6B11E2F2" w14:textId="77777777" w:rsidR="008A5931" w:rsidRDefault="008A5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6AF4" w14:textId="77777777" w:rsidR="00203C39" w:rsidRDefault="00203C3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F310B6D" w14:textId="77777777" w:rsidR="00203C39" w:rsidRDefault="00203C39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DD4B" w14:textId="77777777" w:rsidR="00203C39" w:rsidRDefault="00203C39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7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9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4FE"/>
    <w:rsid w:val="00005FFF"/>
    <w:rsid w:val="0002148B"/>
    <w:rsid w:val="00031FAD"/>
    <w:rsid w:val="000324AC"/>
    <w:rsid w:val="000331C4"/>
    <w:rsid w:val="00037B34"/>
    <w:rsid w:val="00050B85"/>
    <w:rsid w:val="0007006B"/>
    <w:rsid w:val="0007440E"/>
    <w:rsid w:val="00075DE1"/>
    <w:rsid w:val="00081E12"/>
    <w:rsid w:val="00097A66"/>
    <w:rsid w:val="000A0356"/>
    <w:rsid w:val="000A20A0"/>
    <w:rsid w:val="000D1BB3"/>
    <w:rsid w:val="000E2C9C"/>
    <w:rsid w:val="000E316D"/>
    <w:rsid w:val="000E7500"/>
    <w:rsid w:val="000F033F"/>
    <w:rsid w:val="000F630E"/>
    <w:rsid w:val="001119C1"/>
    <w:rsid w:val="001144A6"/>
    <w:rsid w:val="00121ACB"/>
    <w:rsid w:val="00125782"/>
    <w:rsid w:val="001337C1"/>
    <w:rsid w:val="00155682"/>
    <w:rsid w:val="001567CB"/>
    <w:rsid w:val="001712B1"/>
    <w:rsid w:val="00174AD8"/>
    <w:rsid w:val="00177FEC"/>
    <w:rsid w:val="00184B50"/>
    <w:rsid w:val="001B5818"/>
    <w:rsid w:val="001C20BB"/>
    <w:rsid w:val="001D7275"/>
    <w:rsid w:val="001D76B2"/>
    <w:rsid w:val="001D7786"/>
    <w:rsid w:val="001F2780"/>
    <w:rsid w:val="001F3AA8"/>
    <w:rsid w:val="00203C39"/>
    <w:rsid w:val="0020746A"/>
    <w:rsid w:val="0021210C"/>
    <w:rsid w:val="002156CC"/>
    <w:rsid w:val="00230792"/>
    <w:rsid w:val="002311D4"/>
    <w:rsid w:val="00234F58"/>
    <w:rsid w:val="00237067"/>
    <w:rsid w:val="002403D8"/>
    <w:rsid w:val="00242C5F"/>
    <w:rsid w:val="00243DEE"/>
    <w:rsid w:val="00245BF6"/>
    <w:rsid w:val="00250B1B"/>
    <w:rsid w:val="00264D44"/>
    <w:rsid w:val="00272A21"/>
    <w:rsid w:val="0027545A"/>
    <w:rsid w:val="00275FAE"/>
    <w:rsid w:val="00290B9C"/>
    <w:rsid w:val="002947B2"/>
    <w:rsid w:val="00295711"/>
    <w:rsid w:val="00296E11"/>
    <w:rsid w:val="002C0283"/>
    <w:rsid w:val="002C4E4C"/>
    <w:rsid w:val="002F0722"/>
    <w:rsid w:val="002F17DE"/>
    <w:rsid w:val="002F5F21"/>
    <w:rsid w:val="0030127B"/>
    <w:rsid w:val="00303A45"/>
    <w:rsid w:val="003436F1"/>
    <w:rsid w:val="0035217C"/>
    <w:rsid w:val="00354FBD"/>
    <w:rsid w:val="00365FD0"/>
    <w:rsid w:val="003870A5"/>
    <w:rsid w:val="0039175C"/>
    <w:rsid w:val="00392CD6"/>
    <w:rsid w:val="003A2057"/>
    <w:rsid w:val="003B0414"/>
    <w:rsid w:val="003B5332"/>
    <w:rsid w:val="003C36D9"/>
    <w:rsid w:val="003D1560"/>
    <w:rsid w:val="003E04B8"/>
    <w:rsid w:val="003E6731"/>
    <w:rsid w:val="003F1193"/>
    <w:rsid w:val="003F5A1E"/>
    <w:rsid w:val="00407F54"/>
    <w:rsid w:val="00413B8F"/>
    <w:rsid w:val="00421074"/>
    <w:rsid w:val="0043505E"/>
    <w:rsid w:val="004506C5"/>
    <w:rsid w:val="00452AAE"/>
    <w:rsid w:val="00482E5C"/>
    <w:rsid w:val="00497A8B"/>
    <w:rsid w:val="00497EDA"/>
    <w:rsid w:val="004A64D0"/>
    <w:rsid w:val="004B1CEB"/>
    <w:rsid w:val="004E30E8"/>
    <w:rsid w:val="004E5037"/>
    <w:rsid w:val="00506DE9"/>
    <w:rsid w:val="00525372"/>
    <w:rsid w:val="005264AC"/>
    <w:rsid w:val="00527546"/>
    <w:rsid w:val="00534170"/>
    <w:rsid w:val="005425DF"/>
    <w:rsid w:val="00546150"/>
    <w:rsid w:val="00550EBF"/>
    <w:rsid w:val="00566F21"/>
    <w:rsid w:val="0056737D"/>
    <w:rsid w:val="00570B29"/>
    <w:rsid w:val="005731F2"/>
    <w:rsid w:val="0057489D"/>
    <w:rsid w:val="00583E29"/>
    <w:rsid w:val="005B3A4F"/>
    <w:rsid w:val="005C7EE4"/>
    <w:rsid w:val="005D525A"/>
    <w:rsid w:val="005D7AC6"/>
    <w:rsid w:val="0061530C"/>
    <w:rsid w:val="006207E6"/>
    <w:rsid w:val="00626F65"/>
    <w:rsid w:val="00635B7F"/>
    <w:rsid w:val="00637499"/>
    <w:rsid w:val="00637A01"/>
    <w:rsid w:val="006420F9"/>
    <w:rsid w:val="00651547"/>
    <w:rsid w:val="006518B3"/>
    <w:rsid w:val="00652DEF"/>
    <w:rsid w:val="00655063"/>
    <w:rsid w:val="0066289C"/>
    <w:rsid w:val="00665249"/>
    <w:rsid w:val="00667F14"/>
    <w:rsid w:val="00687C6D"/>
    <w:rsid w:val="00687D79"/>
    <w:rsid w:val="00693E0C"/>
    <w:rsid w:val="00697E91"/>
    <w:rsid w:val="006B263E"/>
    <w:rsid w:val="006B63E7"/>
    <w:rsid w:val="006C30DF"/>
    <w:rsid w:val="006C5F00"/>
    <w:rsid w:val="006D2B01"/>
    <w:rsid w:val="006D7468"/>
    <w:rsid w:val="006E37A4"/>
    <w:rsid w:val="006E3A7A"/>
    <w:rsid w:val="006F245B"/>
    <w:rsid w:val="006F291C"/>
    <w:rsid w:val="006F2BCF"/>
    <w:rsid w:val="006F5BB2"/>
    <w:rsid w:val="007028F4"/>
    <w:rsid w:val="00726F21"/>
    <w:rsid w:val="007420C1"/>
    <w:rsid w:val="00742B23"/>
    <w:rsid w:val="00767C69"/>
    <w:rsid w:val="00773498"/>
    <w:rsid w:val="0078582A"/>
    <w:rsid w:val="00787E86"/>
    <w:rsid w:val="00793FEF"/>
    <w:rsid w:val="007A2C62"/>
    <w:rsid w:val="007A5C23"/>
    <w:rsid w:val="007A5C90"/>
    <w:rsid w:val="007A6CA2"/>
    <w:rsid w:val="007B1B81"/>
    <w:rsid w:val="007B7A7D"/>
    <w:rsid w:val="007C12BD"/>
    <w:rsid w:val="007C2BD3"/>
    <w:rsid w:val="007D4784"/>
    <w:rsid w:val="007F0142"/>
    <w:rsid w:val="00806A70"/>
    <w:rsid w:val="008071A6"/>
    <w:rsid w:val="008256E7"/>
    <w:rsid w:val="00830B4E"/>
    <w:rsid w:val="008547BC"/>
    <w:rsid w:val="00861982"/>
    <w:rsid w:val="00865808"/>
    <w:rsid w:val="00874F43"/>
    <w:rsid w:val="0087780D"/>
    <w:rsid w:val="00894D73"/>
    <w:rsid w:val="008A1812"/>
    <w:rsid w:val="008A4DFF"/>
    <w:rsid w:val="008A5931"/>
    <w:rsid w:val="008B0DBA"/>
    <w:rsid w:val="008B513B"/>
    <w:rsid w:val="008B6EA9"/>
    <w:rsid w:val="008C189F"/>
    <w:rsid w:val="008C25C5"/>
    <w:rsid w:val="008C4536"/>
    <w:rsid w:val="008F1A28"/>
    <w:rsid w:val="008F38B8"/>
    <w:rsid w:val="00901FEC"/>
    <w:rsid w:val="0090203A"/>
    <w:rsid w:val="00913839"/>
    <w:rsid w:val="00914DFD"/>
    <w:rsid w:val="009162C8"/>
    <w:rsid w:val="009206E3"/>
    <w:rsid w:val="0093310C"/>
    <w:rsid w:val="00937150"/>
    <w:rsid w:val="00952203"/>
    <w:rsid w:val="009522E3"/>
    <w:rsid w:val="0097117B"/>
    <w:rsid w:val="009911D9"/>
    <w:rsid w:val="009A031E"/>
    <w:rsid w:val="009B1061"/>
    <w:rsid w:val="009B1C92"/>
    <w:rsid w:val="009B3412"/>
    <w:rsid w:val="009C01F9"/>
    <w:rsid w:val="009E039D"/>
    <w:rsid w:val="009E4145"/>
    <w:rsid w:val="00A029B0"/>
    <w:rsid w:val="00A1133E"/>
    <w:rsid w:val="00A122B3"/>
    <w:rsid w:val="00A15D40"/>
    <w:rsid w:val="00A21DD1"/>
    <w:rsid w:val="00A24850"/>
    <w:rsid w:val="00A27C6B"/>
    <w:rsid w:val="00A3299B"/>
    <w:rsid w:val="00A64FCA"/>
    <w:rsid w:val="00A71616"/>
    <w:rsid w:val="00A727D8"/>
    <w:rsid w:val="00A76D04"/>
    <w:rsid w:val="00A94777"/>
    <w:rsid w:val="00AA1C0F"/>
    <w:rsid w:val="00AA5BEA"/>
    <w:rsid w:val="00AA7C30"/>
    <w:rsid w:val="00AC5ABE"/>
    <w:rsid w:val="00AE3C82"/>
    <w:rsid w:val="00AE5A4C"/>
    <w:rsid w:val="00AE612D"/>
    <w:rsid w:val="00AE6592"/>
    <w:rsid w:val="00B25F49"/>
    <w:rsid w:val="00B304E5"/>
    <w:rsid w:val="00B334F0"/>
    <w:rsid w:val="00B455D9"/>
    <w:rsid w:val="00B53771"/>
    <w:rsid w:val="00B574F7"/>
    <w:rsid w:val="00B72EBC"/>
    <w:rsid w:val="00B74117"/>
    <w:rsid w:val="00B75978"/>
    <w:rsid w:val="00B85172"/>
    <w:rsid w:val="00B912CF"/>
    <w:rsid w:val="00B9599A"/>
    <w:rsid w:val="00BC2D0D"/>
    <w:rsid w:val="00BD416B"/>
    <w:rsid w:val="00BD56DD"/>
    <w:rsid w:val="00BF05A5"/>
    <w:rsid w:val="00C16879"/>
    <w:rsid w:val="00C16CD6"/>
    <w:rsid w:val="00C368CE"/>
    <w:rsid w:val="00C42A9F"/>
    <w:rsid w:val="00C46F1E"/>
    <w:rsid w:val="00C577ED"/>
    <w:rsid w:val="00C65AD9"/>
    <w:rsid w:val="00C663B4"/>
    <w:rsid w:val="00C669BC"/>
    <w:rsid w:val="00C8076F"/>
    <w:rsid w:val="00C91710"/>
    <w:rsid w:val="00CA0F5C"/>
    <w:rsid w:val="00CA1CA8"/>
    <w:rsid w:val="00CB0ECD"/>
    <w:rsid w:val="00CB371E"/>
    <w:rsid w:val="00CC0DE5"/>
    <w:rsid w:val="00CD2E00"/>
    <w:rsid w:val="00CD4E23"/>
    <w:rsid w:val="00D004A7"/>
    <w:rsid w:val="00D02257"/>
    <w:rsid w:val="00D16A69"/>
    <w:rsid w:val="00D50459"/>
    <w:rsid w:val="00D71882"/>
    <w:rsid w:val="00D7454E"/>
    <w:rsid w:val="00D85ABA"/>
    <w:rsid w:val="00D870AB"/>
    <w:rsid w:val="00DA381B"/>
    <w:rsid w:val="00DB6DDC"/>
    <w:rsid w:val="00DB7E30"/>
    <w:rsid w:val="00DC24EA"/>
    <w:rsid w:val="00DC585F"/>
    <w:rsid w:val="00DE2E6C"/>
    <w:rsid w:val="00DF585B"/>
    <w:rsid w:val="00E008EF"/>
    <w:rsid w:val="00E009D0"/>
    <w:rsid w:val="00E00F86"/>
    <w:rsid w:val="00E12317"/>
    <w:rsid w:val="00E24DA0"/>
    <w:rsid w:val="00E3701B"/>
    <w:rsid w:val="00E442BA"/>
    <w:rsid w:val="00E44DF8"/>
    <w:rsid w:val="00E4563F"/>
    <w:rsid w:val="00E46F2F"/>
    <w:rsid w:val="00E53CE2"/>
    <w:rsid w:val="00E85985"/>
    <w:rsid w:val="00E9260C"/>
    <w:rsid w:val="00E955EE"/>
    <w:rsid w:val="00EA357A"/>
    <w:rsid w:val="00EA5B1F"/>
    <w:rsid w:val="00EC4F90"/>
    <w:rsid w:val="00EE6163"/>
    <w:rsid w:val="00F017C6"/>
    <w:rsid w:val="00F07451"/>
    <w:rsid w:val="00F16577"/>
    <w:rsid w:val="00F17A11"/>
    <w:rsid w:val="00F17CAD"/>
    <w:rsid w:val="00F205B6"/>
    <w:rsid w:val="00F21456"/>
    <w:rsid w:val="00F231C8"/>
    <w:rsid w:val="00F237B1"/>
    <w:rsid w:val="00F32A41"/>
    <w:rsid w:val="00F40AB9"/>
    <w:rsid w:val="00F47058"/>
    <w:rsid w:val="00F504FE"/>
    <w:rsid w:val="00F76A4C"/>
    <w:rsid w:val="00F81154"/>
    <w:rsid w:val="00F8305B"/>
    <w:rsid w:val="00F879B1"/>
    <w:rsid w:val="00FA76BA"/>
    <w:rsid w:val="00FD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0ED2D"/>
  <w15:docId w15:val="{C7AE67B8-7D9B-4EE9-9A96-C3288C08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70B29"/>
    <w:pPr>
      <w:keepNext/>
      <w:jc w:val="center"/>
      <w:outlineLvl w:val="0"/>
    </w:pPr>
    <w:rPr>
      <w:sz w:val="28"/>
      <w:szCs w:val="20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B53771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B53771"/>
    <w:rPr>
      <w:sz w:val="24"/>
      <w:lang w:val="lt-LT" w:eastAsia="lt-LT" w:bidi="ar-SA"/>
    </w:rPr>
  </w:style>
  <w:style w:type="paragraph" w:customStyle="1" w:styleId="Default">
    <w:name w:val="Default"/>
    <w:rsid w:val="00B5377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570B29"/>
    <w:rPr>
      <w:sz w:val="28"/>
      <w:lang w:val="en-AU"/>
    </w:rPr>
  </w:style>
  <w:style w:type="character" w:customStyle="1" w:styleId="FontStyle150">
    <w:name w:val="Font Style150"/>
    <w:rsid w:val="00AE5A4C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AE5A4C"/>
    <w:pPr>
      <w:ind w:left="720"/>
      <w:contextualSpacing/>
    </w:pPr>
    <w:rPr>
      <w:lang w:val="en-GB"/>
    </w:rPr>
  </w:style>
  <w:style w:type="character" w:styleId="Komentaronuoroda">
    <w:name w:val="annotation reference"/>
    <w:basedOn w:val="Numatytasispastraiposriftas"/>
    <w:semiHidden/>
    <w:unhideWhenUsed/>
    <w:rsid w:val="00637A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637A0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637A0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37A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37A01"/>
    <w:rPr>
      <w:b/>
      <w:bCs/>
      <w:lang w:eastAsia="en-US"/>
    </w:rPr>
  </w:style>
  <w:style w:type="paragraph" w:customStyle="1" w:styleId="Textbodyindent">
    <w:name w:val="Text body indent"/>
    <w:basedOn w:val="prastasis"/>
    <w:rsid w:val="0007006B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B5818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AA7C3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AA7C3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EA883-E406-47E8-862F-C47ED6D2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projektas.dotx</Template>
  <TotalTime>3</TotalTime>
  <Pages>1</Pages>
  <Words>579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Klaipedos rj. savivaldybe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Dainora Daugeliene</cp:lastModifiedBy>
  <cp:revision>3</cp:revision>
  <cp:lastPrinted>2021-04-13T11:09:00Z</cp:lastPrinted>
  <dcterms:created xsi:type="dcterms:W3CDTF">2021-06-08T13:33:00Z</dcterms:created>
  <dcterms:modified xsi:type="dcterms:W3CDTF">2021-06-21T07:34:00Z</dcterms:modified>
</cp:coreProperties>
</file>