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AB4F" w14:textId="3B88A6B0" w:rsidR="00B5398C" w:rsidRDefault="00B5398C" w:rsidP="00B5398C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74745942"/>
      <w:bookmarkStart w:id="2" w:name="_Hlk51067006"/>
      <w:bookmarkStart w:id="3" w:name="_Hlk56587604"/>
      <w:bookmarkStart w:id="4" w:name="_Hlk16151182"/>
      <w:bookmarkStart w:id="5" w:name="_Hlk51145442"/>
      <w:bookmarkStart w:id="6" w:name="data_metai"/>
      <w:r>
        <w:rPr>
          <w:b/>
          <w:caps/>
          <w:noProof/>
          <w:szCs w:val="20"/>
        </w:rPr>
        <w:drawing>
          <wp:inline distT="0" distB="0" distL="0" distR="0" wp14:anchorId="162C948B" wp14:editId="601C5F80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E6BEB31" w14:textId="77777777" w:rsidR="00B5398C" w:rsidRDefault="00B5398C" w:rsidP="00B5398C">
      <w:pPr>
        <w:jc w:val="center"/>
        <w:rPr>
          <w:b/>
          <w:bCs/>
          <w:caps/>
          <w:sz w:val="12"/>
          <w:szCs w:val="12"/>
        </w:rPr>
      </w:pPr>
    </w:p>
    <w:p w14:paraId="5D2A6315" w14:textId="77777777" w:rsidR="00B5398C" w:rsidRDefault="00B5398C" w:rsidP="00B5398C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7" w:name="_Hlk536624615"/>
      <w:r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bookmarkEnd w:id="4"/>
    <w:bookmarkEnd w:id="5"/>
    <w:bookmarkEnd w:id="7"/>
    <w:p w14:paraId="2E557093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6"/>
    <w:p w14:paraId="1ECC82DC" w14:textId="10145136"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67C4E7E" w14:textId="4704BBC3" w:rsidR="00514CCA" w:rsidRDefault="00514CCA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bookmarkStart w:id="8" w:name="_Hlk70585956"/>
      <w:r w:rsidRPr="00514CCA">
        <w:rPr>
          <w:rFonts w:ascii="Times New Roman" w:hAnsi="Times New Roman"/>
          <w:b/>
          <w:spacing w:val="20"/>
          <w:sz w:val="28"/>
          <w:szCs w:val="28"/>
        </w:rPr>
        <w:t xml:space="preserve">DĖL KLAIPĖDOS RAJONO SAVIVALDYBĖS MERO PAVADUOTOJO SKYRIMO </w:t>
      </w:r>
    </w:p>
    <w:p w14:paraId="366AEF51" w14:textId="77777777" w:rsidR="00514CCA" w:rsidRDefault="00514CCA" w:rsidP="00E144E3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8"/>
    <w:p w14:paraId="66825AE1" w14:textId="13DBAFFD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471405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B5398C">
        <w:rPr>
          <w:rFonts w:ascii="Times New Roman" w:hAnsi="Times New Roman"/>
          <w:caps w:val="0"/>
        </w:rPr>
        <w:t xml:space="preserve">birželio 17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  <w:r w:rsidR="00742198">
        <w:rPr>
          <w:rFonts w:ascii="Times New Roman" w:hAnsi="Times New Roman"/>
          <w:caps w:val="0"/>
        </w:rPr>
        <w:t>197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28966144" w14:textId="75183304" w:rsidR="00E93223" w:rsidRDefault="00E93223" w:rsidP="00B5398C">
      <w:pPr>
        <w:pStyle w:val="Pagrindiniotekstotrauka"/>
        <w:ind w:firstLine="1134"/>
      </w:pPr>
      <w:r w:rsidRPr="00231FDA">
        <w:t xml:space="preserve">Klaipėdos rajono savivaldybės taryba, vadovaudamasi </w:t>
      </w:r>
      <w:bookmarkStart w:id="9" w:name="_Hlk70586291"/>
      <w:r w:rsidRPr="00231FDA">
        <w:t xml:space="preserve">Lietuvos Respublikos vietos savivaldos </w:t>
      </w:r>
      <w:r w:rsidR="00514CCA">
        <w:t>įstatymo</w:t>
      </w:r>
      <w:r w:rsidR="00424FAF">
        <w:t xml:space="preserve"> </w:t>
      </w:r>
      <w:r w:rsidR="00514CCA" w:rsidRPr="00514CCA">
        <w:t>16  straipsnio 2 dalies 3 punktu, 19 straipsnio 1 ir 11 dalimis</w:t>
      </w:r>
      <w:bookmarkEnd w:id="9"/>
      <w:r w:rsidR="00514CCA" w:rsidRPr="00514CCA">
        <w:t>, Lietuvos Respublikos valstybės politikų ir valstybės pareigūnų darbo apmokėjimo įstatymo 4 straipsnio 2 dalimi</w:t>
      </w:r>
      <w:r w:rsidR="00424FAF" w:rsidRPr="00582FD9">
        <w:t>, 5 straipsniu</w:t>
      </w:r>
      <w:r w:rsidR="00514CCA" w:rsidRPr="00514CCA">
        <w:t xml:space="preserve"> ir priedėlio „I. Valstybės politikų pareiginės algos“ 5.2 </w:t>
      </w:r>
      <w:r w:rsidR="00424FAF">
        <w:t>eilute</w:t>
      </w:r>
      <w:r w:rsidR="00BF429B">
        <w:t>,</w:t>
      </w:r>
      <w:r w:rsidR="00514CCA" w:rsidRPr="00514CCA">
        <w:t xml:space="preserve"> atsižvelgdama į Klaipėdos rajono savivaldybės mero 20</w:t>
      </w:r>
      <w:r w:rsidR="00514CCA">
        <w:rPr>
          <w:lang w:val="en-US"/>
        </w:rPr>
        <w:t>21</w:t>
      </w:r>
      <w:r w:rsidR="00514CCA" w:rsidRPr="00514CCA">
        <w:t xml:space="preserve"> m</w:t>
      </w:r>
      <w:r w:rsidR="00F03387">
        <w:t>.</w:t>
      </w:r>
      <w:r w:rsidR="00514CCA" w:rsidRPr="00514CCA">
        <w:t xml:space="preserve"> </w:t>
      </w:r>
      <w:r w:rsidR="00631559">
        <w:t xml:space="preserve">birželio 2 </w:t>
      </w:r>
      <w:r w:rsidR="00514CCA" w:rsidRPr="00514CCA">
        <w:t>d. potvarkį Nr. MP-</w:t>
      </w:r>
      <w:r w:rsidR="00631559">
        <w:t>91</w:t>
      </w:r>
      <w:r w:rsidR="00514CCA" w:rsidRPr="00514CCA">
        <w:t xml:space="preserve"> „Dėl Klaipėdos rajono savivaldybės mero pavaduotojo kandidatūros teikimo“ bei Slapto balsavimo balsų skaičiavimo komisijos 20</w:t>
      </w:r>
      <w:r w:rsidR="00514CCA">
        <w:t>21</w:t>
      </w:r>
      <w:r w:rsidR="00514CCA" w:rsidRPr="00514CCA">
        <w:t xml:space="preserve"> m. </w:t>
      </w:r>
      <w:r w:rsidR="006E4EB0">
        <w:t>birželio 17</w:t>
      </w:r>
      <w:r w:rsidR="00424FAF">
        <w:t xml:space="preserve"> </w:t>
      </w:r>
      <w:r w:rsidR="00514CCA" w:rsidRPr="00514CCA">
        <w:t>d. protokolą Nr.</w:t>
      </w:r>
      <w:r w:rsidR="00514CCA">
        <w:t xml:space="preserve"> </w:t>
      </w:r>
      <w:r w:rsidR="00742198">
        <w:t>T9-8</w:t>
      </w:r>
      <w:r w:rsidR="00514CCA" w:rsidRPr="00514CCA">
        <w:t>,</w:t>
      </w:r>
      <w:r w:rsidR="00514CCA">
        <w:t xml:space="preserve"> </w:t>
      </w:r>
      <w:r w:rsidRPr="00231FDA">
        <w:t>n u s p r e n d ž i a:</w:t>
      </w:r>
    </w:p>
    <w:p w14:paraId="6F7FD7EE" w14:textId="01CAC24B" w:rsidR="00514CCA" w:rsidRPr="00514CCA" w:rsidRDefault="00B5398C" w:rsidP="00B5398C">
      <w:pPr>
        <w:numPr>
          <w:ilvl w:val="0"/>
          <w:numId w:val="12"/>
        </w:numPr>
        <w:spacing w:after="160" w:line="259" w:lineRule="auto"/>
        <w:ind w:left="0" w:firstLine="1134"/>
        <w:contextualSpacing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514CCA" w:rsidRPr="00631559">
        <w:rPr>
          <w:rFonts w:eastAsia="Calibri"/>
        </w:rPr>
        <w:t xml:space="preserve">Paskirti </w:t>
      </w:r>
      <w:r w:rsidR="002330B4" w:rsidRPr="00631559">
        <w:rPr>
          <w:rFonts w:eastAsia="Calibri"/>
        </w:rPr>
        <w:t>nuo 20</w:t>
      </w:r>
      <w:r w:rsidR="002330B4" w:rsidRPr="00631559">
        <w:rPr>
          <w:rFonts w:eastAsia="Calibri"/>
          <w:lang w:val="en-US"/>
        </w:rPr>
        <w:t>21</w:t>
      </w:r>
      <w:r w:rsidR="002330B4" w:rsidRPr="00631559">
        <w:rPr>
          <w:rFonts w:eastAsia="Calibri"/>
        </w:rPr>
        <w:t xml:space="preserve"> m.</w:t>
      </w:r>
      <w:r w:rsidR="007338B0" w:rsidRPr="00631559">
        <w:rPr>
          <w:rFonts w:eastAsia="Calibri"/>
        </w:rPr>
        <w:t xml:space="preserve"> birželio 21 </w:t>
      </w:r>
      <w:r w:rsidR="002330B4" w:rsidRPr="00514CCA">
        <w:rPr>
          <w:rFonts w:eastAsia="Calibri"/>
        </w:rPr>
        <w:t>d</w:t>
      </w:r>
      <w:r w:rsidR="00631559">
        <w:rPr>
          <w:rFonts w:eastAsia="Calibri"/>
        </w:rPr>
        <w:t>.</w:t>
      </w:r>
      <w:r w:rsidR="002330B4" w:rsidRPr="00514CCA">
        <w:rPr>
          <w:rFonts w:eastAsia="Calibri"/>
        </w:rPr>
        <w:t xml:space="preserve"> </w:t>
      </w:r>
      <w:r w:rsidR="00514CCA" w:rsidRPr="00514CCA">
        <w:rPr>
          <w:rFonts w:eastAsia="Calibri"/>
        </w:rPr>
        <w:t>Klaipėdos rajono savivaldybės tarybos narę</w:t>
      </w:r>
      <w:r w:rsidR="002330B4">
        <w:rPr>
          <w:rFonts w:eastAsia="Calibri"/>
        </w:rPr>
        <w:t xml:space="preserve"> Ligitą </w:t>
      </w:r>
      <w:proofErr w:type="spellStart"/>
      <w:r w:rsidR="002330B4">
        <w:rPr>
          <w:rFonts w:eastAsia="Calibri"/>
        </w:rPr>
        <w:t>Liutikienę</w:t>
      </w:r>
      <w:proofErr w:type="spellEnd"/>
      <w:r w:rsidR="00514CCA" w:rsidRPr="00514CCA">
        <w:rPr>
          <w:rFonts w:eastAsia="Calibri"/>
        </w:rPr>
        <w:t xml:space="preserve"> Klaipėdos rajono savivaldybės mero pavaduotoja </w:t>
      </w:r>
      <w:r w:rsidR="002330B4">
        <w:t>9-ojo</w:t>
      </w:r>
      <w:r w:rsidR="002330B4" w:rsidRPr="00EE45A3">
        <w:t xml:space="preserve"> šaukimo Klaipėdos rajono savivaldybės tarybos įgaliojimų laikui</w:t>
      </w:r>
      <w:r w:rsidR="00514CCA" w:rsidRPr="00514CCA">
        <w:rPr>
          <w:rFonts w:eastAsia="Calibri"/>
        </w:rPr>
        <w:t>.</w:t>
      </w:r>
    </w:p>
    <w:p w14:paraId="168BB9E7" w14:textId="5A8C6FE4" w:rsidR="00514CCA" w:rsidRPr="00514CCA" w:rsidRDefault="00B5398C" w:rsidP="00B5398C">
      <w:pPr>
        <w:numPr>
          <w:ilvl w:val="0"/>
          <w:numId w:val="12"/>
        </w:numPr>
        <w:tabs>
          <w:tab w:val="left" w:pos="1134"/>
        </w:tabs>
        <w:spacing w:line="259" w:lineRule="auto"/>
        <w:ind w:left="0" w:firstLine="1134"/>
        <w:contextualSpacing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="00514CCA" w:rsidRPr="00514CCA">
        <w:rPr>
          <w:rFonts w:eastAsia="Calibri"/>
        </w:rPr>
        <w:t xml:space="preserve">Nustatyti Klaipėdos rajono savivaldybės mero pavaduotojos </w:t>
      </w:r>
      <w:r w:rsidR="00BF429B">
        <w:rPr>
          <w:rFonts w:eastAsia="Calibri"/>
        </w:rPr>
        <w:t xml:space="preserve">Ligitos </w:t>
      </w:r>
      <w:proofErr w:type="spellStart"/>
      <w:r w:rsidR="00BF429B">
        <w:rPr>
          <w:rFonts w:eastAsia="Calibri"/>
        </w:rPr>
        <w:t>Liutikienės</w:t>
      </w:r>
      <w:proofErr w:type="spellEnd"/>
      <w:r w:rsidR="00BF429B">
        <w:rPr>
          <w:rFonts w:eastAsia="Calibri"/>
        </w:rPr>
        <w:t xml:space="preserve"> </w:t>
      </w:r>
      <w:r w:rsidR="00514CCA" w:rsidRPr="00514CCA">
        <w:rPr>
          <w:rFonts w:eastAsia="Calibri"/>
        </w:rPr>
        <w:t xml:space="preserve">darbo užmokestį </w:t>
      </w:r>
      <w:r w:rsidR="00BF429B">
        <w:rPr>
          <w:rFonts w:eastAsia="Calibri"/>
        </w:rPr>
        <w:t xml:space="preserve">- </w:t>
      </w:r>
      <w:r w:rsidR="00514CCA" w:rsidRPr="00514CCA">
        <w:rPr>
          <w:rFonts w:eastAsia="Calibri"/>
        </w:rPr>
        <w:t xml:space="preserve">pareiginės algos koeficientą (baziniais dydžiais) </w:t>
      </w:r>
      <w:r w:rsidR="00514CCA" w:rsidRPr="00F64006">
        <w:rPr>
          <w:rFonts w:eastAsia="Calibri"/>
        </w:rPr>
        <w:t>– 15</w:t>
      </w:r>
      <w:r w:rsidR="00F64006" w:rsidRPr="00F64006">
        <w:rPr>
          <w:rFonts w:eastAsia="Calibri"/>
        </w:rPr>
        <w:t>,6</w:t>
      </w:r>
      <w:r w:rsidR="00514CCA" w:rsidRPr="00514CCA">
        <w:rPr>
          <w:rFonts w:eastAsia="Calibri"/>
        </w:rPr>
        <w:t xml:space="preserve"> ir priedą už ištarnautus Lietuvos valstybei metus, apskaičiuojamus Lietuvos Respublikos valstybės politikų ir valstybės pareigūnų darbo apmokėjimo įstatymo nustatyta tvarka.</w:t>
      </w:r>
    </w:p>
    <w:p w14:paraId="07DA3D05" w14:textId="77777777" w:rsidR="00514CCA" w:rsidRDefault="00514CCA" w:rsidP="00B5398C">
      <w:pPr>
        <w:pStyle w:val="Pagrindiniotekstotrauka"/>
      </w:pPr>
    </w:p>
    <w:p w14:paraId="51B3F7AE" w14:textId="48F9DC29" w:rsidR="00E656EB" w:rsidRDefault="00E656EB" w:rsidP="00B5398C">
      <w:pPr>
        <w:pStyle w:val="Pagrindiniotekstotrauka2"/>
        <w:tabs>
          <w:tab w:val="clear" w:pos="9639"/>
        </w:tabs>
        <w:ind w:left="0"/>
        <w:rPr>
          <w:caps/>
        </w:rPr>
      </w:pPr>
    </w:p>
    <w:p w14:paraId="347FEBA2" w14:textId="77777777" w:rsidR="00B5398C" w:rsidRDefault="00B5398C" w:rsidP="00B5398C">
      <w:pPr>
        <w:pStyle w:val="Pagrindiniotekstotrauka2"/>
        <w:tabs>
          <w:tab w:val="clear" w:pos="9639"/>
        </w:tabs>
        <w:ind w:left="0"/>
        <w:rPr>
          <w:caps/>
        </w:rPr>
      </w:pPr>
    </w:p>
    <w:p w14:paraId="65E44EE7" w14:textId="758DC3EB" w:rsidR="003E1691" w:rsidRDefault="006C5F00" w:rsidP="00B5398C">
      <w:pPr>
        <w:pStyle w:val="Pagrindiniotekstotrauka2"/>
        <w:tabs>
          <w:tab w:val="clear" w:pos="9639"/>
        </w:tabs>
        <w:ind w:left="0"/>
      </w:pPr>
      <w:r>
        <w:rPr>
          <w:caps/>
        </w:rPr>
        <w:t>S</w:t>
      </w:r>
      <w:r>
        <w:t>avivaldybės meras</w:t>
      </w:r>
      <w:r w:rsidR="00B5398C">
        <w:tab/>
      </w:r>
      <w:r w:rsidR="00B5398C">
        <w:tab/>
      </w:r>
      <w:r w:rsidR="00B5398C">
        <w:tab/>
      </w:r>
      <w:r w:rsidR="00B5398C">
        <w:tab/>
      </w:r>
      <w:r w:rsidR="00B5398C">
        <w:tab/>
      </w:r>
      <w:r w:rsidR="00B5398C">
        <w:tab/>
        <w:t xml:space="preserve">                                                                                                Bronius Markauskas</w:t>
      </w:r>
    </w:p>
    <w:sectPr w:rsidR="003E1691" w:rsidSect="006D3F48">
      <w:headerReference w:type="even" r:id="rId8"/>
      <w:head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85481" w14:textId="77777777" w:rsidR="000A31AE" w:rsidRDefault="000A31AE">
      <w:r>
        <w:separator/>
      </w:r>
    </w:p>
  </w:endnote>
  <w:endnote w:type="continuationSeparator" w:id="0">
    <w:p w14:paraId="37CB0C66" w14:textId="77777777" w:rsidR="000A31AE" w:rsidRDefault="000A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4EC64" w14:textId="77777777" w:rsidR="000A31AE" w:rsidRDefault="000A31AE">
      <w:r>
        <w:separator/>
      </w:r>
    </w:p>
  </w:footnote>
  <w:footnote w:type="continuationSeparator" w:id="0">
    <w:p w14:paraId="0B0073A2" w14:textId="77777777" w:rsidR="000A31AE" w:rsidRDefault="000A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85E0" w14:textId="77777777" w:rsidR="00E608E0" w:rsidRDefault="00E608E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E608E0" w:rsidRDefault="00E608E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6F09" w14:textId="77777777" w:rsidR="00E608E0" w:rsidRDefault="00E608E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441FB8">
      <w:rPr>
        <w:noProof/>
      </w:rPr>
      <w:t>2</w:t>
    </w:r>
    <w:r>
      <w:fldChar w:fldCharType="end"/>
    </w:r>
  </w:p>
  <w:p w14:paraId="327556FB" w14:textId="77777777" w:rsidR="00E608E0" w:rsidRDefault="00E608E0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E86172"/>
    <w:multiLevelType w:val="multilevel"/>
    <w:tmpl w:val="46EEA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5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A6A3488"/>
    <w:multiLevelType w:val="hybridMultilevel"/>
    <w:tmpl w:val="40DC821C"/>
    <w:lvl w:ilvl="0" w:tplc="6DCCCD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741D3AB8"/>
    <w:multiLevelType w:val="hybridMultilevel"/>
    <w:tmpl w:val="33A48ABA"/>
    <w:lvl w:ilvl="0" w:tplc="9B06E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E34BE7"/>
    <w:multiLevelType w:val="hybridMultilevel"/>
    <w:tmpl w:val="54E421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D68A4"/>
    <w:multiLevelType w:val="hybridMultilevel"/>
    <w:tmpl w:val="155022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4"/>
  </w:num>
  <w:num w:numId="10">
    <w:abstractNumId w:val="1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26"/>
    <w:rsid w:val="0000211C"/>
    <w:rsid w:val="000033C9"/>
    <w:rsid w:val="00003AAD"/>
    <w:rsid w:val="000043B3"/>
    <w:rsid w:val="00006916"/>
    <w:rsid w:val="00007703"/>
    <w:rsid w:val="000111A1"/>
    <w:rsid w:val="00011AC9"/>
    <w:rsid w:val="00014DE3"/>
    <w:rsid w:val="0001588B"/>
    <w:rsid w:val="0002027F"/>
    <w:rsid w:val="00020C3F"/>
    <w:rsid w:val="00020DAD"/>
    <w:rsid w:val="0002148B"/>
    <w:rsid w:val="00021614"/>
    <w:rsid w:val="00023652"/>
    <w:rsid w:val="00027577"/>
    <w:rsid w:val="00030281"/>
    <w:rsid w:val="00031574"/>
    <w:rsid w:val="0003233A"/>
    <w:rsid w:val="0003246F"/>
    <w:rsid w:val="000341DD"/>
    <w:rsid w:val="000365D5"/>
    <w:rsid w:val="00036B3B"/>
    <w:rsid w:val="00041232"/>
    <w:rsid w:val="00042AA3"/>
    <w:rsid w:val="00042D26"/>
    <w:rsid w:val="00043CBD"/>
    <w:rsid w:val="000450D2"/>
    <w:rsid w:val="00045C36"/>
    <w:rsid w:val="00047139"/>
    <w:rsid w:val="000472A3"/>
    <w:rsid w:val="00051751"/>
    <w:rsid w:val="00055F9C"/>
    <w:rsid w:val="00057FA8"/>
    <w:rsid w:val="000610FC"/>
    <w:rsid w:val="0006459E"/>
    <w:rsid w:val="00064ED8"/>
    <w:rsid w:val="00065AFB"/>
    <w:rsid w:val="00066B5F"/>
    <w:rsid w:val="00067097"/>
    <w:rsid w:val="00067AB5"/>
    <w:rsid w:val="0007015E"/>
    <w:rsid w:val="000706B8"/>
    <w:rsid w:val="00070AA7"/>
    <w:rsid w:val="00070C7F"/>
    <w:rsid w:val="00072523"/>
    <w:rsid w:val="00072C68"/>
    <w:rsid w:val="0007436D"/>
    <w:rsid w:val="000766A8"/>
    <w:rsid w:val="00077600"/>
    <w:rsid w:val="00080BE6"/>
    <w:rsid w:val="00082B0B"/>
    <w:rsid w:val="0008309E"/>
    <w:rsid w:val="000831BD"/>
    <w:rsid w:val="000832B4"/>
    <w:rsid w:val="00084131"/>
    <w:rsid w:val="00086001"/>
    <w:rsid w:val="00086EB7"/>
    <w:rsid w:val="000920AD"/>
    <w:rsid w:val="00092DC9"/>
    <w:rsid w:val="000944AE"/>
    <w:rsid w:val="00094FFC"/>
    <w:rsid w:val="00095466"/>
    <w:rsid w:val="00095BCC"/>
    <w:rsid w:val="000A20A0"/>
    <w:rsid w:val="000A31AE"/>
    <w:rsid w:val="000A327F"/>
    <w:rsid w:val="000A3A17"/>
    <w:rsid w:val="000A4BA2"/>
    <w:rsid w:val="000A4C2C"/>
    <w:rsid w:val="000A62DA"/>
    <w:rsid w:val="000B3FA5"/>
    <w:rsid w:val="000C27AB"/>
    <w:rsid w:val="000C2C94"/>
    <w:rsid w:val="000C32EF"/>
    <w:rsid w:val="000C3B27"/>
    <w:rsid w:val="000C6C97"/>
    <w:rsid w:val="000D17A4"/>
    <w:rsid w:val="000D1BB3"/>
    <w:rsid w:val="000D28DF"/>
    <w:rsid w:val="000D39AC"/>
    <w:rsid w:val="000D653D"/>
    <w:rsid w:val="000E7E2E"/>
    <w:rsid w:val="000F0ADA"/>
    <w:rsid w:val="000F1FB1"/>
    <w:rsid w:val="000F533D"/>
    <w:rsid w:val="000F5352"/>
    <w:rsid w:val="000F5483"/>
    <w:rsid w:val="000F6707"/>
    <w:rsid w:val="000F74CA"/>
    <w:rsid w:val="000F77C3"/>
    <w:rsid w:val="000F7A3E"/>
    <w:rsid w:val="00100A2B"/>
    <w:rsid w:val="00102C41"/>
    <w:rsid w:val="00102FAD"/>
    <w:rsid w:val="00106107"/>
    <w:rsid w:val="001144A6"/>
    <w:rsid w:val="001159D3"/>
    <w:rsid w:val="0011756F"/>
    <w:rsid w:val="001200E3"/>
    <w:rsid w:val="00121ACB"/>
    <w:rsid w:val="00121B1D"/>
    <w:rsid w:val="00123050"/>
    <w:rsid w:val="00125182"/>
    <w:rsid w:val="00130202"/>
    <w:rsid w:val="001337C1"/>
    <w:rsid w:val="00134033"/>
    <w:rsid w:val="001348C4"/>
    <w:rsid w:val="00135408"/>
    <w:rsid w:val="00136AED"/>
    <w:rsid w:val="00144922"/>
    <w:rsid w:val="00144B29"/>
    <w:rsid w:val="00152A35"/>
    <w:rsid w:val="001548D2"/>
    <w:rsid w:val="00154A38"/>
    <w:rsid w:val="00155682"/>
    <w:rsid w:val="001567CB"/>
    <w:rsid w:val="00157B30"/>
    <w:rsid w:val="0016062F"/>
    <w:rsid w:val="001609C0"/>
    <w:rsid w:val="001613FB"/>
    <w:rsid w:val="001614E1"/>
    <w:rsid w:val="00161BE8"/>
    <w:rsid w:val="00161C35"/>
    <w:rsid w:val="00161CD4"/>
    <w:rsid w:val="00162577"/>
    <w:rsid w:val="00162DAE"/>
    <w:rsid w:val="00163F69"/>
    <w:rsid w:val="0016565C"/>
    <w:rsid w:val="001656D2"/>
    <w:rsid w:val="00171E72"/>
    <w:rsid w:val="00174FAF"/>
    <w:rsid w:val="00176E67"/>
    <w:rsid w:val="00180A4F"/>
    <w:rsid w:val="0018119B"/>
    <w:rsid w:val="0018146B"/>
    <w:rsid w:val="00184B50"/>
    <w:rsid w:val="00184FB1"/>
    <w:rsid w:val="00187056"/>
    <w:rsid w:val="0019457B"/>
    <w:rsid w:val="001959C4"/>
    <w:rsid w:val="00197E09"/>
    <w:rsid w:val="001A03B8"/>
    <w:rsid w:val="001A0946"/>
    <w:rsid w:val="001A0B31"/>
    <w:rsid w:val="001A1E94"/>
    <w:rsid w:val="001A5479"/>
    <w:rsid w:val="001A6298"/>
    <w:rsid w:val="001A6BE5"/>
    <w:rsid w:val="001B0196"/>
    <w:rsid w:val="001B1718"/>
    <w:rsid w:val="001B2D3E"/>
    <w:rsid w:val="001B5091"/>
    <w:rsid w:val="001C06F5"/>
    <w:rsid w:val="001C311A"/>
    <w:rsid w:val="001C3B2F"/>
    <w:rsid w:val="001C424A"/>
    <w:rsid w:val="001D2BA6"/>
    <w:rsid w:val="001D5C75"/>
    <w:rsid w:val="001D5F0F"/>
    <w:rsid w:val="001D618D"/>
    <w:rsid w:val="001E0176"/>
    <w:rsid w:val="001E0CE9"/>
    <w:rsid w:val="001E2479"/>
    <w:rsid w:val="001E34BD"/>
    <w:rsid w:val="001F050B"/>
    <w:rsid w:val="001F0BCB"/>
    <w:rsid w:val="001F1CB7"/>
    <w:rsid w:val="001F259C"/>
    <w:rsid w:val="001F5D72"/>
    <w:rsid w:val="001F69A3"/>
    <w:rsid w:val="001F79E3"/>
    <w:rsid w:val="0020318B"/>
    <w:rsid w:val="00205811"/>
    <w:rsid w:val="0020746A"/>
    <w:rsid w:val="0021080D"/>
    <w:rsid w:val="002109E0"/>
    <w:rsid w:val="0021210C"/>
    <w:rsid w:val="002156CC"/>
    <w:rsid w:val="00217342"/>
    <w:rsid w:val="00221B20"/>
    <w:rsid w:val="002225C8"/>
    <w:rsid w:val="002225EC"/>
    <w:rsid w:val="00222A68"/>
    <w:rsid w:val="0022351F"/>
    <w:rsid w:val="002238CC"/>
    <w:rsid w:val="002250DF"/>
    <w:rsid w:val="00225F96"/>
    <w:rsid w:val="002305AC"/>
    <w:rsid w:val="00230792"/>
    <w:rsid w:val="002330B4"/>
    <w:rsid w:val="0023417F"/>
    <w:rsid w:val="002348C8"/>
    <w:rsid w:val="00237067"/>
    <w:rsid w:val="00237515"/>
    <w:rsid w:val="00237BCB"/>
    <w:rsid w:val="002403D8"/>
    <w:rsid w:val="002416CE"/>
    <w:rsid w:val="00242C5F"/>
    <w:rsid w:val="00242D17"/>
    <w:rsid w:val="00243DEE"/>
    <w:rsid w:val="00244FA3"/>
    <w:rsid w:val="002457B0"/>
    <w:rsid w:val="00245881"/>
    <w:rsid w:val="00245B06"/>
    <w:rsid w:val="00245C25"/>
    <w:rsid w:val="002470F4"/>
    <w:rsid w:val="00251755"/>
    <w:rsid w:val="002533B6"/>
    <w:rsid w:val="00255485"/>
    <w:rsid w:val="00260DC0"/>
    <w:rsid w:val="00261F8C"/>
    <w:rsid w:val="002631F3"/>
    <w:rsid w:val="00266504"/>
    <w:rsid w:val="0027067A"/>
    <w:rsid w:val="0027134E"/>
    <w:rsid w:val="00272A21"/>
    <w:rsid w:val="00273FD8"/>
    <w:rsid w:val="00274537"/>
    <w:rsid w:val="00274C16"/>
    <w:rsid w:val="0027545A"/>
    <w:rsid w:val="00275498"/>
    <w:rsid w:val="002767C8"/>
    <w:rsid w:val="002775D6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D23"/>
    <w:rsid w:val="00296E11"/>
    <w:rsid w:val="002A16EE"/>
    <w:rsid w:val="002B12EB"/>
    <w:rsid w:val="002B5B75"/>
    <w:rsid w:val="002B624E"/>
    <w:rsid w:val="002B6D0E"/>
    <w:rsid w:val="002B7AFA"/>
    <w:rsid w:val="002C00D8"/>
    <w:rsid w:val="002C0283"/>
    <w:rsid w:val="002C0605"/>
    <w:rsid w:val="002C0ED3"/>
    <w:rsid w:val="002C60DB"/>
    <w:rsid w:val="002D0810"/>
    <w:rsid w:val="002D29A3"/>
    <w:rsid w:val="002D45F3"/>
    <w:rsid w:val="002D471E"/>
    <w:rsid w:val="002D54BF"/>
    <w:rsid w:val="002D5C7F"/>
    <w:rsid w:val="002D6489"/>
    <w:rsid w:val="002E0425"/>
    <w:rsid w:val="002E0D0A"/>
    <w:rsid w:val="002E513F"/>
    <w:rsid w:val="002E59DB"/>
    <w:rsid w:val="002F0F1D"/>
    <w:rsid w:val="002F5B1E"/>
    <w:rsid w:val="002F5F21"/>
    <w:rsid w:val="002F6608"/>
    <w:rsid w:val="002F6C37"/>
    <w:rsid w:val="00302408"/>
    <w:rsid w:val="0030315D"/>
    <w:rsid w:val="003035A0"/>
    <w:rsid w:val="003049B6"/>
    <w:rsid w:val="00312111"/>
    <w:rsid w:val="00314F1E"/>
    <w:rsid w:val="00316552"/>
    <w:rsid w:val="00316B74"/>
    <w:rsid w:val="00317D21"/>
    <w:rsid w:val="00321671"/>
    <w:rsid w:val="003253B1"/>
    <w:rsid w:val="00326A54"/>
    <w:rsid w:val="00326CAA"/>
    <w:rsid w:val="003342DF"/>
    <w:rsid w:val="00334A9B"/>
    <w:rsid w:val="0033702E"/>
    <w:rsid w:val="003406ED"/>
    <w:rsid w:val="00340FF6"/>
    <w:rsid w:val="003427C2"/>
    <w:rsid w:val="00343294"/>
    <w:rsid w:val="003436F1"/>
    <w:rsid w:val="00344F79"/>
    <w:rsid w:val="00350786"/>
    <w:rsid w:val="00350DA4"/>
    <w:rsid w:val="00351BAE"/>
    <w:rsid w:val="00352931"/>
    <w:rsid w:val="00353080"/>
    <w:rsid w:val="00353ECD"/>
    <w:rsid w:val="0035582F"/>
    <w:rsid w:val="00355F27"/>
    <w:rsid w:val="00357BD1"/>
    <w:rsid w:val="00362E34"/>
    <w:rsid w:val="00363E3B"/>
    <w:rsid w:val="00364095"/>
    <w:rsid w:val="00364219"/>
    <w:rsid w:val="0036494E"/>
    <w:rsid w:val="00365FD0"/>
    <w:rsid w:val="00371DEF"/>
    <w:rsid w:val="00372375"/>
    <w:rsid w:val="003735DD"/>
    <w:rsid w:val="0037611E"/>
    <w:rsid w:val="00376681"/>
    <w:rsid w:val="00376916"/>
    <w:rsid w:val="00381D15"/>
    <w:rsid w:val="00382D40"/>
    <w:rsid w:val="003831E9"/>
    <w:rsid w:val="00383675"/>
    <w:rsid w:val="0038460C"/>
    <w:rsid w:val="003877E6"/>
    <w:rsid w:val="00392AB8"/>
    <w:rsid w:val="00392CD6"/>
    <w:rsid w:val="00395B08"/>
    <w:rsid w:val="00395B41"/>
    <w:rsid w:val="003962C9"/>
    <w:rsid w:val="003A029A"/>
    <w:rsid w:val="003A0DC4"/>
    <w:rsid w:val="003A12C6"/>
    <w:rsid w:val="003A1577"/>
    <w:rsid w:val="003A2057"/>
    <w:rsid w:val="003A39BC"/>
    <w:rsid w:val="003A54A3"/>
    <w:rsid w:val="003B0414"/>
    <w:rsid w:val="003B0E17"/>
    <w:rsid w:val="003B1062"/>
    <w:rsid w:val="003B28F0"/>
    <w:rsid w:val="003B2ED3"/>
    <w:rsid w:val="003B40C7"/>
    <w:rsid w:val="003B69FC"/>
    <w:rsid w:val="003C2EA0"/>
    <w:rsid w:val="003C36D9"/>
    <w:rsid w:val="003C6436"/>
    <w:rsid w:val="003C65DB"/>
    <w:rsid w:val="003D0BA2"/>
    <w:rsid w:val="003D1560"/>
    <w:rsid w:val="003D4D16"/>
    <w:rsid w:val="003D50BA"/>
    <w:rsid w:val="003E046F"/>
    <w:rsid w:val="003E04B8"/>
    <w:rsid w:val="003E068C"/>
    <w:rsid w:val="003E0B4B"/>
    <w:rsid w:val="003E1691"/>
    <w:rsid w:val="003E2257"/>
    <w:rsid w:val="003E6E78"/>
    <w:rsid w:val="003E712F"/>
    <w:rsid w:val="003E7A2D"/>
    <w:rsid w:val="003F07C0"/>
    <w:rsid w:val="003F1193"/>
    <w:rsid w:val="003F131A"/>
    <w:rsid w:val="003F613D"/>
    <w:rsid w:val="003F68EA"/>
    <w:rsid w:val="003F7FF2"/>
    <w:rsid w:val="00400AED"/>
    <w:rsid w:val="00400B9E"/>
    <w:rsid w:val="00403176"/>
    <w:rsid w:val="0040325D"/>
    <w:rsid w:val="00404611"/>
    <w:rsid w:val="00406D2C"/>
    <w:rsid w:val="00406D6C"/>
    <w:rsid w:val="00407819"/>
    <w:rsid w:val="00407E9D"/>
    <w:rsid w:val="00407F54"/>
    <w:rsid w:val="004129E1"/>
    <w:rsid w:val="00413183"/>
    <w:rsid w:val="00413594"/>
    <w:rsid w:val="00413A9F"/>
    <w:rsid w:val="00413B8F"/>
    <w:rsid w:val="00414FDE"/>
    <w:rsid w:val="0041553A"/>
    <w:rsid w:val="00417CCA"/>
    <w:rsid w:val="00422831"/>
    <w:rsid w:val="004235AB"/>
    <w:rsid w:val="00423D06"/>
    <w:rsid w:val="00424FAF"/>
    <w:rsid w:val="00426CEA"/>
    <w:rsid w:val="00427974"/>
    <w:rsid w:val="00427DDC"/>
    <w:rsid w:val="004309E6"/>
    <w:rsid w:val="00430F3D"/>
    <w:rsid w:val="00434D32"/>
    <w:rsid w:val="004378B4"/>
    <w:rsid w:val="00441FB8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60C56"/>
    <w:rsid w:val="00461360"/>
    <w:rsid w:val="004649BA"/>
    <w:rsid w:val="004651AB"/>
    <w:rsid w:val="00465A35"/>
    <w:rsid w:val="0046773F"/>
    <w:rsid w:val="00471405"/>
    <w:rsid w:val="00473909"/>
    <w:rsid w:val="004739EF"/>
    <w:rsid w:val="00473C83"/>
    <w:rsid w:val="004750B8"/>
    <w:rsid w:val="00477C6A"/>
    <w:rsid w:val="004803AD"/>
    <w:rsid w:val="0048287E"/>
    <w:rsid w:val="00482E5C"/>
    <w:rsid w:val="0048451A"/>
    <w:rsid w:val="00486461"/>
    <w:rsid w:val="00490000"/>
    <w:rsid w:val="004904C7"/>
    <w:rsid w:val="004927DE"/>
    <w:rsid w:val="00493FEB"/>
    <w:rsid w:val="004961BF"/>
    <w:rsid w:val="004A6969"/>
    <w:rsid w:val="004A6E21"/>
    <w:rsid w:val="004A7E42"/>
    <w:rsid w:val="004B1CEB"/>
    <w:rsid w:val="004B62AF"/>
    <w:rsid w:val="004C0186"/>
    <w:rsid w:val="004C28E2"/>
    <w:rsid w:val="004C5907"/>
    <w:rsid w:val="004C5B18"/>
    <w:rsid w:val="004C7B68"/>
    <w:rsid w:val="004D066B"/>
    <w:rsid w:val="004D176B"/>
    <w:rsid w:val="004D3079"/>
    <w:rsid w:val="004D4B15"/>
    <w:rsid w:val="004D601A"/>
    <w:rsid w:val="004D72FF"/>
    <w:rsid w:val="004D7C29"/>
    <w:rsid w:val="004E30E8"/>
    <w:rsid w:val="004E4635"/>
    <w:rsid w:val="004E5037"/>
    <w:rsid w:val="004F3EFC"/>
    <w:rsid w:val="004F4C45"/>
    <w:rsid w:val="004F54F6"/>
    <w:rsid w:val="004F6481"/>
    <w:rsid w:val="00500500"/>
    <w:rsid w:val="00505C1D"/>
    <w:rsid w:val="005063A3"/>
    <w:rsid w:val="00511CD5"/>
    <w:rsid w:val="00514CCA"/>
    <w:rsid w:val="0051594A"/>
    <w:rsid w:val="00516EB7"/>
    <w:rsid w:val="00520783"/>
    <w:rsid w:val="005219E6"/>
    <w:rsid w:val="005233D9"/>
    <w:rsid w:val="00525372"/>
    <w:rsid w:val="00527546"/>
    <w:rsid w:val="005275D2"/>
    <w:rsid w:val="005305CA"/>
    <w:rsid w:val="0053238E"/>
    <w:rsid w:val="00533DEC"/>
    <w:rsid w:val="00533F65"/>
    <w:rsid w:val="00534170"/>
    <w:rsid w:val="0053599E"/>
    <w:rsid w:val="00537F47"/>
    <w:rsid w:val="005417D3"/>
    <w:rsid w:val="00541ABE"/>
    <w:rsid w:val="005425DF"/>
    <w:rsid w:val="005458B9"/>
    <w:rsid w:val="00546150"/>
    <w:rsid w:val="00546346"/>
    <w:rsid w:val="005500B0"/>
    <w:rsid w:val="0055019E"/>
    <w:rsid w:val="00551C05"/>
    <w:rsid w:val="00552A14"/>
    <w:rsid w:val="00552E5B"/>
    <w:rsid w:val="0055776B"/>
    <w:rsid w:val="00562913"/>
    <w:rsid w:val="00563151"/>
    <w:rsid w:val="005642F5"/>
    <w:rsid w:val="00564FC3"/>
    <w:rsid w:val="0056627C"/>
    <w:rsid w:val="00566F21"/>
    <w:rsid w:val="0056737D"/>
    <w:rsid w:val="0057125E"/>
    <w:rsid w:val="00571563"/>
    <w:rsid w:val="0057178F"/>
    <w:rsid w:val="0057489D"/>
    <w:rsid w:val="005770B2"/>
    <w:rsid w:val="0058014F"/>
    <w:rsid w:val="00580F7F"/>
    <w:rsid w:val="00581C11"/>
    <w:rsid w:val="00582F11"/>
    <w:rsid w:val="00582FD9"/>
    <w:rsid w:val="00584D50"/>
    <w:rsid w:val="005856D7"/>
    <w:rsid w:val="00586496"/>
    <w:rsid w:val="00587DE6"/>
    <w:rsid w:val="00590CDB"/>
    <w:rsid w:val="0059227F"/>
    <w:rsid w:val="00592A7D"/>
    <w:rsid w:val="00592DE6"/>
    <w:rsid w:val="00592EC6"/>
    <w:rsid w:val="00593CEE"/>
    <w:rsid w:val="005A1B5C"/>
    <w:rsid w:val="005A2D38"/>
    <w:rsid w:val="005A4F8E"/>
    <w:rsid w:val="005A6B1B"/>
    <w:rsid w:val="005B1103"/>
    <w:rsid w:val="005B1489"/>
    <w:rsid w:val="005B375C"/>
    <w:rsid w:val="005B3F0A"/>
    <w:rsid w:val="005B5A66"/>
    <w:rsid w:val="005B5D76"/>
    <w:rsid w:val="005B6CBE"/>
    <w:rsid w:val="005B77F6"/>
    <w:rsid w:val="005B7D08"/>
    <w:rsid w:val="005C054A"/>
    <w:rsid w:val="005C0765"/>
    <w:rsid w:val="005C162D"/>
    <w:rsid w:val="005C2986"/>
    <w:rsid w:val="005C45EA"/>
    <w:rsid w:val="005C5FBF"/>
    <w:rsid w:val="005C6384"/>
    <w:rsid w:val="005C7767"/>
    <w:rsid w:val="005D1011"/>
    <w:rsid w:val="005D2BC6"/>
    <w:rsid w:val="005D790F"/>
    <w:rsid w:val="005D7CC6"/>
    <w:rsid w:val="005E032B"/>
    <w:rsid w:val="005E1908"/>
    <w:rsid w:val="005E244C"/>
    <w:rsid w:val="005E3A4C"/>
    <w:rsid w:val="005E42C6"/>
    <w:rsid w:val="005E47C9"/>
    <w:rsid w:val="005E4BE9"/>
    <w:rsid w:val="005E58A2"/>
    <w:rsid w:val="005E6270"/>
    <w:rsid w:val="005E6DBE"/>
    <w:rsid w:val="005E7C62"/>
    <w:rsid w:val="005F02E4"/>
    <w:rsid w:val="005F2A3D"/>
    <w:rsid w:val="005F2BD3"/>
    <w:rsid w:val="005F3042"/>
    <w:rsid w:val="00601B87"/>
    <w:rsid w:val="00605E72"/>
    <w:rsid w:val="00606DB7"/>
    <w:rsid w:val="00607F1A"/>
    <w:rsid w:val="00610684"/>
    <w:rsid w:val="0061354F"/>
    <w:rsid w:val="00614016"/>
    <w:rsid w:val="00616731"/>
    <w:rsid w:val="00620521"/>
    <w:rsid w:val="00624B22"/>
    <w:rsid w:val="00625D7D"/>
    <w:rsid w:val="006263AD"/>
    <w:rsid w:val="0062738A"/>
    <w:rsid w:val="006278EB"/>
    <w:rsid w:val="00631559"/>
    <w:rsid w:val="00632940"/>
    <w:rsid w:val="00633742"/>
    <w:rsid w:val="00633E01"/>
    <w:rsid w:val="0064059C"/>
    <w:rsid w:val="00643A68"/>
    <w:rsid w:val="00644F4E"/>
    <w:rsid w:val="006461C5"/>
    <w:rsid w:val="00646503"/>
    <w:rsid w:val="00647FFC"/>
    <w:rsid w:val="00651547"/>
    <w:rsid w:val="006515AC"/>
    <w:rsid w:val="006518B3"/>
    <w:rsid w:val="00652479"/>
    <w:rsid w:val="00660BD7"/>
    <w:rsid w:val="00664A7B"/>
    <w:rsid w:val="006660A1"/>
    <w:rsid w:val="00667F14"/>
    <w:rsid w:val="006711C9"/>
    <w:rsid w:val="0067203A"/>
    <w:rsid w:val="00672AC6"/>
    <w:rsid w:val="00674AD9"/>
    <w:rsid w:val="00674EEB"/>
    <w:rsid w:val="006750EA"/>
    <w:rsid w:val="006807FA"/>
    <w:rsid w:val="00681B43"/>
    <w:rsid w:val="00681F85"/>
    <w:rsid w:val="00682C20"/>
    <w:rsid w:val="00683DB7"/>
    <w:rsid w:val="00692F56"/>
    <w:rsid w:val="006A17AC"/>
    <w:rsid w:val="006A33E7"/>
    <w:rsid w:val="006A43AC"/>
    <w:rsid w:val="006A6D2E"/>
    <w:rsid w:val="006B2A16"/>
    <w:rsid w:val="006B63E7"/>
    <w:rsid w:val="006B69CB"/>
    <w:rsid w:val="006B7429"/>
    <w:rsid w:val="006C1AF0"/>
    <w:rsid w:val="006C2162"/>
    <w:rsid w:val="006C30DF"/>
    <w:rsid w:val="006C31D3"/>
    <w:rsid w:val="006C32C8"/>
    <w:rsid w:val="006C51B6"/>
    <w:rsid w:val="006C5F00"/>
    <w:rsid w:val="006C7B92"/>
    <w:rsid w:val="006D2B01"/>
    <w:rsid w:val="006D2E97"/>
    <w:rsid w:val="006D3F48"/>
    <w:rsid w:val="006D5F51"/>
    <w:rsid w:val="006D7468"/>
    <w:rsid w:val="006E03D4"/>
    <w:rsid w:val="006E094A"/>
    <w:rsid w:val="006E2B11"/>
    <w:rsid w:val="006E3A7A"/>
    <w:rsid w:val="006E4EB0"/>
    <w:rsid w:val="006E5E4C"/>
    <w:rsid w:val="006E7D69"/>
    <w:rsid w:val="006F245B"/>
    <w:rsid w:val="006F3563"/>
    <w:rsid w:val="00702E8C"/>
    <w:rsid w:val="0070379A"/>
    <w:rsid w:val="00704E19"/>
    <w:rsid w:val="0070641E"/>
    <w:rsid w:val="0071029C"/>
    <w:rsid w:val="00711157"/>
    <w:rsid w:val="00713D39"/>
    <w:rsid w:val="00713F98"/>
    <w:rsid w:val="007145DE"/>
    <w:rsid w:val="00714E5F"/>
    <w:rsid w:val="0071561B"/>
    <w:rsid w:val="00715E01"/>
    <w:rsid w:val="00717B46"/>
    <w:rsid w:val="00720C92"/>
    <w:rsid w:val="00720CCE"/>
    <w:rsid w:val="0072175F"/>
    <w:rsid w:val="007244FF"/>
    <w:rsid w:val="00726CFD"/>
    <w:rsid w:val="00727994"/>
    <w:rsid w:val="00727BDC"/>
    <w:rsid w:val="00727D00"/>
    <w:rsid w:val="0073059D"/>
    <w:rsid w:val="00730B3D"/>
    <w:rsid w:val="00730C78"/>
    <w:rsid w:val="00731176"/>
    <w:rsid w:val="007335CF"/>
    <w:rsid w:val="007338B0"/>
    <w:rsid w:val="00741C79"/>
    <w:rsid w:val="00742198"/>
    <w:rsid w:val="00743716"/>
    <w:rsid w:val="00743D65"/>
    <w:rsid w:val="0074662D"/>
    <w:rsid w:val="007523F3"/>
    <w:rsid w:val="0075357A"/>
    <w:rsid w:val="007537EF"/>
    <w:rsid w:val="00756C73"/>
    <w:rsid w:val="0075777D"/>
    <w:rsid w:val="007604E8"/>
    <w:rsid w:val="0076077E"/>
    <w:rsid w:val="00761250"/>
    <w:rsid w:val="00762D1F"/>
    <w:rsid w:val="007644FC"/>
    <w:rsid w:val="0076630F"/>
    <w:rsid w:val="007679A0"/>
    <w:rsid w:val="00771D57"/>
    <w:rsid w:val="0077213B"/>
    <w:rsid w:val="00773B5F"/>
    <w:rsid w:val="007745C2"/>
    <w:rsid w:val="00775A3F"/>
    <w:rsid w:val="00777904"/>
    <w:rsid w:val="00777BAF"/>
    <w:rsid w:val="00781A18"/>
    <w:rsid w:val="007848A5"/>
    <w:rsid w:val="00786D25"/>
    <w:rsid w:val="007921FB"/>
    <w:rsid w:val="00792BDE"/>
    <w:rsid w:val="007932EB"/>
    <w:rsid w:val="00797066"/>
    <w:rsid w:val="00797B20"/>
    <w:rsid w:val="007A12E0"/>
    <w:rsid w:val="007A2F07"/>
    <w:rsid w:val="007A3704"/>
    <w:rsid w:val="007A45B3"/>
    <w:rsid w:val="007A5A29"/>
    <w:rsid w:val="007A5C90"/>
    <w:rsid w:val="007B0D5F"/>
    <w:rsid w:val="007B1B81"/>
    <w:rsid w:val="007C0E9F"/>
    <w:rsid w:val="007C12BD"/>
    <w:rsid w:val="007C486E"/>
    <w:rsid w:val="007C62B5"/>
    <w:rsid w:val="007C6F62"/>
    <w:rsid w:val="007D1411"/>
    <w:rsid w:val="007D1E0A"/>
    <w:rsid w:val="007D2FE4"/>
    <w:rsid w:val="007D4120"/>
    <w:rsid w:val="007D56C8"/>
    <w:rsid w:val="007D69E0"/>
    <w:rsid w:val="007E140F"/>
    <w:rsid w:val="007E1626"/>
    <w:rsid w:val="007E5FBF"/>
    <w:rsid w:val="007F0142"/>
    <w:rsid w:val="007F0F54"/>
    <w:rsid w:val="007F1FBE"/>
    <w:rsid w:val="007F3684"/>
    <w:rsid w:val="007F58F8"/>
    <w:rsid w:val="007F6516"/>
    <w:rsid w:val="007F6A61"/>
    <w:rsid w:val="007F6A8C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3A0C"/>
    <w:rsid w:val="0081420F"/>
    <w:rsid w:val="008150A6"/>
    <w:rsid w:val="00815FEE"/>
    <w:rsid w:val="00816A11"/>
    <w:rsid w:val="00816A14"/>
    <w:rsid w:val="00817853"/>
    <w:rsid w:val="00830B4E"/>
    <w:rsid w:val="00832DA3"/>
    <w:rsid w:val="0083615C"/>
    <w:rsid w:val="00840CF5"/>
    <w:rsid w:val="00841D85"/>
    <w:rsid w:val="008441FA"/>
    <w:rsid w:val="008464B9"/>
    <w:rsid w:val="00847515"/>
    <w:rsid w:val="00847DF1"/>
    <w:rsid w:val="00854E4B"/>
    <w:rsid w:val="008575FE"/>
    <w:rsid w:val="00860719"/>
    <w:rsid w:val="00861645"/>
    <w:rsid w:val="00861982"/>
    <w:rsid w:val="00862FD3"/>
    <w:rsid w:val="00866273"/>
    <w:rsid w:val="00866E85"/>
    <w:rsid w:val="00866F28"/>
    <w:rsid w:val="008708DC"/>
    <w:rsid w:val="00870A56"/>
    <w:rsid w:val="00874AE8"/>
    <w:rsid w:val="00874E1D"/>
    <w:rsid w:val="008751D3"/>
    <w:rsid w:val="00875B13"/>
    <w:rsid w:val="00876A12"/>
    <w:rsid w:val="008805EE"/>
    <w:rsid w:val="008807B2"/>
    <w:rsid w:val="008845E2"/>
    <w:rsid w:val="00885E93"/>
    <w:rsid w:val="00887449"/>
    <w:rsid w:val="0088769B"/>
    <w:rsid w:val="00893F5E"/>
    <w:rsid w:val="00894D73"/>
    <w:rsid w:val="00895B18"/>
    <w:rsid w:val="0089676B"/>
    <w:rsid w:val="008A12CF"/>
    <w:rsid w:val="008A2A4B"/>
    <w:rsid w:val="008A45A7"/>
    <w:rsid w:val="008A4DFF"/>
    <w:rsid w:val="008A51B7"/>
    <w:rsid w:val="008A5440"/>
    <w:rsid w:val="008A70FB"/>
    <w:rsid w:val="008A7370"/>
    <w:rsid w:val="008A7820"/>
    <w:rsid w:val="008B0B1B"/>
    <w:rsid w:val="008B450D"/>
    <w:rsid w:val="008B5EAE"/>
    <w:rsid w:val="008B6EA9"/>
    <w:rsid w:val="008C0D5A"/>
    <w:rsid w:val="008C18EC"/>
    <w:rsid w:val="008C46D2"/>
    <w:rsid w:val="008C4AB1"/>
    <w:rsid w:val="008C654B"/>
    <w:rsid w:val="008D06A0"/>
    <w:rsid w:val="008D06C6"/>
    <w:rsid w:val="008D0DF8"/>
    <w:rsid w:val="008D37F2"/>
    <w:rsid w:val="008D3A5F"/>
    <w:rsid w:val="008D55A0"/>
    <w:rsid w:val="008D741F"/>
    <w:rsid w:val="008D7EE7"/>
    <w:rsid w:val="008E03C2"/>
    <w:rsid w:val="008E3F8E"/>
    <w:rsid w:val="008E69C1"/>
    <w:rsid w:val="008E7594"/>
    <w:rsid w:val="008F04F2"/>
    <w:rsid w:val="008F0A28"/>
    <w:rsid w:val="008F3356"/>
    <w:rsid w:val="008F38B8"/>
    <w:rsid w:val="008F5B9A"/>
    <w:rsid w:val="008F7744"/>
    <w:rsid w:val="00901FEC"/>
    <w:rsid w:val="00902832"/>
    <w:rsid w:val="0090451C"/>
    <w:rsid w:val="00904905"/>
    <w:rsid w:val="00904EE4"/>
    <w:rsid w:val="00905D2E"/>
    <w:rsid w:val="00913264"/>
    <w:rsid w:val="00913839"/>
    <w:rsid w:val="00914767"/>
    <w:rsid w:val="00914C74"/>
    <w:rsid w:val="00914DFD"/>
    <w:rsid w:val="00915322"/>
    <w:rsid w:val="00917386"/>
    <w:rsid w:val="00917663"/>
    <w:rsid w:val="0092222E"/>
    <w:rsid w:val="00923255"/>
    <w:rsid w:val="00923F46"/>
    <w:rsid w:val="00924723"/>
    <w:rsid w:val="00925687"/>
    <w:rsid w:val="0093095A"/>
    <w:rsid w:val="00932691"/>
    <w:rsid w:val="00934038"/>
    <w:rsid w:val="00936CDF"/>
    <w:rsid w:val="00937150"/>
    <w:rsid w:val="00941141"/>
    <w:rsid w:val="009436D3"/>
    <w:rsid w:val="00943F06"/>
    <w:rsid w:val="00944165"/>
    <w:rsid w:val="009469AE"/>
    <w:rsid w:val="00946E83"/>
    <w:rsid w:val="0095096D"/>
    <w:rsid w:val="00951B99"/>
    <w:rsid w:val="00953E30"/>
    <w:rsid w:val="00954167"/>
    <w:rsid w:val="00954A53"/>
    <w:rsid w:val="00954FE1"/>
    <w:rsid w:val="00955D36"/>
    <w:rsid w:val="009560EB"/>
    <w:rsid w:val="0095684E"/>
    <w:rsid w:val="009571E5"/>
    <w:rsid w:val="0096377D"/>
    <w:rsid w:val="009644DD"/>
    <w:rsid w:val="0096635B"/>
    <w:rsid w:val="009663BC"/>
    <w:rsid w:val="00966402"/>
    <w:rsid w:val="00966A38"/>
    <w:rsid w:val="009677E7"/>
    <w:rsid w:val="00970CA6"/>
    <w:rsid w:val="00971F8A"/>
    <w:rsid w:val="00972569"/>
    <w:rsid w:val="00973439"/>
    <w:rsid w:val="00973705"/>
    <w:rsid w:val="00973AA7"/>
    <w:rsid w:val="009753A3"/>
    <w:rsid w:val="0098241E"/>
    <w:rsid w:val="00983E6E"/>
    <w:rsid w:val="00987B5F"/>
    <w:rsid w:val="009911D9"/>
    <w:rsid w:val="00994328"/>
    <w:rsid w:val="0099458C"/>
    <w:rsid w:val="00995C96"/>
    <w:rsid w:val="009A031E"/>
    <w:rsid w:val="009A0AE7"/>
    <w:rsid w:val="009A3FFC"/>
    <w:rsid w:val="009A483E"/>
    <w:rsid w:val="009A4863"/>
    <w:rsid w:val="009B1C92"/>
    <w:rsid w:val="009B5E8F"/>
    <w:rsid w:val="009B6579"/>
    <w:rsid w:val="009B7EE3"/>
    <w:rsid w:val="009C2516"/>
    <w:rsid w:val="009D2313"/>
    <w:rsid w:val="009D2612"/>
    <w:rsid w:val="009D61A9"/>
    <w:rsid w:val="009E039D"/>
    <w:rsid w:val="009E2FCA"/>
    <w:rsid w:val="009E4F38"/>
    <w:rsid w:val="009E537C"/>
    <w:rsid w:val="009E6A12"/>
    <w:rsid w:val="009F49F9"/>
    <w:rsid w:val="009F605E"/>
    <w:rsid w:val="009F6D84"/>
    <w:rsid w:val="00A0201D"/>
    <w:rsid w:val="00A034C5"/>
    <w:rsid w:val="00A03835"/>
    <w:rsid w:val="00A03CDD"/>
    <w:rsid w:val="00A0513A"/>
    <w:rsid w:val="00A11BD0"/>
    <w:rsid w:val="00A122B3"/>
    <w:rsid w:val="00A144DE"/>
    <w:rsid w:val="00A1462D"/>
    <w:rsid w:val="00A15614"/>
    <w:rsid w:val="00A16B6D"/>
    <w:rsid w:val="00A20306"/>
    <w:rsid w:val="00A2275B"/>
    <w:rsid w:val="00A22C99"/>
    <w:rsid w:val="00A23A83"/>
    <w:rsid w:val="00A24F90"/>
    <w:rsid w:val="00A2577F"/>
    <w:rsid w:val="00A26963"/>
    <w:rsid w:val="00A27C6B"/>
    <w:rsid w:val="00A30BC7"/>
    <w:rsid w:val="00A33446"/>
    <w:rsid w:val="00A33578"/>
    <w:rsid w:val="00A36256"/>
    <w:rsid w:val="00A37F9C"/>
    <w:rsid w:val="00A41871"/>
    <w:rsid w:val="00A43010"/>
    <w:rsid w:val="00A44A54"/>
    <w:rsid w:val="00A46EF4"/>
    <w:rsid w:val="00A50752"/>
    <w:rsid w:val="00A50CAF"/>
    <w:rsid w:val="00A512B4"/>
    <w:rsid w:val="00A51EB2"/>
    <w:rsid w:val="00A539F2"/>
    <w:rsid w:val="00A54FF2"/>
    <w:rsid w:val="00A5659C"/>
    <w:rsid w:val="00A56D1D"/>
    <w:rsid w:val="00A572F8"/>
    <w:rsid w:val="00A6073B"/>
    <w:rsid w:val="00A6370D"/>
    <w:rsid w:val="00A64864"/>
    <w:rsid w:val="00A7215D"/>
    <w:rsid w:val="00A726C7"/>
    <w:rsid w:val="00A73A1F"/>
    <w:rsid w:val="00A74E19"/>
    <w:rsid w:val="00A76490"/>
    <w:rsid w:val="00A76D04"/>
    <w:rsid w:val="00A858AD"/>
    <w:rsid w:val="00A85A59"/>
    <w:rsid w:val="00A864D4"/>
    <w:rsid w:val="00A913D7"/>
    <w:rsid w:val="00A93762"/>
    <w:rsid w:val="00A949D8"/>
    <w:rsid w:val="00A95E55"/>
    <w:rsid w:val="00AA001A"/>
    <w:rsid w:val="00AA36B6"/>
    <w:rsid w:val="00AA39E3"/>
    <w:rsid w:val="00AA779A"/>
    <w:rsid w:val="00AB0B0A"/>
    <w:rsid w:val="00AB0D77"/>
    <w:rsid w:val="00AB17D6"/>
    <w:rsid w:val="00AB368F"/>
    <w:rsid w:val="00AB4600"/>
    <w:rsid w:val="00AB46FF"/>
    <w:rsid w:val="00AC26A2"/>
    <w:rsid w:val="00AC4142"/>
    <w:rsid w:val="00AC43A0"/>
    <w:rsid w:val="00AC4481"/>
    <w:rsid w:val="00AC4B10"/>
    <w:rsid w:val="00AC55BC"/>
    <w:rsid w:val="00AC6BD9"/>
    <w:rsid w:val="00AC6E48"/>
    <w:rsid w:val="00AD1660"/>
    <w:rsid w:val="00AD207B"/>
    <w:rsid w:val="00AD2C23"/>
    <w:rsid w:val="00AD3399"/>
    <w:rsid w:val="00AD3E7E"/>
    <w:rsid w:val="00AD413F"/>
    <w:rsid w:val="00AD4FA9"/>
    <w:rsid w:val="00AD5A19"/>
    <w:rsid w:val="00AD6232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598"/>
    <w:rsid w:val="00AE1E17"/>
    <w:rsid w:val="00AE4029"/>
    <w:rsid w:val="00AE50D4"/>
    <w:rsid w:val="00B03FE9"/>
    <w:rsid w:val="00B063C5"/>
    <w:rsid w:val="00B12579"/>
    <w:rsid w:val="00B154E0"/>
    <w:rsid w:val="00B20ACE"/>
    <w:rsid w:val="00B20D20"/>
    <w:rsid w:val="00B230AD"/>
    <w:rsid w:val="00B2451A"/>
    <w:rsid w:val="00B24EAF"/>
    <w:rsid w:val="00B25266"/>
    <w:rsid w:val="00B27595"/>
    <w:rsid w:val="00B27930"/>
    <w:rsid w:val="00B30463"/>
    <w:rsid w:val="00B327A3"/>
    <w:rsid w:val="00B338AA"/>
    <w:rsid w:val="00B34609"/>
    <w:rsid w:val="00B3543A"/>
    <w:rsid w:val="00B41C9A"/>
    <w:rsid w:val="00B44892"/>
    <w:rsid w:val="00B455D9"/>
    <w:rsid w:val="00B45C5D"/>
    <w:rsid w:val="00B4759C"/>
    <w:rsid w:val="00B47A91"/>
    <w:rsid w:val="00B5085D"/>
    <w:rsid w:val="00B51981"/>
    <w:rsid w:val="00B535E2"/>
    <w:rsid w:val="00B5398C"/>
    <w:rsid w:val="00B60EC0"/>
    <w:rsid w:val="00B61F97"/>
    <w:rsid w:val="00B6401D"/>
    <w:rsid w:val="00B64060"/>
    <w:rsid w:val="00B663D9"/>
    <w:rsid w:val="00B66B9D"/>
    <w:rsid w:val="00B713A6"/>
    <w:rsid w:val="00B74550"/>
    <w:rsid w:val="00B754CF"/>
    <w:rsid w:val="00B75535"/>
    <w:rsid w:val="00B75978"/>
    <w:rsid w:val="00B80258"/>
    <w:rsid w:val="00B80EE7"/>
    <w:rsid w:val="00B82453"/>
    <w:rsid w:val="00B845C5"/>
    <w:rsid w:val="00B90831"/>
    <w:rsid w:val="00B90D26"/>
    <w:rsid w:val="00B90D38"/>
    <w:rsid w:val="00B91271"/>
    <w:rsid w:val="00B912CF"/>
    <w:rsid w:val="00B920F5"/>
    <w:rsid w:val="00B936C3"/>
    <w:rsid w:val="00B94629"/>
    <w:rsid w:val="00B94D19"/>
    <w:rsid w:val="00B96703"/>
    <w:rsid w:val="00BA153A"/>
    <w:rsid w:val="00BA31C8"/>
    <w:rsid w:val="00BA4122"/>
    <w:rsid w:val="00BA4BB8"/>
    <w:rsid w:val="00BA6416"/>
    <w:rsid w:val="00BA6FC9"/>
    <w:rsid w:val="00BB10E5"/>
    <w:rsid w:val="00BB47E1"/>
    <w:rsid w:val="00BB4A15"/>
    <w:rsid w:val="00BC0F23"/>
    <w:rsid w:val="00BC1F86"/>
    <w:rsid w:val="00BC3EA6"/>
    <w:rsid w:val="00BC4825"/>
    <w:rsid w:val="00BC6A01"/>
    <w:rsid w:val="00BD0072"/>
    <w:rsid w:val="00BD07E2"/>
    <w:rsid w:val="00BD14D1"/>
    <w:rsid w:val="00BD56DD"/>
    <w:rsid w:val="00BD79B2"/>
    <w:rsid w:val="00BE227D"/>
    <w:rsid w:val="00BE2404"/>
    <w:rsid w:val="00BF32B6"/>
    <w:rsid w:val="00BF3575"/>
    <w:rsid w:val="00BF429B"/>
    <w:rsid w:val="00BF4E59"/>
    <w:rsid w:val="00BF6EC7"/>
    <w:rsid w:val="00BF723D"/>
    <w:rsid w:val="00C02584"/>
    <w:rsid w:val="00C03433"/>
    <w:rsid w:val="00C044E4"/>
    <w:rsid w:val="00C04C3E"/>
    <w:rsid w:val="00C05666"/>
    <w:rsid w:val="00C05C0F"/>
    <w:rsid w:val="00C116CA"/>
    <w:rsid w:val="00C11CF5"/>
    <w:rsid w:val="00C12363"/>
    <w:rsid w:val="00C13775"/>
    <w:rsid w:val="00C13FC0"/>
    <w:rsid w:val="00C17CE9"/>
    <w:rsid w:val="00C23045"/>
    <w:rsid w:val="00C2315F"/>
    <w:rsid w:val="00C246AF"/>
    <w:rsid w:val="00C25558"/>
    <w:rsid w:val="00C26BFE"/>
    <w:rsid w:val="00C32E36"/>
    <w:rsid w:val="00C36796"/>
    <w:rsid w:val="00C368CE"/>
    <w:rsid w:val="00C41581"/>
    <w:rsid w:val="00C465B2"/>
    <w:rsid w:val="00C4673D"/>
    <w:rsid w:val="00C51E1F"/>
    <w:rsid w:val="00C52648"/>
    <w:rsid w:val="00C547A8"/>
    <w:rsid w:val="00C577ED"/>
    <w:rsid w:val="00C6020F"/>
    <w:rsid w:val="00C6043E"/>
    <w:rsid w:val="00C60887"/>
    <w:rsid w:val="00C62323"/>
    <w:rsid w:val="00C627DE"/>
    <w:rsid w:val="00C63AAF"/>
    <w:rsid w:val="00C63E7B"/>
    <w:rsid w:val="00C64E77"/>
    <w:rsid w:val="00C661F1"/>
    <w:rsid w:val="00C6634A"/>
    <w:rsid w:val="00C67B50"/>
    <w:rsid w:val="00C67E17"/>
    <w:rsid w:val="00C67F09"/>
    <w:rsid w:val="00C70F4D"/>
    <w:rsid w:val="00C76514"/>
    <w:rsid w:val="00C7745D"/>
    <w:rsid w:val="00C843E4"/>
    <w:rsid w:val="00C85CA9"/>
    <w:rsid w:val="00C8648F"/>
    <w:rsid w:val="00C91710"/>
    <w:rsid w:val="00C954C0"/>
    <w:rsid w:val="00C957F1"/>
    <w:rsid w:val="00C96423"/>
    <w:rsid w:val="00C97041"/>
    <w:rsid w:val="00CA1716"/>
    <w:rsid w:val="00CA1CA8"/>
    <w:rsid w:val="00CA3FFF"/>
    <w:rsid w:val="00CA43AD"/>
    <w:rsid w:val="00CA571D"/>
    <w:rsid w:val="00CA5752"/>
    <w:rsid w:val="00CB0660"/>
    <w:rsid w:val="00CB1333"/>
    <w:rsid w:val="00CB230F"/>
    <w:rsid w:val="00CC3F0E"/>
    <w:rsid w:val="00CC412C"/>
    <w:rsid w:val="00CC5704"/>
    <w:rsid w:val="00CC758C"/>
    <w:rsid w:val="00CD2081"/>
    <w:rsid w:val="00CD2E00"/>
    <w:rsid w:val="00CD4D51"/>
    <w:rsid w:val="00CD4E23"/>
    <w:rsid w:val="00CD6257"/>
    <w:rsid w:val="00CE7CCA"/>
    <w:rsid w:val="00CF0998"/>
    <w:rsid w:val="00CF1E13"/>
    <w:rsid w:val="00CF4623"/>
    <w:rsid w:val="00CF5183"/>
    <w:rsid w:val="00CF6936"/>
    <w:rsid w:val="00CF729F"/>
    <w:rsid w:val="00CF791C"/>
    <w:rsid w:val="00CF7BFA"/>
    <w:rsid w:val="00CF7DC7"/>
    <w:rsid w:val="00D0009A"/>
    <w:rsid w:val="00D004A7"/>
    <w:rsid w:val="00D005A5"/>
    <w:rsid w:val="00D01CC1"/>
    <w:rsid w:val="00D02A2D"/>
    <w:rsid w:val="00D042AD"/>
    <w:rsid w:val="00D052B8"/>
    <w:rsid w:val="00D05837"/>
    <w:rsid w:val="00D06A0C"/>
    <w:rsid w:val="00D07BE3"/>
    <w:rsid w:val="00D10D23"/>
    <w:rsid w:val="00D1361C"/>
    <w:rsid w:val="00D13CAC"/>
    <w:rsid w:val="00D14B03"/>
    <w:rsid w:val="00D17CED"/>
    <w:rsid w:val="00D214C0"/>
    <w:rsid w:val="00D234FC"/>
    <w:rsid w:val="00D23C77"/>
    <w:rsid w:val="00D24219"/>
    <w:rsid w:val="00D25B24"/>
    <w:rsid w:val="00D27675"/>
    <w:rsid w:val="00D31503"/>
    <w:rsid w:val="00D3316D"/>
    <w:rsid w:val="00D3756D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1C59"/>
    <w:rsid w:val="00D638F6"/>
    <w:rsid w:val="00D64AD4"/>
    <w:rsid w:val="00D65DC6"/>
    <w:rsid w:val="00D667C5"/>
    <w:rsid w:val="00D706FC"/>
    <w:rsid w:val="00D70B99"/>
    <w:rsid w:val="00D71882"/>
    <w:rsid w:val="00D722F4"/>
    <w:rsid w:val="00D7368F"/>
    <w:rsid w:val="00D73EEF"/>
    <w:rsid w:val="00D75087"/>
    <w:rsid w:val="00D809E7"/>
    <w:rsid w:val="00D826FA"/>
    <w:rsid w:val="00D83AB8"/>
    <w:rsid w:val="00D84D38"/>
    <w:rsid w:val="00D9340C"/>
    <w:rsid w:val="00D9472B"/>
    <w:rsid w:val="00D957ED"/>
    <w:rsid w:val="00DA0DB8"/>
    <w:rsid w:val="00DA4A91"/>
    <w:rsid w:val="00DA6BD8"/>
    <w:rsid w:val="00DA7160"/>
    <w:rsid w:val="00DB0AC0"/>
    <w:rsid w:val="00DB0E7C"/>
    <w:rsid w:val="00DB13F2"/>
    <w:rsid w:val="00DB327A"/>
    <w:rsid w:val="00DB3EC8"/>
    <w:rsid w:val="00DB76FC"/>
    <w:rsid w:val="00DC10AC"/>
    <w:rsid w:val="00DC5503"/>
    <w:rsid w:val="00DC5559"/>
    <w:rsid w:val="00DC585F"/>
    <w:rsid w:val="00DC6F24"/>
    <w:rsid w:val="00DD17D4"/>
    <w:rsid w:val="00DD2366"/>
    <w:rsid w:val="00DD31B6"/>
    <w:rsid w:val="00DD47CA"/>
    <w:rsid w:val="00DE3C21"/>
    <w:rsid w:val="00DE3DC6"/>
    <w:rsid w:val="00DE5E0A"/>
    <w:rsid w:val="00DF6E8D"/>
    <w:rsid w:val="00DF7789"/>
    <w:rsid w:val="00DF785A"/>
    <w:rsid w:val="00E008EF"/>
    <w:rsid w:val="00E009D0"/>
    <w:rsid w:val="00E00F54"/>
    <w:rsid w:val="00E00F86"/>
    <w:rsid w:val="00E0252F"/>
    <w:rsid w:val="00E02B51"/>
    <w:rsid w:val="00E034A1"/>
    <w:rsid w:val="00E03942"/>
    <w:rsid w:val="00E03C0C"/>
    <w:rsid w:val="00E03D6F"/>
    <w:rsid w:val="00E06E5D"/>
    <w:rsid w:val="00E0724B"/>
    <w:rsid w:val="00E1093D"/>
    <w:rsid w:val="00E12C5F"/>
    <w:rsid w:val="00E1441F"/>
    <w:rsid w:val="00E144E3"/>
    <w:rsid w:val="00E17A77"/>
    <w:rsid w:val="00E20D7A"/>
    <w:rsid w:val="00E225C8"/>
    <w:rsid w:val="00E22BEA"/>
    <w:rsid w:val="00E22DF3"/>
    <w:rsid w:val="00E2346B"/>
    <w:rsid w:val="00E23F16"/>
    <w:rsid w:val="00E24DA0"/>
    <w:rsid w:val="00E26309"/>
    <w:rsid w:val="00E30B34"/>
    <w:rsid w:val="00E317E4"/>
    <w:rsid w:val="00E326E8"/>
    <w:rsid w:val="00E32BC5"/>
    <w:rsid w:val="00E36A21"/>
    <w:rsid w:val="00E3738E"/>
    <w:rsid w:val="00E37D2E"/>
    <w:rsid w:val="00E4147C"/>
    <w:rsid w:val="00E4563F"/>
    <w:rsid w:val="00E45772"/>
    <w:rsid w:val="00E46DA5"/>
    <w:rsid w:val="00E46F2F"/>
    <w:rsid w:val="00E47CD2"/>
    <w:rsid w:val="00E5128A"/>
    <w:rsid w:val="00E51A52"/>
    <w:rsid w:val="00E5299F"/>
    <w:rsid w:val="00E5623D"/>
    <w:rsid w:val="00E56DD5"/>
    <w:rsid w:val="00E578CF"/>
    <w:rsid w:val="00E608E0"/>
    <w:rsid w:val="00E6164A"/>
    <w:rsid w:val="00E656EB"/>
    <w:rsid w:val="00E65A4B"/>
    <w:rsid w:val="00E66340"/>
    <w:rsid w:val="00E672CE"/>
    <w:rsid w:val="00E678D1"/>
    <w:rsid w:val="00E70212"/>
    <w:rsid w:val="00E73076"/>
    <w:rsid w:val="00E75439"/>
    <w:rsid w:val="00E779F8"/>
    <w:rsid w:val="00E81BF0"/>
    <w:rsid w:val="00E83544"/>
    <w:rsid w:val="00E84F10"/>
    <w:rsid w:val="00E86146"/>
    <w:rsid w:val="00E91D7D"/>
    <w:rsid w:val="00E93223"/>
    <w:rsid w:val="00E959EE"/>
    <w:rsid w:val="00E95B1C"/>
    <w:rsid w:val="00E97147"/>
    <w:rsid w:val="00EA09A9"/>
    <w:rsid w:val="00EA10C2"/>
    <w:rsid w:val="00EA2483"/>
    <w:rsid w:val="00EA30FC"/>
    <w:rsid w:val="00EA357A"/>
    <w:rsid w:val="00EA3DD9"/>
    <w:rsid w:val="00EA6D34"/>
    <w:rsid w:val="00EA7504"/>
    <w:rsid w:val="00EA7EF5"/>
    <w:rsid w:val="00EB0250"/>
    <w:rsid w:val="00EB4202"/>
    <w:rsid w:val="00EB42C6"/>
    <w:rsid w:val="00EB6187"/>
    <w:rsid w:val="00EB6313"/>
    <w:rsid w:val="00EB7D7F"/>
    <w:rsid w:val="00EC06DA"/>
    <w:rsid w:val="00EC0ABE"/>
    <w:rsid w:val="00EC21B8"/>
    <w:rsid w:val="00EC3C27"/>
    <w:rsid w:val="00EC4C8A"/>
    <w:rsid w:val="00EC4F90"/>
    <w:rsid w:val="00EC5CF7"/>
    <w:rsid w:val="00EC6865"/>
    <w:rsid w:val="00ED383A"/>
    <w:rsid w:val="00ED39EB"/>
    <w:rsid w:val="00ED4B4C"/>
    <w:rsid w:val="00ED6681"/>
    <w:rsid w:val="00EE13A0"/>
    <w:rsid w:val="00EE1905"/>
    <w:rsid w:val="00EE1A33"/>
    <w:rsid w:val="00EE1E14"/>
    <w:rsid w:val="00EE3DA2"/>
    <w:rsid w:val="00EE5EC4"/>
    <w:rsid w:val="00EE7DDA"/>
    <w:rsid w:val="00EF0942"/>
    <w:rsid w:val="00EF6523"/>
    <w:rsid w:val="00EF7299"/>
    <w:rsid w:val="00F00389"/>
    <w:rsid w:val="00F015ED"/>
    <w:rsid w:val="00F02E1B"/>
    <w:rsid w:val="00F03387"/>
    <w:rsid w:val="00F0577B"/>
    <w:rsid w:val="00F07451"/>
    <w:rsid w:val="00F079EA"/>
    <w:rsid w:val="00F100A3"/>
    <w:rsid w:val="00F10E27"/>
    <w:rsid w:val="00F14438"/>
    <w:rsid w:val="00F144E1"/>
    <w:rsid w:val="00F16577"/>
    <w:rsid w:val="00F17274"/>
    <w:rsid w:val="00F176A8"/>
    <w:rsid w:val="00F17A11"/>
    <w:rsid w:val="00F205B6"/>
    <w:rsid w:val="00F21175"/>
    <w:rsid w:val="00F21410"/>
    <w:rsid w:val="00F22447"/>
    <w:rsid w:val="00F319FD"/>
    <w:rsid w:val="00F330B5"/>
    <w:rsid w:val="00F3311E"/>
    <w:rsid w:val="00F341F2"/>
    <w:rsid w:val="00F36FA1"/>
    <w:rsid w:val="00F4110A"/>
    <w:rsid w:val="00F423F1"/>
    <w:rsid w:val="00F42B74"/>
    <w:rsid w:val="00F44EAC"/>
    <w:rsid w:val="00F47058"/>
    <w:rsid w:val="00F512A0"/>
    <w:rsid w:val="00F51479"/>
    <w:rsid w:val="00F52C46"/>
    <w:rsid w:val="00F53892"/>
    <w:rsid w:val="00F53F41"/>
    <w:rsid w:val="00F57578"/>
    <w:rsid w:val="00F575D6"/>
    <w:rsid w:val="00F5791C"/>
    <w:rsid w:val="00F61410"/>
    <w:rsid w:val="00F615DD"/>
    <w:rsid w:val="00F61CBE"/>
    <w:rsid w:val="00F623E9"/>
    <w:rsid w:val="00F64006"/>
    <w:rsid w:val="00F6509E"/>
    <w:rsid w:val="00F70994"/>
    <w:rsid w:val="00F71CD8"/>
    <w:rsid w:val="00F72509"/>
    <w:rsid w:val="00F8220F"/>
    <w:rsid w:val="00F82808"/>
    <w:rsid w:val="00F8305B"/>
    <w:rsid w:val="00F83254"/>
    <w:rsid w:val="00F907EB"/>
    <w:rsid w:val="00F93081"/>
    <w:rsid w:val="00F937EF"/>
    <w:rsid w:val="00F93F98"/>
    <w:rsid w:val="00F95784"/>
    <w:rsid w:val="00FA46AE"/>
    <w:rsid w:val="00FA4775"/>
    <w:rsid w:val="00FB157E"/>
    <w:rsid w:val="00FB1595"/>
    <w:rsid w:val="00FB1B76"/>
    <w:rsid w:val="00FB2D57"/>
    <w:rsid w:val="00FB3702"/>
    <w:rsid w:val="00FB4950"/>
    <w:rsid w:val="00FB7550"/>
    <w:rsid w:val="00FC1033"/>
    <w:rsid w:val="00FC18F7"/>
    <w:rsid w:val="00FC1CDE"/>
    <w:rsid w:val="00FC4DDA"/>
    <w:rsid w:val="00FC57F6"/>
    <w:rsid w:val="00FC731E"/>
    <w:rsid w:val="00FC7EBA"/>
    <w:rsid w:val="00FD320A"/>
    <w:rsid w:val="00FD51E3"/>
    <w:rsid w:val="00FD68AF"/>
    <w:rsid w:val="00FF0583"/>
    <w:rsid w:val="00FF08D2"/>
    <w:rsid w:val="00FF1D1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CEC62CB6-49AD-48E6-96CA-AC8ABF64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181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4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4</cp:revision>
  <cp:lastPrinted>2021-06-04T12:02:00Z</cp:lastPrinted>
  <dcterms:created xsi:type="dcterms:W3CDTF">2021-06-04T12:05:00Z</dcterms:created>
  <dcterms:modified xsi:type="dcterms:W3CDTF">2021-06-17T11:23:00Z</dcterms:modified>
</cp:coreProperties>
</file>