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1C92" w:rsidRPr="00502301" w:rsidRDefault="00CA71EF" w:rsidP="00A72382">
      <w:pPr>
        <w:framePr w:w="737" w:h="1114" w:hRule="exact" w:hSpace="187" w:wrap="notBeside" w:hAnchor="page" w:x="6040" w:y="275"/>
        <w:jc w:val="center"/>
      </w:pPr>
      <w:bookmarkStart w:id="0" w:name="_GoBack"/>
      <w:bookmarkEnd w:id="0"/>
      <w:r w:rsidRPr="00502301">
        <w:rPr>
          <w:b/>
          <w:noProof/>
          <w:sz w:val="20"/>
          <w:lang w:eastAsia="lt-LT"/>
        </w:rPr>
        <w:drawing>
          <wp:inline distT="0" distB="0" distL="0" distR="0">
            <wp:extent cx="464185" cy="55943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185" cy="559435"/>
                    </a:xfrm>
                    <a:prstGeom prst="rect">
                      <a:avLst/>
                    </a:prstGeom>
                    <a:noFill/>
                    <a:ln>
                      <a:noFill/>
                    </a:ln>
                  </pic:spPr>
                </pic:pic>
              </a:graphicData>
            </a:graphic>
          </wp:inline>
        </w:drawing>
      </w:r>
    </w:p>
    <w:p w:rsidR="009B1C92" w:rsidRPr="00502301" w:rsidRDefault="009B1C92" w:rsidP="000A20A0">
      <w:pPr>
        <w:pStyle w:val="statymopavad"/>
        <w:spacing w:after="80" w:line="240" w:lineRule="auto"/>
        <w:ind w:firstLine="0"/>
        <w:rPr>
          <w:rFonts w:ascii="Times New Roman" w:hAnsi="Times New Roman"/>
          <w:b/>
          <w:bCs/>
          <w:sz w:val="28"/>
        </w:rPr>
      </w:pPr>
      <w:r w:rsidRPr="00502301">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1" w:name="organizacija"/>
      <w:r w:rsidRPr="00502301">
        <w:rPr>
          <w:rFonts w:ascii="Times New Roman" w:hAnsi="Times New Roman"/>
          <w:b/>
          <w:bCs/>
          <w:sz w:val="28"/>
        </w:rPr>
        <w:instrText xml:space="preserve"> FORMTEXT </w:instrText>
      </w:r>
      <w:r w:rsidRPr="00502301">
        <w:rPr>
          <w:rFonts w:ascii="Times New Roman" w:hAnsi="Times New Roman"/>
          <w:b/>
          <w:bCs/>
          <w:sz w:val="28"/>
        </w:rPr>
      </w:r>
      <w:r w:rsidRPr="00502301">
        <w:rPr>
          <w:rFonts w:ascii="Times New Roman" w:hAnsi="Times New Roman"/>
          <w:b/>
          <w:bCs/>
          <w:sz w:val="28"/>
        </w:rPr>
        <w:fldChar w:fldCharType="separate"/>
      </w:r>
      <w:r w:rsidRPr="00502301">
        <w:rPr>
          <w:rFonts w:ascii="Times New Roman" w:hAnsi="Times New Roman"/>
          <w:b/>
          <w:bCs/>
          <w:noProof/>
          <w:sz w:val="28"/>
        </w:rPr>
        <w:t xml:space="preserve">KLAIPĖDOS RAJONO </w:t>
      </w:r>
      <w:r w:rsidRPr="00502301">
        <w:rPr>
          <w:rFonts w:ascii="Times New Roman" w:hAnsi="Times New Roman"/>
          <w:b/>
          <w:bCs/>
          <w:sz w:val="28"/>
        </w:rPr>
        <w:fldChar w:fldCharType="end"/>
      </w:r>
      <w:bookmarkEnd w:id="1"/>
      <w:r w:rsidRPr="00502301">
        <w:rPr>
          <w:rFonts w:ascii="Times New Roman" w:hAnsi="Times New Roman"/>
          <w:b/>
          <w:bCs/>
          <w:sz w:val="28"/>
        </w:rPr>
        <w:fldChar w:fldCharType="begin">
          <w:ffData>
            <w:name w:val=""/>
            <w:enabled/>
            <w:calcOnExit w:val="0"/>
            <w:textInput>
              <w:default w:val="savivaldybės taryba"/>
            </w:textInput>
          </w:ffData>
        </w:fldChar>
      </w:r>
      <w:r w:rsidRPr="00502301">
        <w:rPr>
          <w:rFonts w:ascii="Times New Roman" w:hAnsi="Times New Roman"/>
          <w:b/>
          <w:bCs/>
          <w:sz w:val="28"/>
        </w:rPr>
        <w:instrText xml:space="preserve"> FORMTEXT </w:instrText>
      </w:r>
      <w:r w:rsidRPr="00502301">
        <w:rPr>
          <w:rFonts w:ascii="Times New Roman" w:hAnsi="Times New Roman"/>
          <w:b/>
          <w:bCs/>
          <w:sz w:val="28"/>
        </w:rPr>
      </w:r>
      <w:r w:rsidRPr="00502301">
        <w:rPr>
          <w:rFonts w:ascii="Times New Roman" w:hAnsi="Times New Roman"/>
          <w:b/>
          <w:bCs/>
          <w:sz w:val="28"/>
        </w:rPr>
        <w:fldChar w:fldCharType="separate"/>
      </w:r>
      <w:r w:rsidRPr="00502301">
        <w:rPr>
          <w:rFonts w:ascii="Times New Roman" w:hAnsi="Times New Roman"/>
          <w:b/>
          <w:bCs/>
          <w:noProof/>
          <w:sz w:val="28"/>
        </w:rPr>
        <w:t>savivaldybės taryba</w:t>
      </w:r>
      <w:r w:rsidRPr="00502301">
        <w:rPr>
          <w:rFonts w:ascii="Times New Roman" w:hAnsi="Times New Roman"/>
          <w:b/>
          <w:bCs/>
          <w:sz w:val="28"/>
        </w:rPr>
        <w:fldChar w:fldCharType="end"/>
      </w:r>
      <w:bookmarkStart w:id="2" w:name="data_metai"/>
    </w:p>
    <w:p w:rsidR="009B1C92" w:rsidRPr="00502301" w:rsidRDefault="009B1C92">
      <w:pPr>
        <w:pStyle w:val="statymopavad"/>
        <w:spacing w:line="240" w:lineRule="auto"/>
        <w:ind w:firstLine="0"/>
        <w:rPr>
          <w:rFonts w:ascii="Times New Roman" w:hAnsi="Times New Roman"/>
        </w:rPr>
      </w:pPr>
    </w:p>
    <w:bookmarkEnd w:id="2"/>
    <w:p w:rsidR="00937150" w:rsidRPr="00502301" w:rsidRDefault="00937150" w:rsidP="00937150">
      <w:pPr>
        <w:pStyle w:val="statymopavad"/>
        <w:spacing w:line="240" w:lineRule="auto"/>
        <w:ind w:firstLine="0"/>
        <w:rPr>
          <w:rFonts w:ascii="Times New Roman" w:hAnsi="Times New Roman"/>
          <w:b/>
          <w:spacing w:val="20"/>
          <w:sz w:val="28"/>
          <w:szCs w:val="28"/>
        </w:rPr>
      </w:pPr>
      <w:r w:rsidRPr="00502301">
        <w:rPr>
          <w:rFonts w:ascii="Times New Roman" w:hAnsi="Times New Roman"/>
          <w:b/>
          <w:spacing w:val="20"/>
          <w:sz w:val="28"/>
          <w:szCs w:val="28"/>
        </w:rPr>
        <w:t>SPRENDIMAS</w:t>
      </w:r>
    </w:p>
    <w:p w:rsidR="00217B0F" w:rsidRPr="00502301" w:rsidRDefault="00237D83" w:rsidP="00217B0F">
      <w:pPr>
        <w:pStyle w:val="statymopavad"/>
        <w:spacing w:line="240" w:lineRule="auto"/>
        <w:ind w:firstLine="0"/>
        <w:rPr>
          <w:rFonts w:ascii="Times New Roman" w:hAnsi="Times New Roman"/>
          <w:b/>
          <w:sz w:val="28"/>
          <w:szCs w:val="28"/>
        </w:rPr>
      </w:pPr>
      <w:r w:rsidRPr="00237D83">
        <w:rPr>
          <w:rFonts w:ascii="Times New Roman" w:hAnsi="Times New Roman"/>
          <w:b/>
          <w:spacing w:val="20"/>
          <w:sz w:val="28"/>
          <w:szCs w:val="28"/>
        </w:rPr>
        <w:t xml:space="preserve">DĖL TURTO PERDAVIMO PANAUDOS PAGRINDAIS </w:t>
      </w:r>
      <w:r w:rsidR="00864430">
        <w:rPr>
          <w:rFonts w:ascii="Times New Roman" w:hAnsi="Times New Roman"/>
          <w:b/>
          <w:spacing w:val="20"/>
          <w:sz w:val="28"/>
          <w:szCs w:val="28"/>
        </w:rPr>
        <w:t xml:space="preserve">asociacijai </w:t>
      </w:r>
      <w:r w:rsidR="00706F65" w:rsidRPr="00706F65">
        <w:rPr>
          <w:rFonts w:ascii="Times New Roman" w:hAnsi="Times New Roman"/>
          <w:b/>
          <w:spacing w:val="20"/>
          <w:sz w:val="28"/>
          <w:szCs w:val="28"/>
        </w:rPr>
        <w:t>Brožių kaimo</w:t>
      </w:r>
      <w:r w:rsidR="00864430">
        <w:rPr>
          <w:rFonts w:ascii="Times New Roman" w:hAnsi="Times New Roman"/>
          <w:b/>
          <w:spacing w:val="20"/>
          <w:sz w:val="28"/>
          <w:szCs w:val="28"/>
        </w:rPr>
        <w:t xml:space="preserve"> bendruomenei</w:t>
      </w:r>
    </w:p>
    <w:p w:rsidR="00217B0F" w:rsidRPr="00502301" w:rsidRDefault="004B14F4" w:rsidP="00217B0F">
      <w:pPr>
        <w:pStyle w:val="statymopavad"/>
        <w:spacing w:before="160" w:after="360" w:line="240" w:lineRule="auto"/>
        <w:ind w:firstLine="0"/>
        <w:rPr>
          <w:rFonts w:ascii="Times New Roman" w:hAnsi="Times New Roman"/>
          <w:caps w:val="0"/>
        </w:rPr>
      </w:pPr>
      <w:r w:rsidRPr="005369A0">
        <w:rPr>
          <w:rFonts w:ascii="Times New Roman" w:hAnsi="Times New Roman"/>
          <w:caps w:val="0"/>
        </w:rPr>
        <w:t>201</w:t>
      </w:r>
      <w:r>
        <w:rPr>
          <w:rFonts w:ascii="Times New Roman" w:hAnsi="Times New Roman"/>
          <w:caps w:val="0"/>
        </w:rPr>
        <w:t>7</w:t>
      </w:r>
      <w:r w:rsidRPr="005369A0">
        <w:rPr>
          <w:rFonts w:ascii="Times New Roman" w:hAnsi="Times New Roman"/>
          <w:caps w:val="0"/>
        </w:rPr>
        <w:t xml:space="preserve"> m. </w:t>
      </w:r>
      <w:r w:rsidR="00706F65">
        <w:rPr>
          <w:rFonts w:ascii="Times New Roman" w:hAnsi="Times New Roman"/>
          <w:caps w:val="0"/>
        </w:rPr>
        <w:t>b</w:t>
      </w:r>
      <w:r w:rsidR="001E55EC">
        <w:rPr>
          <w:rFonts w:ascii="Times New Roman" w:hAnsi="Times New Roman"/>
          <w:caps w:val="0"/>
        </w:rPr>
        <w:t>iržel</w:t>
      </w:r>
      <w:r w:rsidR="00706F65">
        <w:rPr>
          <w:rFonts w:ascii="Times New Roman" w:hAnsi="Times New Roman"/>
          <w:caps w:val="0"/>
        </w:rPr>
        <w:t>io 2</w:t>
      </w:r>
      <w:r w:rsidR="001E55EC">
        <w:rPr>
          <w:rFonts w:ascii="Times New Roman" w:hAnsi="Times New Roman"/>
          <w:caps w:val="0"/>
        </w:rPr>
        <w:t>9</w:t>
      </w:r>
      <w:r w:rsidRPr="005369A0">
        <w:rPr>
          <w:rFonts w:ascii="Times New Roman" w:hAnsi="Times New Roman"/>
          <w:caps w:val="0"/>
        </w:rPr>
        <w:t xml:space="preserve"> d. Nr</w:t>
      </w:r>
      <w:r w:rsidRPr="005369A0">
        <w:rPr>
          <w:rFonts w:ascii="Times New Roman" w:hAnsi="Times New Roman"/>
        </w:rPr>
        <w:t>. T11-</w:t>
      </w:r>
      <w:r w:rsidRPr="005369A0">
        <w:rPr>
          <w:rFonts w:ascii="Times New Roman" w:hAnsi="Times New Roman"/>
        </w:rPr>
        <w:br/>
      </w:r>
      <w:r w:rsidR="00217B0F" w:rsidRPr="00502301">
        <w:rPr>
          <w:rFonts w:ascii="Times New Roman" w:hAnsi="Times New Roman"/>
        </w:rPr>
        <w:t>G</w:t>
      </w:r>
      <w:r w:rsidR="00217B0F" w:rsidRPr="00502301">
        <w:rPr>
          <w:rFonts w:ascii="Times New Roman" w:hAnsi="Times New Roman"/>
          <w:caps w:val="0"/>
        </w:rPr>
        <w:t>argždai</w:t>
      </w:r>
    </w:p>
    <w:p w:rsidR="005C6EC1" w:rsidRPr="006B44C4" w:rsidRDefault="00217B0F" w:rsidP="00DA3012">
      <w:pPr>
        <w:pStyle w:val="BodyText21"/>
        <w:widowControl/>
        <w:ind w:firstLine="1134"/>
        <w:rPr>
          <w:rFonts w:ascii="Times New Roman" w:hAnsi="Times New Roman"/>
          <w:szCs w:val="24"/>
          <w:lang w:val="lt-LT"/>
        </w:rPr>
      </w:pPr>
      <w:r w:rsidRPr="00502301">
        <w:rPr>
          <w:rFonts w:ascii="Times New Roman" w:hAnsi="Times New Roman"/>
          <w:lang w:val="lt-LT"/>
        </w:rPr>
        <w:t xml:space="preserve">Klaipėdos rajono savivaldybės taryba, </w:t>
      </w:r>
      <w:r w:rsidR="004B14F4" w:rsidRPr="004B14F4">
        <w:rPr>
          <w:rFonts w:ascii="Times New Roman" w:hAnsi="Times New Roman"/>
          <w:lang w:val="lt-LT"/>
        </w:rPr>
        <w:t xml:space="preserve">Lietuvos Respublikos vietos savivaldos įstatymo 6 straipsnio 3 punktu, 16 straipsnio 2 dalies 26 punktu, </w:t>
      </w:r>
      <w:r w:rsidR="00BC42FE">
        <w:rPr>
          <w:rFonts w:ascii="Times New Roman" w:hAnsi="Times New Roman"/>
          <w:lang w:val="lt-LT"/>
        </w:rPr>
        <w:t xml:space="preserve">18 straipsnio 1 dalimi, </w:t>
      </w:r>
      <w:r w:rsidR="004B14F4" w:rsidRPr="004B14F4">
        <w:rPr>
          <w:rFonts w:ascii="Times New Roman" w:hAnsi="Times New Roman"/>
          <w:lang w:val="lt-LT"/>
        </w:rPr>
        <w:t>48 straipsnio 2 dalimi, Lietuvos Respublikos valstybės ir savivaldybių turto valdymo, naudojimo ir disponavimo juo įstatymo 14 straipsniu, Klaipėdos rajono savivaldybės turto valdymo, naudojimo ir disponavimo juo tvarkos aprašo, patvirtinto Klaipėdos rajono savivaldybės tarybos 2014</w:t>
      </w:r>
      <w:r w:rsidR="00A55467">
        <w:rPr>
          <w:rFonts w:ascii="Times New Roman" w:hAnsi="Times New Roman"/>
          <w:lang w:val="lt-LT"/>
        </w:rPr>
        <w:t xml:space="preserve"> m. gruodžio </w:t>
      </w:r>
      <w:r w:rsidR="004B14F4" w:rsidRPr="004B14F4">
        <w:rPr>
          <w:rFonts w:ascii="Times New Roman" w:hAnsi="Times New Roman"/>
          <w:lang w:val="lt-LT"/>
        </w:rPr>
        <w:t>18</w:t>
      </w:r>
      <w:r w:rsidR="00A55467">
        <w:rPr>
          <w:rFonts w:ascii="Times New Roman" w:hAnsi="Times New Roman"/>
          <w:lang w:val="lt-LT"/>
        </w:rPr>
        <w:t xml:space="preserve"> d.</w:t>
      </w:r>
      <w:r w:rsidR="004B14F4" w:rsidRPr="004B14F4">
        <w:rPr>
          <w:rFonts w:ascii="Times New Roman" w:hAnsi="Times New Roman"/>
          <w:lang w:val="lt-LT"/>
        </w:rPr>
        <w:t xml:space="preserve"> sprendimu Nr.T11-564 „Dėl Klaipėdos rajono savivaldybės turto valdymo, naudojimo ir disponavimo juo tvarkos aprašo patvirtinimo“, 9 punktu</w:t>
      </w:r>
      <w:r w:rsidR="006A6E36">
        <w:rPr>
          <w:rStyle w:val="Pareigos"/>
          <w:rFonts w:ascii="Times New Roman" w:hAnsi="Times New Roman"/>
          <w:caps w:val="0"/>
          <w:lang w:val="lt-LT"/>
        </w:rPr>
        <w:t xml:space="preserve"> </w:t>
      </w:r>
      <w:r w:rsidR="00487A3E">
        <w:rPr>
          <w:rStyle w:val="Pareigos"/>
          <w:rFonts w:ascii="Times New Roman" w:hAnsi="Times New Roman"/>
          <w:caps w:val="0"/>
          <w:lang w:val="lt-LT"/>
        </w:rPr>
        <w:t xml:space="preserve">ir </w:t>
      </w:r>
      <w:r w:rsidRPr="00502301">
        <w:rPr>
          <w:rFonts w:ascii="Times New Roman" w:hAnsi="Times New Roman"/>
          <w:lang w:val="lt-LT"/>
        </w:rPr>
        <w:t>atsižvelgdama</w:t>
      </w:r>
      <w:r w:rsidR="009F5652" w:rsidRPr="009F5652">
        <w:t xml:space="preserve"> </w:t>
      </w:r>
      <w:r w:rsidR="009F5652" w:rsidRPr="009F5652">
        <w:rPr>
          <w:rFonts w:ascii="Times New Roman" w:hAnsi="Times New Roman"/>
          <w:lang w:val="lt-LT"/>
        </w:rPr>
        <w:t xml:space="preserve">į </w:t>
      </w:r>
      <w:r w:rsidR="00A72382" w:rsidRPr="00A72382">
        <w:rPr>
          <w:rFonts w:ascii="Times New Roman" w:hAnsi="Times New Roman"/>
          <w:lang w:val="lt-LT"/>
        </w:rPr>
        <w:t>Darbo grupės, sudarytos Administracijos direktoriaus 2017-03-21 įsakymu Nr. AV-615</w:t>
      </w:r>
      <w:r w:rsidR="00A72382">
        <w:rPr>
          <w:rFonts w:ascii="Times New Roman" w:hAnsi="Times New Roman"/>
          <w:lang w:val="lt-LT"/>
        </w:rPr>
        <w:t>,</w:t>
      </w:r>
      <w:r w:rsidR="009F5652" w:rsidRPr="009F5652">
        <w:rPr>
          <w:rFonts w:ascii="Times New Roman" w:hAnsi="Times New Roman"/>
          <w:lang w:val="lt-LT"/>
        </w:rPr>
        <w:t xml:space="preserve"> siūlymus</w:t>
      </w:r>
      <w:r w:rsidR="001E55EC">
        <w:rPr>
          <w:rFonts w:ascii="Times New Roman" w:hAnsi="Times New Roman"/>
          <w:lang w:val="lt-LT"/>
        </w:rPr>
        <w:t xml:space="preserve"> ir </w:t>
      </w:r>
      <w:r w:rsidR="001E55EC" w:rsidRPr="001E55EC">
        <w:rPr>
          <w:rFonts w:ascii="Times New Roman" w:hAnsi="Times New Roman"/>
          <w:lang w:val="lt-LT"/>
        </w:rPr>
        <w:t>Brožių kaimo bendruomenė</w:t>
      </w:r>
      <w:r w:rsidR="001E55EC">
        <w:rPr>
          <w:rFonts w:ascii="Times New Roman" w:hAnsi="Times New Roman"/>
          <w:lang w:val="lt-LT"/>
        </w:rPr>
        <w:t>s</w:t>
      </w:r>
      <w:r w:rsidR="001E55EC" w:rsidRPr="001E55EC">
        <w:rPr>
          <w:rFonts w:ascii="Times New Roman" w:hAnsi="Times New Roman"/>
          <w:lang w:val="lt-LT"/>
        </w:rPr>
        <w:t xml:space="preserve"> 2017-06-12 rašt</w:t>
      </w:r>
      <w:r w:rsidR="001E55EC">
        <w:rPr>
          <w:rFonts w:ascii="Times New Roman" w:hAnsi="Times New Roman"/>
          <w:lang w:val="lt-LT"/>
        </w:rPr>
        <w:t>ą</w:t>
      </w:r>
      <w:r w:rsidR="001E55EC" w:rsidRPr="001E55EC">
        <w:rPr>
          <w:rFonts w:ascii="Times New Roman" w:hAnsi="Times New Roman"/>
          <w:lang w:val="lt-LT"/>
        </w:rPr>
        <w:t xml:space="preserve"> Nr. 3 „Dėl Klaipėdos rajono savivaldybės nekilnojamojo turto panaudos sutarties pratęsimo“</w:t>
      </w:r>
      <w:r w:rsidR="00A72382">
        <w:rPr>
          <w:rFonts w:ascii="Times New Roman" w:hAnsi="Times New Roman"/>
          <w:lang w:val="lt-LT"/>
        </w:rPr>
        <w:t xml:space="preserve">, </w:t>
      </w:r>
      <w:r w:rsidR="005C6EC1" w:rsidRPr="006B44C4">
        <w:rPr>
          <w:rFonts w:ascii="Times New Roman" w:hAnsi="Times New Roman"/>
          <w:szCs w:val="24"/>
          <w:lang w:val="lt-LT"/>
        </w:rPr>
        <w:t xml:space="preserve"> </w:t>
      </w:r>
      <w:r w:rsidR="005C6EC1" w:rsidRPr="006B44C4">
        <w:rPr>
          <w:rFonts w:ascii="Times New Roman" w:hAnsi="Times New Roman"/>
          <w:spacing w:val="80"/>
          <w:szCs w:val="24"/>
          <w:lang w:val="lt-LT"/>
        </w:rPr>
        <w:t>nusprendžia:</w:t>
      </w:r>
      <w:r w:rsidR="005C6EC1" w:rsidRPr="005C6EC1">
        <w:rPr>
          <w:spacing w:val="80"/>
        </w:rPr>
        <w:t xml:space="preserve"> </w:t>
      </w:r>
    </w:p>
    <w:p w:rsidR="00E63DD2" w:rsidRDefault="00264DD8" w:rsidP="00DA3012">
      <w:pPr>
        <w:tabs>
          <w:tab w:val="right" w:pos="9639"/>
        </w:tabs>
        <w:ind w:firstLine="1134"/>
        <w:jc w:val="both"/>
      </w:pPr>
      <w:r w:rsidRPr="00264DD8">
        <w:t xml:space="preserve">1. Suteikti panaudai </w:t>
      </w:r>
      <w:r w:rsidR="007502F9">
        <w:t xml:space="preserve">asociacijai </w:t>
      </w:r>
      <w:r w:rsidR="00706F65" w:rsidRPr="00706F65">
        <w:t xml:space="preserve">Brožių </w:t>
      </w:r>
      <w:r w:rsidR="00706F65">
        <w:t xml:space="preserve">kaimo </w:t>
      </w:r>
      <w:r w:rsidR="00706F65" w:rsidRPr="00706F65">
        <w:t xml:space="preserve">bendruomenei, kodas 300630774, 233,41 kv. m ploto patalpas, esančias </w:t>
      </w:r>
      <w:r w:rsidR="007502F9" w:rsidRPr="007502F9">
        <w:t>Vėžaičių g. 26-7</w:t>
      </w:r>
      <w:r w:rsidR="007502F9">
        <w:t xml:space="preserve">, </w:t>
      </w:r>
      <w:r w:rsidR="00706F65" w:rsidRPr="00706F65">
        <w:t xml:space="preserve">Brožių k., Vėžaičių sen., Brožių kultūros namų pastate, inventorinėje byloje 5489 žymimame 1C1p, unikalus Nr. 5597-1005-6012:0007. </w:t>
      </w:r>
      <w:r w:rsidRPr="00264DD8">
        <w:t xml:space="preserve"> Panaudos terminas – 10 metų.</w:t>
      </w:r>
      <w:r w:rsidR="00592030" w:rsidRPr="00592030">
        <w:t xml:space="preserve"> </w:t>
      </w:r>
    </w:p>
    <w:p w:rsidR="00960B7A" w:rsidRDefault="00960B7A" w:rsidP="00DA3012">
      <w:pPr>
        <w:tabs>
          <w:tab w:val="right" w:pos="9639"/>
        </w:tabs>
        <w:ind w:firstLine="1134"/>
        <w:jc w:val="both"/>
      </w:pPr>
      <w:r w:rsidRPr="00A61376">
        <w:t xml:space="preserve">2. </w:t>
      </w:r>
      <w:r w:rsidR="00706F65" w:rsidRPr="00706F65">
        <w:t xml:space="preserve">Įgalioti Klaipėdos rajono savivaldybės administracijos direktorių sudaryti 1 punkte minimų patalpų panaudos sutartį su Klaipėdos </w:t>
      </w:r>
      <w:r w:rsidR="001E55EC">
        <w:t>rajono Brožių kaimo bendruomene.</w:t>
      </w:r>
    </w:p>
    <w:p w:rsidR="00487694" w:rsidRDefault="002E6B60" w:rsidP="00DA3012">
      <w:pPr>
        <w:tabs>
          <w:tab w:val="right" w:pos="9540"/>
        </w:tabs>
        <w:ind w:firstLine="1134"/>
        <w:jc w:val="both"/>
      </w:pPr>
      <w:r>
        <w:t>Š</w:t>
      </w:r>
      <w:r w:rsidRPr="002E6B60">
        <w:t>is sprendimas per vieną mėnesį nuo jo įteikimo ar pranešimo suinteresuotai šaliai apie viešojo administravimo subjekto veiksmus (atsisakymą atlikti veiksmus) dienos gali būti skundžiamas</w:t>
      </w:r>
      <w:r>
        <w:t xml:space="preserve"> arba neskundžiamas</w:t>
      </w:r>
      <w:r w:rsidRPr="002E6B60">
        <w:t xml:space="preserve"> Klaipėdos rajono savivaldybės visuomeninei administracinių ginčų komisijai (Klaipėdos g. 2, LT-96130 Gargždai) arba Klaipėdos apygardos administraciniam teismui (Galinio Pylimo g. 9, LT-91230 Klaipėda) Lietuvos Respublikos administracinių bylų teisenos įstatymo nustatyta tvarka.</w:t>
      </w:r>
    </w:p>
    <w:p w:rsidR="00487694" w:rsidRDefault="00487694" w:rsidP="00487694">
      <w:pPr>
        <w:tabs>
          <w:tab w:val="right" w:pos="9540"/>
        </w:tabs>
      </w:pPr>
    </w:p>
    <w:p w:rsidR="00A52114" w:rsidRDefault="00A52114" w:rsidP="00487694">
      <w:pPr>
        <w:tabs>
          <w:tab w:val="right" w:pos="9540"/>
        </w:tabs>
      </w:pPr>
    </w:p>
    <w:p w:rsidR="004D0EB3" w:rsidRPr="00502301" w:rsidRDefault="004D0EB3" w:rsidP="00487694">
      <w:pPr>
        <w:tabs>
          <w:tab w:val="right" w:pos="9540"/>
        </w:tabs>
      </w:pPr>
      <w:r w:rsidRPr="00502301">
        <w:rPr>
          <w:rStyle w:val="Pareigos"/>
          <w:rFonts w:ascii="Times New Roman" w:hAnsi="Times New Roman"/>
          <w:caps w:val="0"/>
        </w:rPr>
        <w:t>Savivaldybės meras</w:t>
      </w:r>
      <w:r w:rsidRPr="00502301">
        <w:rPr>
          <w:rStyle w:val="Pareigos"/>
          <w:rFonts w:ascii="Times New Roman" w:hAnsi="Times New Roman"/>
        </w:rPr>
        <w:tab/>
      </w:r>
      <w:r w:rsidRPr="00502301">
        <w:fldChar w:fldCharType="begin">
          <w:ffData>
            <w:name w:val="parasas"/>
            <w:enabled/>
            <w:calcOnExit w:val="0"/>
            <w:textInput>
              <w:default w:val="Vaclovas Dačkauskas"/>
              <w:format w:val="FIRST CAPITAL"/>
            </w:textInput>
          </w:ffData>
        </w:fldChar>
      </w:r>
      <w:bookmarkStart w:id="3" w:name="parasas"/>
      <w:r w:rsidRPr="00502301">
        <w:instrText xml:space="preserve"> FORMTEXT </w:instrText>
      </w:r>
      <w:r w:rsidRPr="00502301">
        <w:fldChar w:fldCharType="separate"/>
      </w:r>
      <w:r w:rsidRPr="00502301">
        <w:rPr>
          <w:noProof/>
        </w:rPr>
        <w:t>Vaclovas Dačkauskas</w:t>
      </w:r>
      <w:r w:rsidRPr="00502301">
        <w:fldChar w:fldCharType="end"/>
      </w:r>
      <w:bookmarkEnd w:id="3"/>
    </w:p>
    <w:p w:rsidR="00487694" w:rsidRDefault="00487694" w:rsidP="00487694">
      <w:pPr>
        <w:tabs>
          <w:tab w:val="right" w:pos="9639"/>
        </w:tabs>
        <w:jc w:val="both"/>
      </w:pPr>
    </w:p>
    <w:p w:rsidR="00A52114" w:rsidRDefault="00A52114" w:rsidP="00487694">
      <w:pPr>
        <w:tabs>
          <w:tab w:val="right" w:pos="9639"/>
        </w:tabs>
        <w:jc w:val="both"/>
      </w:pPr>
    </w:p>
    <w:p w:rsidR="004B14F4" w:rsidRPr="00734085" w:rsidRDefault="004B14F4" w:rsidP="004B14F4">
      <w:pPr>
        <w:tabs>
          <w:tab w:val="right" w:pos="9639"/>
        </w:tabs>
        <w:jc w:val="both"/>
      </w:pPr>
      <w:r w:rsidRPr="00734085">
        <w:t>TEIKIA: S. Karbauskas</w:t>
      </w:r>
    </w:p>
    <w:p w:rsidR="004B14F4" w:rsidRPr="00734085" w:rsidRDefault="004B14F4" w:rsidP="004B14F4">
      <w:pPr>
        <w:tabs>
          <w:tab w:val="right" w:pos="9639"/>
        </w:tabs>
        <w:jc w:val="both"/>
      </w:pPr>
    </w:p>
    <w:p w:rsidR="004B14F4" w:rsidRPr="00734085" w:rsidRDefault="004B14F4" w:rsidP="004B14F4">
      <w:pPr>
        <w:tabs>
          <w:tab w:val="right" w:pos="9639"/>
        </w:tabs>
        <w:jc w:val="both"/>
      </w:pPr>
      <w:r w:rsidRPr="00734085">
        <w:t>PARENGĖ: A. Kampas</w:t>
      </w:r>
    </w:p>
    <w:p w:rsidR="004B14F4" w:rsidRPr="00734085" w:rsidRDefault="004B14F4" w:rsidP="004B14F4">
      <w:pPr>
        <w:tabs>
          <w:tab w:val="right" w:pos="9639"/>
        </w:tabs>
        <w:jc w:val="both"/>
      </w:pPr>
      <w:r w:rsidRPr="00734085">
        <w:t>SUDERINTA:</w:t>
      </w:r>
    </w:p>
    <w:p w:rsidR="004B14F4" w:rsidRPr="00734085" w:rsidRDefault="004B14F4" w:rsidP="004B14F4">
      <w:pPr>
        <w:tabs>
          <w:tab w:val="right" w:pos="9639"/>
        </w:tabs>
        <w:jc w:val="both"/>
      </w:pPr>
      <w:r w:rsidRPr="00734085">
        <w:t xml:space="preserve">D. Beliokaitė </w:t>
      </w:r>
    </w:p>
    <w:p w:rsidR="004B14F4" w:rsidRPr="00734085" w:rsidRDefault="004B14F4" w:rsidP="004B14F4">
      <w:pPr>
        <w:tabs>
          <w:tab w:val="right" w:pos="9639"/>
        </w:tabs>
        <w:jc w:val="both"/>
      </w:pPr>
      <w:r w:rsidRPr="00734085">
        <w:t>R. Bagačiovas</w:t>
      </w:r>
    </w:p>
    <w:p w:rsidR="004B14F4" w:rsidRPr="00734085" w:rsidRDefault="004B14F4" w:rsidP="004B14F4">
      <w:pPr>
        <w:tabs>
          <w:tab w:val="right" w:pos="9639"/>
        </w:tabs>
        <w:jc w:val="both"/>
      </w:pPr>
      <w:r w:rsidRPr="00734085">
        <w:t>R. Zubienė</w:t>
      </w:r>
    </w:p>
    <w:p w:rsidR="004B14F4" w:rsidRPr="00734085" w:rsidRDefault="004B14F4" w:rsidP="004B14F4">
      <w:pPr>
        <w:tabs>
          <w:tab w:val="right" w:pos="9639"/>
        </w:tabs>
        <w:jc w:val="both"/>
      </w:pPr>
      <w:r w:rsidRPr="00734085">
        <w:t>Č. Banevičius</w:t>
      </w:r>
    </w:p>
    <w:p w:rsidR="004B14F4" w:rsidRPr="00734085" w:rsidRDefault="004B14F4" w:rsidP="004B14F4">
      <w:pPr>
        <w:tabs>
          <w:tab w:val="right" w:pos="9639"/>
        </w:tabs>
        <w:jc w:val="both"/>
      </w:pPr>
      <w:r w:rsidRPr="00734085">
        <w:t>R. Cirtautaitė</w:t>
      </w:r>
    </w:p>
    <w:p w:rsidR="004B14F4" w:rsidRPr="00734085" w:rsidRDefault="004B14F4" w:rsidP="004B14F4">
      <w:pPr>
        <w:tabs>
          <w:tab w:val="right" w:pos="9639"/>
        </w:tabs>
        <w:jc w:val="both"/>
      </w:pPr>
      <w:r w:rsidRPr="00734085">
        <w:t>V. Dačkauskas</w:t>
      </w:r>
    </w:p>
    <w:p w:rsidR="00883B21" w:rsidRPr="00502301" w:rsidRDefault="00883B21" w:rsidP="00883B21">
      <w:pPr>
        <w:pStyle w:val="Antrat1"/>
        <w:rPr>
          <w:rFonts w:ascii="Times New Roman" w:hAnsi="Times New Roman"/>
          <w:szCs w:val="24"/>
        </w:rPr>
      </w:pPr>
      <w:r w:rsidRPr="00502301">
        <w:rPr>
          <w:rFonts w:ascii="Times New Roman" w:hAnsi="Times New Roman"/>
        </w:rPr>
        <w:br w:type="page"/>
      </w:r>
      <w:r w:rsidRPr="00502301">
        <w:rPr>
          <w:rFonts w:ascii="Times New Roman" w:hAnsi="Times New Roman"/>
          <w:szCs w:val="24"/>
        </w:rPr>
        <w:lastRenderedPageBreak/>
        <w:t>KLAIPĖDOS RAJONO SAVIVALDYBĖS ADMINISTRACIJA</w:t>
      </w:r>
    </w:p>
    <w:p w:rsidR="00883B21" w:rsidRPr="00502301" w:rsidRDefault="00883B21" w:rsidP="00883B21">
      <w:pPr>
        <w:jc w:val="center"/>
        <w:rPr>
          <w:b/>
        </w:rPr>
      </w:pPr>
    </w:p>
    <w:p w:rsidR="00883B21" w:rsidRPr="00502301" w:rsidRDefault="00883B21" w:rsidP="00883B21">
      <w:pPr>
        <w:jc w:val="center"/>
        <w:rPr>
          <w:b/>
        </w:rPr>
      </w:pPr>
      <w:r w:rsidRPr="00502301">
        <w:rPr>
          <w:b/>
        </w:rPr>
        <w:t>AIŠKINAMASIS RAŠTAS</w:t>
      </w:r>
    </w:p>
    <w:p w:rsidR="00883B21" w:rsidRPr="00502301" w:rsidRDefault="00EA5F27" w:rsidP="00883B21">
      <w:pPr>
        <w:jc w:val="center"/>
      </w:pPr>
      <w:r>
        <w:t>201</w:t>
      </w:r>
      <w:r w:rsidR="004B14F4">
        <w:t>7</w:t>
      </w:r>
      <w:r>
        <w:t>-0</w:t>
      </w:r>
      <w:r w:rsidR="001E55EC">
        <w:t>6</w:t>
      </w:r>
      <w:r>
        <w:t>-</w:t>
      </w:r>
      <w:r w:rsidR="00CB10ED">
        <w:t>1</w:t>
      </w:r>
      <w:r w:rsidR="001E55EC">
        <w:t>5</w:t>
      </w:r>
    </w:p>
    <w:p w:rsidR="00883B21" w:rsidRPr="00502301" w:rsidRDefault="00883B21" w:rsidP="00883B21">
      <w:pPr>
        <w:jc w:val="center"/>
      </w:pPr>
      <w:r w:rsidRPr="00502301">
        <w:t>Gargždai</w:t>
      </w:r>
    </w:p>
    <w:p w:rsidR="00883B21" w:rsidRPr="00502301" w:rsidRDefault="00883B21" w:rsidP="00883B21"/>
    <w:p w:rsidR="00883B21" w:rsidRPr="00502301" w:rsidRDefault="00883B21" w:rsidP="00883B21">
      <w:pPr>
        <w:rPr>
          <w:b/>
        </w:rPr>
      </w:pPr>
    </w:p>
    <w:p w:rsidR="00592030" w:rsidRPr="00592030" w:rsidRDefault="00592030" w:rsidP="00592030">
      <w:pPr>
        <w:jc w:val="both"/>
        <w:rPr>
          <w:b/>
        </w:rPr>
      </w:pPr>
      <w:r w:rsidRPr="00592030">
        <w:rPr>
          <w:b/>
        </w:rPr>
        <w:t>DĖL TARYBOS SPRENDIMO „</w:t>
      </w:r>
      <w:r w:rsidRPr="00592030">
        <w:t xml:space="preserve">Dėl </w:t>
      </w:r>
      <w:r w:rsidR="00797264">
        <w:t xml:space="preserve">turto perdavimo </w:t>
      </w:r>
      <w:r w:rsidRPr="00592030">
        <w:t xml:space="preserve">panaudos </w:t>
      </w:r>
      <w:r w:rsidR="00797264">
        <w:t>pagrindais</w:t>
      </w:r>
      <w:r w:rsidRPr="00592030">
        <w:t xml:space="preserve"> </w:t>
      </w:r>
      <w:r w:rsidR="007B4930">
        <w:t xml:space="preserve">asociacijai </w:t>
      </w:r>
      <w:r w:rsidR="007502F9" w:rsidRPr="007502F9">
        <w:t>Brožių kaimo</w:t>
      </w:r>
      <w:r w:rsidR="007B4930" w:rsidRPr="007B4930">
        <w:t xml:space="preserve"> bendruomenei</w:t>
      </w:r>
      <w:r w:rsidRPr="00592030">
        <w:rPr>
          <w:b/>
        </w:rPr>
        <w:t>“ projekto</w:t>
      </w:r>
    </w:p>
    <w:p w:rsidR="00592030" w:rsidRPr="00592030" w:rsidRDefault="00592030" w:rsidP="00592030">
      <w:pPr>
        <w:jc w:val="both"/>
        <w:rPr>
          <w:b/>
        </w:rPr>
      </w:pPr>
    </w:p>
    <w:p w:rsidR="00592030" w:rsidRPr="00592030" w:rsidRDefault="00592030" w:rsidP="00CB10ED">
      <w:pPr>
        <w:ind w:firstLine="709"/>
        <w:jc w:val="both"/>
        <w:rPr>
          <w:b/>
        </w:rPr>
      </w:pPr>
      <w:r w:rsidRPr="00592030">
        <w:rPr>
          <w:b/>
        </w:rPr>
        <w:t>1. Parengto projekto tikslai ir uždaviniai:</w:t>
      </w:r>
    </w:p>
    <w:p w:rsidR="00217B0F" w:rsidRPr="00592030" w:rsidRDefault="007B4930" w:rsidP="00CB10ED">
      <w:pPr>
        <w:ind w:firstLine="709"/>
        <w:jc w:val="both"/>
      </w:pPr>
      <w:r w:rsidRPr="007B4930">
        <w:t xml:space="preserve">Suteikti panaudai </w:t>
      </w:r>
      <w:r w:rsidR="007502F9" w:rsidRPr="007502F9">
        <w:t xml:space="preserve">Brožių kaimo </w:t>
      </w:r>
      <w:r w:rsidRPr="007B4930">
        <w:t xml:space="preserve">bendruomenei </w:t>
      </w:r>
      <w:r w:rsidR="00B449E9" w:rsidRPr="00B449E9">
        <w:t xml:space="preserve">233,41 kv. m ploto patalpas, esančias Vėžaičių g. 26-7, Brožių k., Vėžaičių sen., </w:t>
      </w:r>
      <w:r>
        <w:t xml:space="preserve">ir sudaryti </w:t>
      </w:r>
      <w:r w:rsidR="00592030" w:rsidRPr="00592030">
        <w:t xml:space="preserve">panaudos sutartį </w:t>
      </w:r>
      <w:r>
        <w:t>dar 10 metų</w:t>
      </w:r>
      <w:r w:rsidR="006D4A11">
        <w:t>, su įpareigojimu mokėti už patalpų remontą ir išlaikymą</w:t>
      </w:r>
      <w:r w:rsidR="00A1143A">
        <w:t>.</w:t>
      </w:r>
    </w:p>
    <w:p w:rsidR="007B4930" w:rsidRDefault="00217B0F" w:rsidP="00CB10ED">
      <w:pPr>
        <w:ind w:firstLine="709"/>
        <w:jc w:val="both"/>
      </w:pPr>
      <w:r w:rsidRPr="00502301">
        <w:rPr>
          <w:b/>
        </w:rPr>
        <w:t>2. Kaip šiuo metu yra sureguliuoti projekte aptarti klausimai:</w:t>
      </w:r>
      <w:r w:rsidR="007B4930" w:rsidRPr="007B4930">
        <w:t xml:space="preserve"> </w:t>
      </w:r>
    </w:p>
    <w:p w:rsidR="000D62EA" w:rsidRDefault="000D62EA" w:rsidP="00CB10ED">
      <w:pPr>
        <w:ind w:firstLine="709"/>
        <w:jc w:val="both"/>
      </w:pPr>
      <w:r w:rsidRPr="000D62EA">
        <w:t xml:space="preserve">Brožių kaimo bendruomenės panaudos sutarties terminas baigiasi 2017-10-30.  Bendruomenė norės dalyvauti projektuose ir </w:t>
      </w:r>
      <w:r>
        <w:t xml:space="preserve">prašo </w:t>
      </w:r>
      <w:r w:rsidRPr="000D62EA">
        <w:t xml:space="preserve"> ilgesnio termino panaudos sutarties.</w:t>
      </w:r>
    </w:p>
    <w:p w:rsidR="000D62EA" w:rsidRDefault="000D62EA" w:rsidP="000D62EA">
      <w:pPr>
        <w:ind w:firstLine="709"/>
        <w:jc w:val="both"/>
      </w:pPr>
      <w:r>
        <w:t xml:space="preserve">Pagal galiojančius teisės aktus Panaudos gavėjas turi įsipareigoti savo lėšomis atlikti nekilnojamojo daikto einamąjį ir statinio kapitalinį remontą, kito ilgalaikio materialiojo turto remontą, apmokėti visas turto išlaikymo išlaidas. </w:t>
      </w:r>
    </w:p>
    <w:p w:rsidR="00524925" w:rsidRPr="00502301" w:rsidRDefault="00524925" w:rsidP="00CB10ED">
      <w:pPr>
        <w:ind w:firstLine="709"/>
        <w:jc w:val="both"/>
      </w:pPr>
      <w:r w:rsidRPr="00502301">
        <w:t>Sprendimo projektas parengtas vadovaujantis teisės aktais, išvardytais sprendimo projekto preambulėje.</w:t>
      </w:r>
    </w:p>
    <w:p w:rsidR="00524925" w:rsidRPr="00502301" w:rsidRDefault="00524925" w:rsidP="00CB10ED">
      <w:pPr>
        <w:pStyle w:val="Pagrindiniotekstotrauka"/>
        <w:tabs>
          <w:tab w:val="left" w:pos="540"/>
          <w:tab w:val="right" w:pos="9639"/>
        </w:tabs>
        <w:ind w:left="0" w:right="-81" w:firstLine="709"/>
        <w:rPr>
          <w:rFonts w:ascii="Times New Roman" w:hAnsi="Times New Roman"/>
          <w:b/>
          <w:bCs/>
          <w:szCs w:val="24"/>
        </w:rPr>
      </w:pPr>
      <w:r w:rsidRPr="00502301">
        <w:rPr>
          <w:rFonts w:ascii="Times New Roman" w:hAnsi="Times New Roman"/>
          <w:b/>
          <w:bCs/>
          <w:szCs w:val="24"/>
        </w:rPr>
        <w:t>3. Kokių rezultatų yra laukiama:</w:t>
      </w:r>
    </w:p>
    <w:p w:rsidR="00524925" w:rsidRPr="00502301" w:rsidRDefault="00A72382" w:rsidP="00CB10ED">
      <w:pPr>
        <w:ind w:firstLine="709"/>
        <w:jc w:val="both"/>
      </w:pPr>
      <w:r w:rsidRPr="00A72382">
        <w:t xml:space="preserve">Bendruomenė galės dalyvauti projektuose, plėtoti savo veiklą </w:t>
      </w:r>
      <w:r w:rsidR="001E55EC">
        <w:t>tvarkyti ir išlaikyti patalpas</w:t>
      </w:r>
      <w:r w:rsidRPr="00A72382">
        <w:t>.</w:t>
      </w:r>
    </w:p>
    <w:p w:rsidR="00524925" w:rsidRPr="00502301" w:rsidRDefault="00524925" w:rsidP="00CB10ED">
      <w:pPr>
        <w:ind w:firstLine="709"/>
        <w:jc w:val="both"/>
        <w:rPr>
          <w:b/>
          <w:bCs/>
        </w:rPr>
      </w:pPr>
      <w:r w:rsidRPr="00502301">
        <w:rPr>
          <w:rStyle w:val="FontStyle150"/>
          <w:b/>
          <w:sz w:val="24"/>
          <w:szCs w:val="24"/>
        </w:rPr>
        <w:t>4. Galimos teigiamos ir neigiamos pasekmės priėmus siūlomą Savivaldybės tarybos sprendimo projektą</w:t>
      </w:r>
      <w:r w:rsidRPr="00502301">
        <w:rPr>
          <w:b/>
          <w:bCs/>
        </w:rPr>
        <w:t xml:space="preserve"> ir kokių priemonių būtina imtis, siekiant išvengti neigiamų pasekmių:</w:t>
      </w:r>
    </w:p>
    <w:p w:rsidR="00524925" w:rsidRPr="00502301" w:rsidRDefault="00524925" w:rsidP="00CB10ED">
      <w:pPr>
        <w:ind w:firstLine="709"/>
        <w:jc w:val="both"/>
        <w:rPr>
          <w:bCs/>
        </w:rPr>
      </w:pPr>
      <w:r w:rsidRPr="00502301">
        <w:rPr>
          <w:bCs/>
        </w:rPr>
        <w:t>Nėra</w:t>
      </w:r>
    </w:p>
    <w:p w:rsidR="00524925" w:rsidRPr="00502301" w:rsidRDefault="00524925" w:rsidP="00CB10ED">
      <w:pPr>
        <w:ind w:firstLine="709"/>
        <w:jc w:val="both"/>
        <w:rPr>
          <w:rStyle w:val="FontStyle150"/>
          <w:b/>
          <w:bCs/>
          <w:sz w:val="24"/>
          <w:szCs w:val="24"/>
        </w:rPr>
      </w:pPr>
      <w:r w:rsidRPr="00502301">
        <w:rPr>
          <w:rStyle w:val="FontStyle150"/>
          <w:b/>
          <w:sz w:val="24"/>
          <w:szCs w:val="24"/>
        </w:rPr>
        <w:t>5. Kokie šios srities teisės aktai tebegalioja ir kokius teisės aktus būtina pakeisti ar panaikinti, priėmus teikiamą Savivaldybės tarybos sprendimo projektą:</w:t>
      </w:r>
    </w:p>
    <w:p w:rsidR="00524925" w:rsidRDefault="00E24281" w:rsidP="00CB10ED">
      <w:pPr>
        <w:ind w:firstLine="709"/>
        <w:jc w:val="both"/>
      </w:pPr>
      <w:r>
        <w:t>N</w:t>
      </w:r>
      <w:r w:rsidR="00653447">
        <w:t>ėra</w:t>
      </w:r>
      <w:r w:rsidR="00850A2A">
        <w:t>.</w:t>
      </w:r>
    </w:p>
    <w:p w:rsidR="00524925" w:rsidRPr="00502301" w:rsidRDefault="00524925" w:rsidP="00CB10ED">
      <w:pPr>
        <w:ind w:firstLine="709"/>
        <w:jc w:val="both"/>
        <w:rPr>
          <w:b/>
          <w:bCs/>
        </w:rPr>
      </w:pPr>
      <w:r w:rsidRPr="00502301">
        <w:rPr>
          <w:b/>
          <w:bCs/>
        </w:rPr>
        <w:t>6. Projekto rengimo metu gauti specialistų vertinimai ir išvados. Ekonominiai apskaičiavimai:</w:t>
      </w:r>
    </w:p>
    <w:p w:rsidR="00524925" w:rsidRPr="00502301" w:rsidRDefault="00524925" w:rsidP="00CB10ED">
      <w:pPr>
        <w:ind w:firstLine="709"/>
        <w:jc w:val="both"/>
        <w:rPr>
          <w:b/>
          <w:bCs/>
        </w:rPr>
      </w:pPr>
      <w:r w:rsidRPr="00502301">
        <w:rPr>
          <w:b/>
          <w:bCs/>
        </w:rPr>
        <w:t>7. Sprendimo įgyvendinimui reikalingos lėšos:</w:t>
      </w:r>
    </w:p>
    <w:p w:rsidR="00524925" w:rsidRPr="00502301" w:rsidRDefault="001E55EC" w:rsidP="00CB10ED">
      <w:pPr>
        <w:ind w:firstLine="709"/>
        <w:jc w:val="both"/>
      </w:pPr>
      <w:r>
        <w:t>Nėra</w:t>
      </w:r>
    </w:p>
    <w:p w:rsidR="00524925" w:rsidRPr="00502301" w:rsidRDefault="00524925" w:rsidP="00CB10ED">
      <w:pPr>
        <w:ind w:firstLine="709"/>
        <w:jc w:val="both"/>
      </w:pPr>
    </w:p>
    <w:p w:rsidR="00524925" w:rsidRPr="00502301" w:rsidRDefault="00524925" w:rsidP="00CB10ED">
      <w:pPr>
        <w:ind w:firstLine="709"/>
        <w:jc w:val="both"/>
        <w:rPr>
          <w:b/>
        </w:rPr>
      </w:pPr>
      <w:r w:rsidRPr="00502301">
        <w:rPr>
          <w:b/>
        </w:rPr>
        <w:t>8. Kiti, autoriaus nuomone, reikalingi pagrindimai ir paaiškinimai:</w:t>
      </w:r>
    </w:p>
    <w:p w:rsidR="00801F5B" w:rsidRDefault="00801F5B" w:rsidP="00CB10ED">
      <w:pPr>
        <w:ind w:firstLine="709"/>
        <w:jc w:val="both"/>
      </w:pPr>
      <w:r w:rsidRPr="00502301">
        <w:t>Nėra.</w:t>
      </w:r>
    </w:p>
    <w:p w:rsidR="004B14F4" w:rsidRPr="00734085" w:rsidRDefault="004B14F4" w:rsidP="00CB10ED">
      <w:pPr>
        <w:ind w:firstLine="709"/>
        <w:jc w:val="both"/>
        <w:rPr>
          <w:b/>
        </w:rPr>
      </w:pPr>
      <w:r w:rsidRPr="00734085">
        <w:rPr>
          <w:b/>
        </w:rPr>
        <w:t>9. Sprendimą perduoti:</w:t>
      </w:r>
    </w:p>
    <w:p w:rsidR="004B14F4" w:rsidRDefault="004B14F4" w:rsidP="00CB10ED">
      <w:pPr>
        <w:ind w:firstLine="709"/>
        <w:jc w:val="both"/>
      </w:pPr>
      <w:r w:rsidRPr="00734085">
        <w:t>Turto valdymo skyriui</w:t>
      </w:r>
    </w:p>
    <w:p w:rsidR="00E24281" w:rsidRDefault="00E24281" w:rsidP="00CB10ED">
      <w:pPr>
        <w:ind w:firstLine="709"/>
        <w:jc w:val="both"/>
      </w:pPr>
      <w:r>
        <w:t>Centrinei buhalterijai</w:t>
      </w:r>
    </w:p>
    <w:p w:rsidR="00487694" w:rsidRDefault="00855EAE" w:rsidP="00B07DF1">
      <w:pPr>
        <w:ind w:firstLine="709"/>
        <w:jc w:val="both"/>
      </w:pPr>
      <w:r w:rsidRPr="00855EAE">
        <w:t xml:space="preserve">Brožių kaimo </w:t>
      </w:r>
      <w:r w:rsidR="00B07DF1">
        <w:t>bendruomenei</w:t>
      </w:r>
    </w:p>
    <w:p w:rsidR="00B07DF1" w:rsidRDefault="00B07DF1" w:rsidP="00217B0F">
      <w:pPr>
        <w:jc w:val="both"/>
      </w:pPr>
    </w:p>
    <w:p w:rsidR="00217B0F" w:rsidRPr="00502301" w:rsidRDefault="00217B0F" w:rsidP="00217B0F">
      <w:pPr>
        <w:jc w:val="both"/>
      </w:pPr>
      <w:r w:rsidRPr="00502301">
        <w:t>Projekto autorius</w:t>
      </w:r>
    </w:p>
    <w:p w:rsidR="00653447" w:rsidRPr="00DE35E9" w:rsidRDefault="00653447" w:rsidP="00653447">
      <w:pPr>
        <w:jc w:val="both"/>
      </w:pPr>
      <w:r w:rsidRPr="00DE35E9">
        <w:t>Turto valdymo skyriaus vedėjas</w:t>
      </w:r>
      <w:r w:rsidRPr="00DE35E9">
        <w:tab/>
      </w:r>
      <w:r w:rsidRPr="00DE35E9">
        <w:tab/>
      </w:r>
      <w:r w:rsidRPr="00DE35E9">
        <w:tab/>
      </w:r>
      <w:r w:rsidRPr="00DE35E9">
        <w:tab/>
      </w:r>
      <w:r w:rsidRPr="00DE35E9">
        <w:tab/>
      </w:r>
      <w:r w:rsidRPr="00DE35E9">
        <w:tab/>
      </w:r>
      <w:r w:rsidRPr="00DE35E9">
        <w:tab/>
        <w:t>A. Kampas</w:t>
      </w:r>
    </w:p>
    <w:p w:rsidR="00072794" w:rsidRPr="00502301" w:rsidRDefault="004B4488" w:rsidP="00502301">
      <w:pPr>
        <w:pStyle w:val="Pagrindinistekstas2"/>
        <w:spacing w:line="240" w:lineRule="auto"/>
        <w:ind w:left="5400"/>
        <w:jc w:val="right"/>
      </w:pPr>
      <w:r w:rsidRPr="00502301">
        <w:br w:type="page"/>
      </w:r>
      <w:r w:rsidR="00502301">
        <w:t>PROJEKTAS</w:t>
      </w:r>
    </w:p>
    <w:p w:rsidR="00A52114" w:rsidRPr="00A52114" w:rsidRDefault="00A52114" w:rsidP="00A52114">
      <w:pPr>
        <w:jc w:val="center"/>
        <w:rPr>
          <w:rFonts w:eastAsia="MS Mincho"/>
          <w:b/>
        </w:rPr>
      </w:pPr>
      <w:r w:rsidRPr="00A52114">
        <w:rPr>
          <w:rFonts w:eastAsia="MS Mincho"/>
          <w:b/>
        </w:rPr>
        <w:t>KLAIPĖDOS RAJONO SAVIVALDYBĖS NEKILNOJAMOJO TURTO PANAUDOS</w:t>
      </w:r>
    </w:p>
    <w:p w:rsidR="00A52114" w:rsidRPr="00A52114" w:rsidRDefault="00A52114" w:rsidP="00A52114">
      <w:pPr>
        <w:jc w:val="center"/>
        <w:rPr>
          <w:rFonts w:eastAsia="MS Mincho"/>
          <w:b/>
        </w:rPr>
      </w:pPr>
      <w:r w:rsidRPr="00A52114">
        <w:rPr>
          <w:rFonts w:eastAsia="MS Mincho"/>
          <w:b/>
        </w:rPr>
        <w:t xml:space="preserve">SUTARTIS Nr. AS -  </w:t>
      </w:r>
    </w:p>
    <w:p w:rsidR="00A52114" w:rsidRPr="00A52114" w:rsidRDefault="00A52114" w:rsidP="00A52114">
      <w:pPr>
        <w:jc w:val="center"/>
        <w:rPr>
          <w:rFonts w:eastAsia="MS Mincho"/>
        </w:rPr>
      </w:pPr>
    </w:p>
    <w:p w:rsidR="00A52114" w:rsidRPr="00A52114" w:rsidRDefault="00A52114" w:rsidP="00A52114">
      <w:pPr>
        <w:jc w:val="center"/>
      </w:pPr>
      <w:r w:rsidRPr="00A52114">
        <w:t>Gargždai</w:t>
      </w:r>
      <w:r w:rsidRPr="00A52114">
        <w:tab/>
      </w:r>
      <w:r w:rsidRPr="00A52114">
        <w:tab/>
      </w:r>
      <w:r w:rsidRPr="00A52114">
        <w:tab/>
      </w:r>
      <w:r w:rsidRPr="00A52114">
        <w:tab/>
      </w:r>
      <w:r w:rsidRPr="00A52114">
        <w:tab/>
      </w:r>
      <w:r w:rsidRPr="00A52114">
        <w:tab/>
      </w:r>
      <w:r w:rsidRPr="00A52114">
        <w:tab/>
      </w:r>
      <w:r w:rsidRPr="00A52114">
        <w:tab/>
      </w:r>
      <w:r w:rsidRPr="00A52114">
        <w:tab/>
        <w:t>201</w:t>
      </w:r>
      <w:r w:rsidR="004B14F4">
        <w:t>7</w:t>
      </w:r>
      <w:r w:rsidRPr="00A52114">
        <w:t xml:space="preserve"> m. </w:t>
      </w:r>
      <w:r w:rsidR="004B14F4">
        <w:t xml:space="preserve">           </w:t>
      </w:r>
      <w:r w:rsidRPr="00A52114">
        <w:t xml:space="preserve">     d.</w:t>
      </w:r>
    </w:p>
    <w:p w:rsidR="00A52114" w:rsidRPr="00A52114" w:rsidRDefault="00A52114" w:rsidP="00A52114">
      <w:pPr>
        <w:jc w:val="center"/>
        <w:rPr>
          <w:rFonts w:eastAsia="MS Mincho"/>
        </w:rPr>
      </w:pPr>
    </w:p>
    <w:p w:rsidR="00A52114" w:rsidRDefault="00A52114" w:rsidP="00A52114">
      <w:pPr>
        <w:ind w:firstLine="540"/>
        <w:jc w:val="both"/>
        <w:rPr>
          <w:rFonts w:eastAsia="MS Mincho"/>
          <w:bCs/>
        </w:rPr>
      </w:pPr>
      <w:r w:rsidRPr="00A52114">
        <w:rPr>
          <w:bCs/>
        </w:rPr>
        <w:t xml:space="preserve">Panaudos davėjas Klaipėdos rajono savivaldybė, kodas 111103732 (toliau vadinama- panaudos davėjas), atstovaujama Klaipėdos rajono savivaldybės administracijos, kodas 188773688, direktoriaus </w:t>
      </w:r>
      <w:r>
        <w:rPr>
          <w:bCs/>
        </w:rPr>
        <w:t>Sigito Karbausko</w:t>
      </w:r>
      <w:r w:rsidRPr="00A52114">
        <w:rPr>
          <w:bCs/>
        </w:rPr>
        <w:t xml:space="preserve"> ir </w:t>
      </w:r>
      <w:r w:rsidR="00706F65" w:rsidRPr="00706F65">
        <w:t>asociacija Brožių kaimo bendruomenė, kodas 300630774 (toliau vadinamas - panaudos gavėjas), atstovauja</w:t>
      </w:r>
      <w:r w:rsidR="00706F65">
        <w:t>ma pirmininkės Vidos Riaukienės</w:t>
      </w:r>
      <w:r w:rsidRPr="00A52114">
        <w:rPr>
          <w:bCs/>
        </w:rPr>
        <w:t xml:space="preserve">, </w:t>
      </w:r>
      <w:r w:rsidRPr="00A52114">
        <w:rPr>
          <w:rFonts w:eastAsia="MS Mincho"/>
          <w:bCs/>
        </w:rPr>
        <w:t xml:space="preserve">vadovaudamiesi Klaipėdos rajono savivaldybės tarybos </w:t>
      </w:r>
      <w:r w:rsidRPr="00A52114">
        <w:rPr>
          <w:caps/>
        </w:rPr>
        <w:t>201</w:t>
      </w:r>
      <w:r w:rsidR="00B07DF1">
        <w:rPr>
          <w:caps/>
        </w:rPr>
        <w:t>7</w:t>
      </w:r>
      <w:r w:rsidRPr="00A52114">
        <w:rPr>
          <w:caps/>
        </w:rPr>
        <w:t>-</w:t>
      </w:r>
      <w:r w:rsidR="00706F65">
        <w:rPr>
          <w:caps/>
        </w:rPr>
        <w:t>0</w:t>
      </w:r>
      <w:r w:rsidR="001E55EC">
        <w:rPr>
          <w:caps/>
        </w:rPr>
        <w:t>6</w:t>
      </w:r>
      <w:r w:rsidR="00706F65">
        <w:rPr>
          <w:caps/>
        </w:rPr>
        <w:t>-2</w:t>
      </w:r>
      <w:r w:rsidR="001E55EC">
        <w:rPr>
          <w:caps/>
        </w:rPr>
        <w:t>9</w:t>
      </w:r>
      <w:r w:rsidRPr="00A52114">
        <w:rPr>
          <w:caps/>
        </w:rPr>
        <w:t xml:space="preserve"> </w:t>
      </w:r>
      <w:r w:rsidRPr="00A52114">
        <w:rPr>
          <w:rFonts w:eastAsia="MS Mincho"/>
          <w:bCs/>
        </w:rPr>
        <w:t>sprendimu Nr. T11-</w:t>
      </w:r>
      <w:r w:rsidR="00706F65">
        <w:rPr>
          <w:rFonts w:eastAsia="MS Mincho"/>
          <w:bCs/>
        </w:rPr>
        <w:t xml:space="preserve"> </w:t>
      </w:r>
      <w:r w:rsidRPr="00A52114">
        <w:rPr>
          <w:rFonts w:eastAsia="MS Mincho"/>
          <w:bCs/>
        </w:rPr>
        <w:t xml:space="preserve"> „</w:t>
      </w:r>
      <w:r w:rsidR="00B07DF1" w:rsidRPr="00B07DF1">
        <w:rPr>
          <w:rFonts w:eastAsia="MS Mincho"/>
          <w:bCs/>
        </w:rPr>
        <w:t xml:space="preserve">Dėl turto perdavimo panaudos pagrindais asociacijai </w:t>
      </w:r>
      <w:r w:rsidR="00706F65" w:rsidRPr="00706F65">
        <w:rPr>
          <w:rFonts w:eastAsia="MS Mincho"/>
          <w:bCs/>
        </w:rPr>
        <w:t xml:space="preserve">Brožių kaimo </w:t>
      </w:r>
      <w:r w:rsidR="00B07DF1" w:rsidRPr="00B07DF1">
        <w:rPr>
          <w:rFonts w:eastAsia="MS Mincho"/>
          <w:bCs/>
        </w:rPr>
        <w:t>bendruomenei</w:t>
      </w:r>
      <w:r w:rsidRPr="00A52114">
        <w:rPr>
          <w:bCs/>
        </w:rPr>
        <w:t>“</w:t>
      </w:r>
      <w:r w:rsidRPr="00A52114">
        <w:rPr>
          <w:rFonts w:eastAsia="MS Mincho"/>
          <w:bCs/>
        </w:rPr>
        <w:t>, sudarė šią sutartį:</w:t>
      </w:r>
    </w:p>
    <w:p w:rsidR="00B07DF1" w:rsidRPr="00A52114" w:rsidRDefault="00B07DF1" w:rsidP="00A52114">
      <w:pPr>
        <w:ind w:firstLine="540"/>
        <w:jc w:val="both"/>
        <w:rPr>
          <w:rFonts w:eastAsia="MS Mincho"/>
          <w:bCs/>
        </w:rPr>
      </w:pPr>
    </w:p>
    <w:p w:rsidR="00A52114" w:rsidRPr="00A52114" w:rsidRDefault="00A52114" w:rsidP="00A52114">
      <w:pPr>
        <w:ind w:firstLine="540"/>
        <w:jc w:val="both"/>
        <w:rPr>
          <w:rFonts w:eastAsia="MS Mincho"/>
          <w:b/>
          <w:bCs/>
        </w:rPr>
      </w:pPr>
      <w:r w:rsidRPr="00A52114">
        <w:rPr>
          <w:rFonts w:eastAsia="MS Mincho"/>
          <w:b/>
          <w:bCs/>
        </w:rPr>
        <w:t>SUTARTIES OBJEKTAS</w:t>
      </w:r>
    </w:p>
    <w:p w:rsidR="00A52114" w:rsidRPr="00A52114" w:rsidRDefault="00A52114" w:rsidP="00A52114">
      <w:pPr>
        <w:ind w:firstLine="540"/>
        <w:jc w:val="both"/>
        <w:rPr>
          <w:rFonts w:eastAsia="MS Mincho"/>
          <w:b/>
          <w:bCs/>
        </w:rPr>
      </w:pPr>
    </w:p>
    <w:p w:rsidR="00A52114" w:rsidRPr="00A52114" w:rsidRDefault="00A52114" w:rsidP="00A52114">
      <w:pPr>
        <w:ind w:firstLine="540"/>
        <w:jc w:val="both"/>
        <w:rPr>
          <w:bCs/>
        </w:rPr>
      </w:pPr>
      <w:r w:rsidRPr="00A52114">
        <w:rPr>
          <w:rFonts w:eastAsia="MS Mincho"/>
          <w:bCs/>
        </w:rPr>
        <w:t>1.Panaudos davėjas:</w:t>
      </w:r>
      <w:r w:rsidRPr="00A52114">
        <w:rPr>
          <w:bCs/>
        </w:rPr>
        <w:t xml:space="preserve"> </w:t>
      </w:r>
    </w:p>
    <w:p w:rsidR="00A52114" w:rsidRPr="00A52114" w:rsidRDefault="00A52114" w:rsidP="00A52114">
      <w:pPr>
        <w:ind w:firstLine="540"/>
        <w:jc w:val="both"/>
      </w:pPr>
      <w:r w:rsidRPr="00A52114">
        <w:rPr>
          <w:rFonts w:eastAsia="MS Mincho"/>
          <w:bCs/>
        </w:rPr>
        <w:t>1.1.</w:t>
      </w:r>
      <w:r w:rsidRPr="00A52114">
        <w:rPr>
          <w:bCs/>
        </w:rPr>
        <w:t xml:space="preserve"> perduoda </w:t>
      </w:r>
      <w:r w:rsidRPr="00A52114">
        <w:t>iki 20</w:t>
      </w:r>
      <w:r>
        <w:t>2</w:t>
      </w:r>
      <w:r w:rsidR="00B07DF1">
        <w:t>7</w:t>
      </w:r>
      <w:r w:rsidRPr="00A52114">
        <w:t>-0</w:t>
      </w:r>
      <w:r w:rsidR="001E55EC">
        <w:t>7</w:t>
      </w:r>
      <w:r w:rsidRPr="00A52114">
        <w:t>-</w:t>
      </w:r>
      <w:r w:rsidR="00B07DF1">
        <w:t>3</w:t>
      </w:r>
      <w:r w:rsidR="001E55EC">
        <w:t>1</w:t>
      </w:r>
      <w:r w:rsidRPr="00A52114">
        <w:t xml:space="preserve"> </w:t>
      </w:r>
      <w:r w:rsidRPr="00A52114">
        <w:rPr>
          <w:rFonts w:eastAsia="MS Mincho"/>
          <w:bCs/>
        </w:rPr>
        <w:t xml:space="preserve">neatlygintinai naudotis </w:t>
      </w:r>
      <w:r w:rsidRPr="00A52114">
        <w:rPr>
          <w:bCs/>
        </w:rPr>
        <w:t xml:space="preserve">panaudos gavėjui, </w:t>
      </w:r>
      <w:r w:rsidRPr="00A52114">
        <w:rPr>
          <w:rFonts w:eastAsia="MS Mincho"/>
          <w:bCs/>
        </w:rPr>
        <w:t xml:space="preserve">jo įstatuose numatytai veiklai </w:t>
      </w:r>
      <w:r w:rsidR="002E6B60">
        <w:rPr>
          <w:rFonts w:eastAsia="MS Mincho"/>
          <w:bCs/>
        </w:rPr>
        <w:t xml:space="preserve">bei projektams </w:t>
      </w:r>
      <w:r w:rsidRPr="00A52114">
        <w:rPr>
          <w:rFonts w:eastAsia="MS Mincho"/>
          <w:bCs/>
        </w:rPr>
        <w:t>vykdyti ir užtikrinti, savivaldybės nuosavybės teise valdomą turtą</w:t>
      </w:r>
      <w:r w:rsidRPr="00A52114">
        <w:rPr>
          <w:bCs/>
        </w:rPr>
        <w:t xml:space="preserve">, o panaudos gavėjas įsipareigoja grąžinti </w:t>
      </w:r>
      <w:r w:rsidRPr="00A52114">
        <w:t>Klaipėdos rajono savivaldybės</w:t>
      </w:r>
      <w:r w:rsidRPr="00A52114">
        <w:rPr>
          <w:bCs/>
        </w:rPr>
        <w:t xml:space="preserve"> turtą</w:t>
      </w:r>
      <w:r w:rsidRPr="00A52114">
        <w:rPr>
          <w:rFonts w:eastAsia="MS Mincho"/>
          <w:bCs/>
        </w:rPr>
        <w:t>:</w:t>
      </w:r>
      <w:r w:rsidRPr="00A52114">
        <w:t xml:space="preserve"> </w:t>
      </w:r>
    </w:p>
    <w:p w:rsidR="00A52114" w:rsidRPr="00A52114" w:rsidRDefault="00A72382" w:rsidP="00A52114">
      <w:pPr>
        <w:ind w:firstLine="540"/>
        <w:jc w:val="both"/>
      </w:pPr>
      <w:r w:rsidRPr="00A72382">
        <w:t>233,41 kv. m ploto patalpas, esančias Brožių k., Vėžaičių sen., Brožių kultūros namų pastate, inventorinėje byloje 5489 žymimame 1C1p, u</w:t>
      </w:r>
      <w:r>
        <w:t>nikalus Nr. 5597-1005-6012:0007</w:t>
      </w:r>
      <w:r w:rsidR="00B07DF1">
        <w:t xml:space="preserve">, </w:t>
      </w:r>
      <w:r w:rsidR="00A52114" w:rsidRPr="00A52114">
        <w:t xml:space="preserve">balansinė </w:t>
      </w:r>
      <w:r w:rsidR="001E55EC">
        <w:t>vertė</w:t>
      </w:r>
      <w:r w:rsidR="004B14F4">
        <w:t xml:space="preserve"> - €</w:t>
      </w:r>
      <w:r w:rsidR="00A52114" w:rsidRPr="00A52114">
        <w:t xml:space="preserve">. </w:t>
      </w:r>
    </w:p>
    <w:p w:rsidR="00A52114" w:rsidRPr="00A52114" w:rsidRDefault="00A52114" w:rsidP="00A52114">
      <w:pPr>
        <w:ind w:firstLine="540"/>
        <w:jc w:val="both"/>
        <w:rPr>
          <w:rFonts w:eastAsia="MS Mincho"/>
          <w:bCs/>
        </w:rPr>
      </w:pPr>
      <w:r w:rsidRPr="00A52114">
        <w:rPr>
          <w:rFonts w:eastAsia="MS Mincho"/>
          <w:bCs/>
        </w:rPr>
        <w:t xml:space="preserve">1.2. kontroliuoja, kaip turtas naudojamas. </w:t>
      </w:r>
    </w:p>
    <w:p w:rsidR="00A52114" w:rsidRPr="00A52114" w:rsidRDefault="00A52114" w:rsidP="00A52114">
      <w:pPr>
        <w:ind w:firstLine="540"/>
        <w:jc w:val="both"/>
        <w:rPr>
          <w:rFonts w:eastAsia="MS Mincho"/>
          <w:bCs/>
        </w:rPr>
      </w:pPr>
    </w:p>
    <w:p w:rsidR="00A52114" w:rsidRPr="00A52114" w:rsidRDefault="00A52114" w:rsidP="00A52114">
      <w:pPr>
        <w:ind w:firstLine="540"/>
        <w:jc w:val="both"/>
      </w:pPr>
      <w:r w:rsidRPr="00A52114">
        <w:rPr>
          <w:bCs/>
        </w:rPr>
        <w:t xml:space="preserve">2. </w:t>
      </w:r>
      <w:r w:rsidR="00A72382" w:rsidRPr="00A72382">
        <w:t xml:space="preserve">Ši sutartis keičia </w:t>
      </w:r>
      <w:r w:rsidR="00A72382">
        <w:t>2011-03-31</w:t>
      </w:r>
      <w:r w:rsidR="00A72382" w:rsidRPr="00A72382">
        <w:t xml:space="preserve"> panaudos sutartį Nr. </w:t>
      </w:r>
      <w:r w:rsidR="00A72382">
        <w:t xml:space="preserve">AS-212 </w:t>
      </w:r>
      <w:r w:rsidR="00E24281">
        <w:t xml:space="preserve">ir galioja </w:t>
      </w:r>
      <w:r w:rsidRPr="00A52114">
        <w:t xml:space="preserve"> iki </w:t>
      </w:r>
      <w:r w:rsidR="00E24281" w:rsidRPr="00E24281">
        <w:t>2027-</w:t>
      </w:r>
      <w:r w:rsidR="001E55EC" w:rsidRPr="001E55EC">
        <w:t>07-31</w:t>
      </w:r>
      <w:r w:rsidRPr="00A52114">
        <w:rPr>
          <w:bCs/>
        </w:rPr>
        <w:t>.</w:t>
      </w:r>
    </w:p>
    <w:p w:rsidR="00A52114" w:rsidRPr="00A52114" w:rsidRDefault="00A52114" w:rsidP="00A52114">
      <w:pPr>
        <w:ind w:firstLine="540"/>
        <w:jc w:val="both"/>
        <w:rPr>
          <w:bCs/>
        </w:rPr>
      </w:pPr>
      <w:r w:rsidRPr="00A52114">
        <w:rPr>
          <w:bCs/>
        </w:rPr>
        <w:t>3. Nekilnojamojo turto panaudos sutartis turi būti įregistruojama nekilnojamojo turto registre.</w:t>
      </w:r>
    </w:p>
    <w:p w:rsidR="00A52114" w:rsidRPr="00A52114" w:rsidRDefault="00A52114" w:rsidP="00A52114">
      <w:pPr>
        <w:ind w:firstLine="540"/>
        <w:jc w:val="both"/>
        <w:rPr>
          <w:b/>
          <w:bCs/>
        </w:rPr>
      </w:pPr>
    </w:p>
    <w:p w:rsidR="00A52114" w:rsidRPr="00A52114" w:rsidRDefault="00A52114" w:rsidP="00A52114">
      <w:pPr>
        <w:ind w:firstLine="540"/>
        <w:jc w:val="both"/>
        <w:rPr>
          <w:b/>
          <w:bCs/>
        </w:rPr>
      </w:pPr>
      <w:r w:rsidRPr="00A52114">
        <w:rPr>
          <w:b/>
          <w:bCs/>
        </w:rPr>
        <w:t>ŠALIŲ PAREIGOS</w:t>
      </w:r>
    </w:p>
    <w:p w:rsidR="00A52114" w:rsidRPr="00A52114" w:rsidRDefault="00A52114" w:rsidP="00A52114">
      <w:pPr>
        <w:ind w:firstLine="540"/>
        <w:jc w:val="both"/>
        <w:rPr>
          <w:bCs/>
        </w:rPr>
      </w:pPr>
    </w:p>
    <w:p w:rsidR="002E6B60" w:rsidRPr="002E6B60" w:rsidRDefault="002E6B60" w:rsidP="002E6B60">
      <w:pPr>
        <w:ind w:firstLine="540"/>
        <w:jc w:val="both"/>
        <w:rPr>
          <w:bCs/>
        </w:rPr>
      </w:pPr>
      <w:r w:rsidRPr="002E6B60">
        <w:rPr>
          <w:bCs/>
        </w:rPr>
        <w:t>4. Panaudos davėjas:</w:t>
      </w:r>
    </w:p>
    <w:p w:rsidR="002E6B60" w:rsidRPr="002E6B60" w:rsidRDefault="002E6B60" w:rsidP="002E6B60">
      <w:pPr>
        <w:ind w:firstLine="540"/>
        <w:jc w:val="both"/>
        <w:rPr>
          <w:bCs/>
        </w:rPr>
      </w:pPr>
      <w:r w:rsidRPr="002E6B60">
        <w:rPr>
          <w:bCs/>
        </w:rPr>
        <w:t>4.1. pripažįsta, kad šios sutarties sudarymo metu Turtas nuosavybės teise priklauso jam</w:t>
      </w:r>
      <w:r>
        <w:rPr>
          <w:bCs/>
        </w:rPr>
        <w:t xml:space="preserve"> ir </w:t>
      </w:r>
      <w:r w:rsidRPr="002E6B60">
        <w:rPr>
          <w:bCs/>
        </w:rPr>
        <w:t xml:space="preserve"> yra suteiktas panaudai panaudos gavėjui  2011-03-31 panaudos sutartimi Nr. AS-212;</w:t>
      </w:r>
    </w:p>
    <w:p w:rsidR="002E6B60" w:rsidRDefault="002E6B60" w:rsidP="002E6B60">
      <w:pPr>
        <w:ind w:firstLine="540"/>
        <w:jc w:val="both"/>
        <w:rPr>
          <w:bCs/>
        </w:rPr>
      </w:pPr>
      <w:r w:rsidRPr="002E6B60">
        <w:rPr>
          <w:bCs/>
        </w:rPr>
        <w:t>4.2. Sutarties pasirašymo dieną suteikia Panaudos gavėjui Turtą, nurodytą Sutarties 1 punkte, naudotis juo Sutartyje numatytai paskirčiai.</w:t>
      </w:r>
    </w:p>
    <w:p w:rsidR="001E55EC" w:rsidRPr="001E55EC" w:rsidRDefault="001E55EC" w:rsidP="002E6B60">
      <w:pPr>
        <w:ind w:firstLine="540"/>
        <w:jc w:val="both"/>
        <w:rPr>
          <w:bCs/>
        </w:rPr>
      </w:pPr>
      <w:r w:rsidRPr="001E55EC">
        <w:rPr>
          <w:bCs/>
        </w:rPr>
        <w:t>5. Panaudos gavėjas įsipareigoja:</w:t>
      </w:r>
    </w:p>
    <w:p w:rsidR="001E55EC" w:rsidRPr="001E55EC" w:rsidRDefault="001E55EC" w:rsidP="001E55EC">
      <w:pPr>
        <w:ind w:firstLine="540"/>
        <w:jc w:val="both"/>
        <w:rPr>
          <w:bCs/>
        </w:rPr>
      </w:pPr>
      <w:r w:rsidRPr="001E55EC">
        <w:rPr>
          <w:bCs/>
        </w:rPr>
        <w:t xml:space="preserve">5.1. naudoti gautą turtą pagal sutartyje numatytą paskirtį; </w:t>
      </w:r>
    </w:p>
    <w:p w:rsidR="001E55EC" w:rsidRPr="001E55EC" w:rsidRDefault="001E55EC" w:rsidP="001E55EC">
      <w:pPr>
        <w:ind w:firstLine="540"/>
        <w:jc w:val="both"/>
        <w:rPr>
          <w:bCs/>
        </w:rPr>
      </w:pPr>
      <w:r w:rsidRPr="001E55EC">
        <w:rPr>
          <w:bCs/>
        </w:rPr>
        <w:t>5.2. savo lėšomis atlikti nekilnojamojo daikto einamąjį ir statinio kapitalinį remontą, kito ilgalaikio materialiojo turto remontą, apmokėti visas turto išlaikymo išlaidas;</w:t>
      </w:r>
    </w:p>
    <w:p w:rsidR="001E55EC" w:rsidRPr="001E55EC" w:rsidRDefault="001E55EC" w:rsidP="001E55EC">
      <w:pPr>
        <w:ind w:firstLine="540"/>
        <w:jc w:val="both"/>
        <w:rPr>
          <w:bCs/>
        </w:rPr>
      </w:pPr>
      <w:r w:rsidRPr="001E55EC">
        <w:rPr>
          <w:bCs/>
        </w:rPr>
        <w:t>5.3. užtikrinti, kad naudojamas turtas bus išsaugotas ir pagal teisės aktuose nurodytus reikalavimus ir sąlygas, savo lėšomis laiku atlikti turto profilaktinį tikrinimą, einamojo remonto darbus;</w:t>
      </w:r>
    </w:p>
    <w:p w:rsidR="001E55EC" w:rsidRPr="001E55EC" w:rsidRDefault="001E55EC" w:rsidP="001E55EC">
      <w:pPr>
        <w:ind w:firstLine="540"/>
        <w:jc w:val="both"/>
        <w:rPr>
          <w:bCs/>
        </w:rPr>
      </w:pPr>
      <w:r w:rsidRPr="001E55EC">
        <w:rPr>
          <w:bCs/>
        </w:rPr>
        <w:t>5.4. nepertvarkyti naudojamo turto be panaudos davėjo raštiško sutikimo;</w:t>
      </w:r>
    </w:p>
    <w:p w:rsidR="001E55EC" w:rsidRDefault="001E55EC" w:rsidP="001E55EC">
      <w:pPr>
        <w:ind w:firstLine="540"/>
        <w:jc w:val="both"/>
        <w:rPr>
          <w:bCs/>
        </w:rPr>
      </w:pPr>
      <w:r w:rsidRPr="001E55EC">
        <w:rPr>
          <w:bCs/>
        </w:rPr>
        <w:t>5.5. savo lėšomis per 15 kalendorinių dienų nuo sutarties pasirašymo dienos įstatymų nustatyta tvarka įregistruoti šią sutartį Nekilnojamojo turto registre ir  išregistruoti 2011-03-31 panaudos sutartį Nr. AS-212.</w:t>
      </w:r>
    </w:p>
    <w:p w:rsidR="001E55EC" w:rsidRPr="001E55EC" w:rsidRDefault="001E55EC" w:rsidP="001E55EC">
      <w:pPr>
        <w:ind w:firstLine="540"/>
        <w:jc w:val="both"/>
        <w:rPr>
          <w:bCs/>
        </w:rPr>
      </w:pPr>
      <w:r w:rsidRPr="001E55EC">
        <w:rPr>
          <w:bCs/>
        </w:rPr>
        <w:t>5.6. nutraukus sutartį, perduoti turtą pagal aktą su visais pertvarkymais, kurie nuo to turto neatsiejami, turtui nepadarant jokios žalos.</w:t>
      </w:r>
    </w:p>
    <w:p w:rsidR="001E55EC" w:rsidRPr="001E55EC" w:rsidRDefault="001E55EC" w:rsidP="001E55EC">
      <w:pPr>
        <w:ind w:firstLine="540"/>
        <w:jc w:val="both"/>
        <w:rPr>
          <w:bCs/>
        </w:rPr>
      </w:pPr>
      <w:r w:rsidRPr="001E55EC">
        <w:rPr>
          <w:bCs/>
        </w:rPr>
        <w:t>5.7. savo lėšomis apdrausti visam sutarties galiojimo laikui gaunamą daiktą nuo žalos, kuri gali būti padaryta dėl ugnies, vandens, gamtos jėgų, vagysčių ir kitų draudiminių įvykių.</w:t>
      </w:r>
    </w:p>
    <w:p w:rsidR="001E55EC" w:rsidRDefault="001E55EC" w:rsidP="001E55EC">
      <w:pPr>
        <w:ind w:firstLine="540"/>
        <w:jc w:val="both"/>
        <w:rPr>
          <w:bCs/>
        </w:rPr>
      </w:pPr>
      <w:r w:rsidRPr="001E55EC">
        <w:rPr>
          <w:bCs/>
        </w:rPr>
        <w:t>5.8. panaudos sutarties galiojimo laikotarpiu ne vėliau kaip per keturis mėnesius nuo kiekvienų kalendorinių metų pabaigos teikti šio turto valdytojui ataskaitą, kurioje nurodoma, kaip yra naudojamas panaudos pagrindais perduotas ilgalaikis materialusis turtas, kokią veiklą vykdo panaudos gavėjas, ar panaudos gavėjas vykdo įsipareigojimus savo lėšomis atlikti nekilnojamojo daikto einamąjį ar statinio kapitalinį remontą arba kito ilgalaikio materialiojo turto remontą, ar vykdomos kitos panaudos sutarties sąlygos</w:t>
      </w:r>
      <w:r>
        <w:rPr>
          <w:bCs/>
        </w:rPr>
        <w:t>.</w:t>
      </w:r>
    </w:p>
    <w:p w:rsidR="004B14F4" w:rsidRPr="00734085" w:rsidRDefault="004B14F4" w:rsidP="004B14F4">
      <w:pPr>
        <w:ind w:firstLine="540"/>
        <w:jc w:val="both"/>
        <w:rPr>
          <w:b/>
        </w:rPr>
      </w:pPr>
    </w:p>
    <w:p w:rsidR="004B14F4" w:rsidRPr="00734085" w:rsidRDefault="004B14F4" w:rsidP="004B14F4">
      <w:pPr>
        <w:ind w:firstLine="540"/>
        <w:jc w:val="both"/>
      </w:pPr>
      <w:r w:rsidRPr="00734085">
        <w:rPr>
          <w:b/>
        </w:rPr>
        <w:t>ATSISKAITYMAS PAGAL SUTARTĮ</w:t>
      </w:r>
    </w:p>
    <w:p w:rsidR="004B14F4" w:rsidRPr="00734085" w:rsidRDefault="004B14F4" w:rsidP="004B14F4">
      <w:pPr>
        <w:ind w:firstLine="540"/>
        <w:jc w:val="both"/>
      </w:pPr>
    </w:p>
    <w:p w:rsidR="001E55EC" w:rsidRDefault="001E55EC" w:rsidP="001E55EC">
      <w:pPr>
        <w:ind w:firstLine="540"/>
        <w:jc w:val="both"/>
      </w:pPr>
      <w:r>
        <w:t>6. Panaudos gavėjas sudaro sutartis su paslaugų teikėjais ir moka mokesčius už komunalinius patarnavimus.</w:t>
      </w:r>
    </w:p>
    <w:p w:rsidR="001E55EC" w:rsidRDefault="001E55EC" w:rsidP="001E55EC">
      <w:pPr>
        <w:ind w:firstLine="540"/>
        <w:jc w:val="both"/>
      </w:pPr>
      <w:r>
        <w:t>6.1. Mokesčiai apmokami per 30 dienų nuo PVM sąskaitos-faktūros pateikimo Panaudos gavėjui dienos.</w:t>
      </w:r>
    </w:p>
    <w:p w:rsidR="004B14F4" w:rsidRDefault="001E55EC" w:rsidP="001E55EC">
      <w:pPr>
        <w:ind w:firstLine="540"/>
        <w:jc w:val="both"/>
      </w:pPr>
      <w:r>
        <w:t>6.2. Panaudos gavėjas panaudos sutarties pasibaigimo dieną privalo įvykdyti visus mokestinius įsipareigojimus.</w:t>
      </w:r>
    </w:p>
    <w:p w:rsidR="001E55EC" w:rsidRPr="00734085" w:rsidRDefault="001E55EC" w:rsidP="001E55EC">
      <w:pPr>
        <w:ind w:firstLine="540"/>
        <w:jc w:val="both"/>
      </w:pPr>
    </w:p>
    <w:p w:rsidR="004B14F4" w:rsidRPr="00734085" w:rsidRDefault="004B14F4" w:rsidP="004B14F4">
      <w:pPr>
        <w:ind w:firstLine="540"/>
        <w:jc w:val="both"/>
        <w:rPr>
          <w:b/>
        </w:rPr>
      </w:pPr>
      <w:r w:rsidRPr="00734085">
        <w:rPr>
          <w:b/>
        </w:rPr>
        <w:t xml:space="preserve">SUTARTIES PAKEITIMAS IR NUTRAUKIMAS </w:t>
      </w:r>
    </w:p>
    <w:p w:rsidR="004B14F4" w:rsidRPr="00734085" w:rsidRDefault="004B14F4" w:rsidP="004B14F4">
      <w:pPr>
        <w:ind w:firstLine="540"/>
        <w:jc w:val="both"/>
      </w:pPr>
    </w:p>
    <w:p w:rsidR="004B14F4" w:rsidRPr="00734085" w:rsidRDefault="004B14F4" w:rsidP="004B14F4">
      <w:pPr>
        <w:ind w:firstLine="540"/>
        <w:jc w:val="both"/>
      </w:pPr>
      <w:r w:rsidRPr="00734085">
        <w:t>7. Sutartis gali būti pakeista arba papildyta tik raštišku abiejų šalių susitarimu.</w:t>
      </w:r>
    </w:p>
    <w:p w:rsidR="004B14F4" w:rsidRPr="00734085" w:rsidRDefault="004B14F4" w:rsidP="004B14F4">
      <w:pPr>
        <w:ind w:firstLine="540"/>
        <w:jc w:val="both"/>
      </w:pPr>
      <w:r w:rsidRPr="00734085">
        <w:t>8.Panaudos davėjas turi teisę reikalauti nutraukti sutartį prieš terminą, jeigu:</w:t>
      </w:r>
    </w:p>
    <w:p w:rsidR="004B14F4" w:rsidRPr="00734085" w:rsidRDefault="004B14F4" w:rsidP="004B14F4">
      <w:pPr>
        <w:ind w:firstLine="540"/>
        <w:jc w:val="both"/>
      </w:pPr>
      <w:r w:rsidRPr="00734085">
        <w:t>8.1. panaudos gavėjas naudoja turtą ne pagal sutartį ar turto paskirtį;</w:t>
      </w:r>
    </w:p>
    <w:p w:rsidR="004B14F4" w:rsidRPr="00734085" w:rsidRDefault="004B14F4" w:rsidP="004B14F4">
      <w:pPr>
        <w:ind w:firstLine="540"/>
        <w:jc w:val="both"/>
      </w:pPr>
      <w:r w:rsidRPr="00734085">
        <w:t>8.2. panaudos gavėjas tyčia ar dėl neatsargumo blogina turto būklę;</w:t>
      </w:r>
    </w:p>
    <w:p w:rsidR="004B14F4" w:rsidRPr="00734085" w:rsidRDefault="004B14F4" w:rsidP="004B14F4">
      <w:pPr>
        <w:ind w:firstLine="540"/>
        <w:jc w:val="both"/>
      </w:pPr>
      <w:r w:rsidRPr="00734085">
        <w:t>8.3. panaudos gavėjas gautą neatlygintinai naudoti turtą be jo sutikimo perduoda naudotis trečiajam asmeniui.</w:t>
      </w:r>
    </w:p>
    <w:p w:rsidR="004B14F4" w:rsidRPr="00734085" w:rsidRDefault="004B14F4" w:rsidP="004B14F4">
      <w:pPr>
        <w:ind w:firstLine="540"/>
        <w:jc w:val="both"/>
      </w:pPr>
      <w:r w:rsidRPr="00734085">
        <w:t>9. Sutartis gali būti nutraukta prieš terminą:</w:t>
      </w:r>
    </w:p>
    <w:p w:rsidR="004B14F4" w:rsidRPr="00734085" w:rsidRDefault="004B14F4" w:rsidP="004B14F4">
      <w:pPr>
        <w:ind w:firstLine="540"/>
        <w:jc w:val="both"/>
      </w:pPr>
      <w:r w:rsidRPr="00734085">
        <w:t>9.1. šalių susitarimu;</w:t>
      </w:r>
    </w:p>
    <w:p w:rsidR="004B14F4" w:rsidRPr="00734085" w:rsidRDefault="004B14F4" w:rsidP="004B14F4">
      <w:pPr>
        <w:ind w:firstLine="540"/>
        <w:jc w:val="both"/>
      </w:pPr>
      <w:r w:rsidRPr="00734085">
        <w:t>9.2. Sutartis gali būti nutraukta įspėjus apie tai antrąją šalį prieš tris mėnesius.</w:t>
      </w:r>
    </w:p>
    <w:p w:rsidR="004B14F4" w:rsidRPr="00734085" w:rsidRDefault="004B14F4" w:rsidP="004B14F4">
      <w:pPr>
        <w:ind w:firstLine="540"/>
        <w:jc w:val="both"/>
      </w:pPr>
      <w:r w:rsidRPr="00734085">
        <w:t>9.3. Klaipėdos rajono savivaldybės tarybai priėmus sprendimą dėl turto naudojimo.</w:t>
      </w:r>
    </w:p>
    <w:p w:rsidR="004B14F4" w:rsidRPr="00734085" w:rsidRDefault="004B14F4" w:rsidP="004B14F4">
      <w:pPr>
        <w:ind w:firstLine="540"/>
        <w:jc w:val="both"/>
      </w:pPr>
      <w:r w:rsidRPr="00734085">
        <w:t xml:space="preserve">10. Panaudos sutartis be bendrųjų pagrindų prievolėms pasibaigti nebegalioja nutrūkus pasirašiusių sutartį juridinių asmenų veiklai. </w:t>
      </w:r>
    </w:p>
    <w:p w:rsidR="004B14F4" w:rsidRPr="00734085" w:rsidRDefault="004B14F4" w:rsidP="004B14F4">
      <w:pPr>
        <w:ind w:firstLine="540"/>
        <w:jc w:val="both"/>
      </w:pPr>
    </w:p>
    <w:p w:rsidR="004B14F4" w:rsidRPr="00734085" w:rsidRDefault="004B14F4" w:rsidP="004B14F4">
      <w:pPr>
        <w:ind w:firstLine="540"/>
        <w:jc w:val="both"/>
      </w:pPr>
      <w:r w:rsidRPr="00734085">
        <w:t>11. Sutartis sudaroma trimis egzemplioriais: po vieną kiekvienai šaliai, VĮ Registrų centrui.</w:t>
      </w:r>
    </w:p>
    <w:p w:rsidR="00A52114" w:rsidRPr="00A52114" w:rsidRDefault="00A52114" w:rsidP="00A52114">
      <w:pPr>
        <w:ind w:firstLine="720"/>
        <w:jc w:val="both"/>
      </w:pPr>
    </w:p>
    <w:p w:rsidR="00A52114" w:rsidRPr="00A52114" w:rsidRDefault="00A52114" w:rsidP="00A52114">
      <w:pPr>
        <w:ind w:firstLine="720"/>
        <w:jc w:val="both"/>
      </w:pPr>
      <w:r w:rsidRPr="00A52114">
        <w:t xml:space="preserve">Juridinių šalių parašai: </w:t>
      </w:r>
    </w:p>
    <w:p w:rsidR="00517314" w:rsidRPr="00517314" w:rsidRDefault="00517314" w:rsidP="00517314">
      <w:pPr>
        <w:jc w:val="both"/>
        <w:rPr>
          <w:rFonts w:eastAsia="MS Mincho"/>
          <w:b/>
        </w:rPr>
      </w:pPr>
      <w:r w:rsidRPr="00517314">
        <w:rPr>
          <w:rFonts w:eastAsia="MS Mincho"/>
          <w:b/>
        </w:rPr>
        <w:tab/>
      </w:r>
      <w:r w:rsidRPr="00517314">
        <w:rPr>
          <w:rFonts w:eastAsia="MS Mincho"/>
          <w:b/>
        </w:rPr>
        <w:tab/>
      </w:r>
      <w:r w:rsidRPr="00517314">
        <w:rPr>
          <w:rFonts w:eastAsia="MS Mincho"/>
          <w:b/>
        </w:rPr>
        <w:tab/>
      </w:r>
    </w:p>
    <w:tbl>
      <w:tblPr>
        <w:tblW w:w="0" w:type="auto"/>
        <w:tblLayout w:type="fixed"/>
        <w:tblLook w:val="0000" w:firstRow="0" w:lastRow="0" w:firstColumn="0" w:lastColumn="0" w:noHBand="0" w:noVBand="0"/>
      </w:tblPr>
      <w:tblGrid>
        <w:gridCol w:w="4361"/>
        <w:gridCol w:w="709"/>
        <w:gridCol w:w="4677"/>
      </w:tblGrid>
      <w:tr w:rsidR="00517314" w:rsidRPr="00517314" w:rsidTr="00025E91">
        <w:tblPrEx>
          <w:tblCellMar>
            <w:top w:w="0" w:type="dxa"/>
            <w:bottom w:w="0" w:type="dxa"/>
          </w:tblCellMar>
        </w:tblPrEx>
        <w:tc>
          <w:tcPr>
            <w:tcW w:w="4361" w:type="dxa"/>
          </w:tcPr>
          <w:p w:rsidR="00517314" w:rsidRPr="00517314" w:rsidRDefault="00517314" w:rsidP="00517314">
            <w:pPr>
              <w:jc w:val="both"/>
            </w:pPr>
            <w:r w:rsidRPr="00517314">
              <w:rPr>
                <w:rFonts w:eastAsia="MS Mincho"/>
                <w:b/>
              </w:rPr>
              <w:t>Panaudos davėjas:</w:t>
            </w:r>
          </w:p>
        </w:tc>
        <w:tc>
          <w:tcPr>
            <w:tcW w:w="709" w:type="dxa"/>
          </w:tcPr>
          <w:p w:rsidR="00517314" w:rsidRPr="00517314" w:rsidRDefault="00517314" w:rsidP="00517314">
            <w:pPr>
              <w:jc w:val="both"/>
            </w:pPr>
          </w:p>
        </w:tc>
        <w:tc>
          <w:tcPr>
            <w:tcW w:w="4677" w:type="dxa"/>
          </w:tcPr>
          <w:p w:rsidR="00517314" w:rsidRPr="00517314" w:rsidRDefault="00517314" w:rsidP="00517314">
            <w:pPr>
              <w:jc w:val="both"/>
            </w:pPr>
            <w:r w:rsidRPr="00517314">
              <w:rPr>
                <w:rFonts w:eastAsia="MS Mincho"/>
                <w:b/>
              </w:rPr>
              <w:t>Panaudos gavėjas:</w:t>
            </w:r>
          </w:p>
        </w:tc>
      </w:tr>
      <w:tr w:rsidR="00517314" w:rsidRPr="00517314" w:rsidTr="00025E91">
        <w:tblPrEx>
          <w:tblCellMar>
            <w:top w:w="0" w:type="dxa"/>
            <w:bottom w:w="0" w:type="dxa"/>
          </w:tblCellMar>
        </w:tblPrEx>
        <w:tc>
          <w:tcPr>
            <w:tcW w:w="4361" w:type="dxa"/>
          </w:tcPr>
          <w:p w:rsidR="00517314" w:rsidRPr="00517314" w:rsidRDefault="00517314" w:rsidP="00517314">
            <w:pPr>
              <w:jc w:val="both"/>
            </w:pPr>
            <w:r w:rsidRPr="00517314">
              <w:t>Klaipėdos rajono savivaldybė</w:t>
            </w:r>
          </w:p>
          <w:p w:rsidR="00517314" w:rsidRPr="00517314" w:rsidRDefault="00517314" w:rsidP="00517314">
            <w:pPr>
              <w:jc w:val="both"/>
            </w:pPr>
            <w:r w:rsidRPr="00517314">
              <w:t>Kodas 188773688</w:t>
            </w:r>
          </w:p>
          <w:p w:rsidR="00517314" w:rsidRPr="00517314" w:rsidRDefault="00517314" w:rsidP="00517314">
            <w:pPr>
              <w:jc w:val="both"/>
            </w:pPr>
            <w:r w:rsidRPr="00517314">
              <w:t>Adresas: Klaipėdos g. 2, 96130 Gargždai</w:t>
            </w:r>
          </w:p>
          <w:p w:rsidR="008806D8" w:rsidRDefault="008806D8" w:rsidP="00517314">
            <w:pPr>
              <w:jc w:val="both"/>
              <w:rPr>
                <w:rFonts w:eastAsia="MS Mincho"/>
              </w:rPr>
            </w:pPr>
            <w:r w:rsidRPr="00A52114">
              <w:rPr>
                <w:rFonts w:eastAsia="MS Mincho"/>
              </w:rPr>
              <w:t>Tel. (8 46) 472025</w:t>
            </w:r>
          </w:p>
          <w:p w:rsidR="008806D8" w:rsidRDefault="008806D8" w:rsidP="00517314">
            <w:pPr>
              <w:jc w:val="both"/>
              <w:rPr>
                <w:rFonts w:eastAsia="MS Mincho"/>
              </w:rPr>
            </w:pPr>
            <w:r w:rsidRPr="00A52114">
              <w:rPr>
                <w:rFonts w:eastAsia="MS Mincho"/>
              </w:rPr>
              <w:t>Fax. (8 46) 472005</w:t>
            </w:r>
          </w:p>
          <w:p w:rsidR="00517314" w:rsidRPr="00517314" w:rsidRDefault="00517314" w:rsidP="00517314">
            <w:pPr>
              <w:jc w:val="both"/>
            </w:pPr>
            <w:r w:rsidRPr="00517314">
              <w:t>Savivaldybės administracijos direktorius</w:t>
            </w:r>
          </w:p>
          <w:p w:rsidR="00517314" w:rsidRPr="00517314" w:rsidRDefault="00517314" w:rsidP="00517314">
            <w:pPr>
              <w:jc w:val="both"/>
            </w:pPr>
          </w:p>
          <w:p w:rsidR="00517314" w:rsidRPr="00517314" w:rsidRDefault="00517314" w:rsidP="00517314">
            <w:pPr>
              <w:jc w:val="both"/>
            </w:pPr>
          </w:p>
          <w:p w:rsidR="00517314" w:rsidRPr="00517314" w:rsidRDefault="00517314" w:rsidP="00517314">
            <w:pPr>
              <w:jc w:val="both"/>
            </w:pPr>
          </w:p>
          <w:p w:rsidR="00517314" w:rsidRPr="00517314" w:rsidRDefault="00517314" w:rsidP="00517314">
            <w:pPr>
              <w:jc w:val="both"/>
            </w:pPr>
            <w:r w:rsidRPr="00517314">
              <w:t>Sigitas Karbauskas _________________</w:t>
            </w:r>
          </w:p>
          <w:p w:rsidR="00517314" w:rsidRPr="00517314" w:rsidRDefault="00517314" w:rsidP="00517314">
            <w:pPr>
              <w:jc w:val="both"/>
            </w:pPr>
            <w:r w:rsidRPr="00517314">
              <w:t xml:space="preserve">                                                  (parašas)</w:t>
            </w:r>
          </w:p>
          <w:p w:rsidR="00517314" w:rsidRPr="00517314" w:rsidRDefault="00517314" w:rsidP="008806D8">
            <w:pPr>
              <w:jc w:val="both"/>
            </w:pPr>
            <w:r w:rsidRPr="00517314">
              <w:t xml:space="preserve"> </w:t>
            </w:r>
          </w:p>
        </w:tc>
        <w:tc>
          <w:tcPr>
            <w:tcW w:w="709" w:type="dxa"/>
          </w:tcPr>
          <w:p w:rsidR="00517314" w:rsidRPr="00517314" w:rsidRDefault="00517314" w:rsidP="00517314">
            <w:pPr>
              <w:jc w:val="both"/>
            </w:pPr>
          </w:p>
        </w:tc>
        <w:tc>
          <w:tcPr>
            <w:tcW w:w="4677" w:type="dxa"/>
          </w:tcPr>
          <w:p w:rsidR="008806D8" w:rsidRDefault="00A72382" w:rsidP="00517314">
            <w:pPr>
              <w:jc w:val="both"/>
            </w:pPr>
            <w:r w:rsidRPr="00A72382">
              <w:t>Brožių kaimo bendruomenė</w:t>
            </w:r>
            <w:r w:rsidR="008806D8" w:rsidRPr="008806D8">
              <w:t xml:space="preserve">, </w:t>
            </w:r>
          </w:p>
          <w:p w:rsidR="008806D8" w:rsidRDefault="008806D8" w:rsidP="00517314">
            <w:pPr>
              <w:jc w:val="both"/>
            </w:pPr>
            <w:r>
              <w:t xml:space="preserve">Kodas  </w:t>
            </w:r>
            <w:r w:rsidR="00A72382" w:rsidRPr="00A72382">
              <w:t>300630774</w:t>
            </w:r>
            <w:r>
              <w:t xml:space="preserve"> </w:t>
            </w:r>
          </w:p>
          <w:p w:rsidR="00517314" w:rsidRPr="00517314" w:rsidRDefault="00517314" w:rsidP="00517314">
            <w:pPr>
              <w:jc w:val="both"/>
            </w:pPr>
            <w:r w:rsidRPr="00517314">
              <w:t xml:space="preserve">Adresas: </w:t>
            </w:r>
            <w:r w:rsidR="00A72382" w:rsidRPr="00A72382">
              <w:t>Brožių k. Vėžaičių g. 38</w:t>
            </w:r>
          </w:p>
          <w:p w:rsidR="008806D8" w:rsidRDefault="008806D8" w:rsidP="00517314">
            <w:pPr>
              <w:jc w:val="both"/>
              <w:rPr>
                <w:rFonts w:eastAsia="MS Mincho"/>
              </w:rPr>
            </w:pPr>
            <w:r w:rsidRPr="00A52114">
              <w:rPr>
                <w:rFonts w:eastAsia="MS Mincho"/>
              </w:rPr>
              <w:t xml:space="preserve">Tel. </w:t>
            </w:r>
            <w:r w:rsidR="00A72382" w:rsidRPr="00A72382">
              <w:rPr>
                <w:rFonts w:eastAsia="MS Mincho"/>
              </w:rPr>
              <w:t>(8620) 40530</w:t>
            </w:r>
          </w:p>
          <w:p w:rsidR="00D01FEC" w:rsidRDefault="00A72382" w:rsidP="00517314">
            <w:pPr>
              <w:jc w:val="both"/>
            </w:pPr>
            <w:r w:rsidRPr="00A72382">
              <w:t>a.s. LT94 7300 0100 9879 1894</w:t>
            </w:r>
          </w:p>
          <w:p w:rsidR="00517314" w:rsidRPr="00517314" w:rsidRDefault="008806D8" w:rsidP="00517314">
            <w:pPr>
              <w:jc w:val="both"/>
            </w:pPr>
            <w:r>
              <w:t>pirmininkė</w:t>
            </w:r>
          </w:p>
          <w:p w:rsidR="00517314" w:rsidRPr="00517314" w:rsidRDefault="00517314" w:rsidP="00517314">
            <w:pPr>
              <w:jc w:val="both"/>
            </w:pPr>
          </w:p>
          <w:p w:rsidR="00517314" w:rsidRDefault="00517314" w:rsidP="00517314">
            <w:pPr>
              <w:jc w:val="both"/>
            </w:pPr>
          </w:p>
          <w:p w:rsidR="008806D8" w:rsidRPr="00517314" w:rsidRDefault="008806D8" w:rsidP="00517314">
            <w:pPr>
              <w:jc w:val="both"/>
            </w:pPr>
          </w:p>
          <w:p w:rsidR="00517314" w:rsidRPr="00517314" w:rsidRDefault="00A72382" w:rsidP="00517314">
            <w:pPr>
              <w:jc w:val="both"/>
            </w:pPr>
            <w:r w:rsidRPr="00A72382">
              <w:t xml:space="preserve">Vida Riaukienė </w:t>
            </w:r>
            <w:r w:rsidR="00517314" w:rsidRPr="00517314">
              <w:t>___________________</w:t>
            </w:r>
          </w:p>
          <w:p w:rsidR="00517314" w:rsidRPr="00517314" w:rsidRDefault="00517314" w:rsidP="00517314">
            <w:pPr>
              <w:jc w:val="both"/>
            </w:pPr>
            <w:r w:rsidRPr="00517314">
              <w:t xml:space="preserve">                                                       (parašas)</w:t>
            </w:r>
          </w:p>
          <w:p w:rsidR="00517314" w:rsidRPr="00517314" w:rsidRDefault="00517314" w:rsidP="008806D8">
            <w:pPr>
              <w:jc w:val="both"/>
            </w:pPr>
            <w:r w:rsidRPr="00517314">
              <w:t xml:space="preserve"> </w:t>
            </w:r>
          </w:p>
        </w:tc>
      </w:tr>
    </w:tbl>
    <w:p w:rsidR="00882B69" w:rsidRPr="00502301" w:rsidRDefault="00882B69" w:rsidP="00882B69">
      <w:pPr>
        <w:ind w:firstLine="720"/>
        <w:jc w:val="both"/>
      </w:pPr>
    </w:p>
    <w:sectPr w:rsidR="00882B69" w:rsidRPr="00502301" w:rsidSect="00487694">
      <w:headerReference w:type="even" r:id="rId8"/>
      <w:headerReference w:type="default" r:id="rId9"/>
      <w:footerReference w:type="even" r:id="rId10"/>
      <w:headerReference w:type="first" r:id="rId11"/>
      <w:type w:val="continuous"/>
      <w:pgSz w:w="11907" w:h="16840" w:code="9"/>
      <w:pgMar w:top="851" w:right="567" w:bottom="709" w:left="1701" w:header="709" w:footer="41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3937" w:rsidRDefault="00AE3937">
      <w:r>
        <w:separator/>
      </w:r>
    </w:p>
  </w:endnote>
  <w:endnote w:type="continuationSeparator" w:id="0">
    <w:p w:rsidR="00AE3937" w:rsidRDefault="00AE3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DEC" w:rsidRDefault="00602DEC"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602DEC" w:rsidRDefault="00602DEC"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3937" w:rsidRDefault="00AE3937">
      <w:r>
        <w:separator/>
      </w:r>
    </w:p>
  </w:footnote>
  <w:footnote w:type="continuationSeparator" w:id="0">
    <w:p w:rsidR="00AE3937" w:rsidRDefault="00AE3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DEC" w:rsidRDefault="00602DEC"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602DEC" w:rsidRDefault="00602DEC">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DEC" w:rsidRDefault="00602DEC"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DEC" w:rsidRDefault="00602DEC">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85F"/>
    <w:rsid w:val="00000BAE"/>
    <w:rsid w:val="000067FD"/>
    <w:rsid w:val="0002148B"/>
    <w:rsid w:val="00025E91"/>
    <w:rsid w:val="0003153D"/>
    <w:rsid w:val="00042C29"/>
    <w:rsid w:val="00047FB8"/>
    <w:rsid w:val="00061097"/>
    <w:rsid w:val="00072794"/>
    <w:rsid w:val="00082225"/>
    <w:rsid w:val="00087CF8"/>
    <w:rsid w:val="00090C07"/>
    <w:rsid w:val="00091DF4"/>
    <w:rsid w:val="000A20A0"/>
    <w:rsid w:val="000D32E5"/>
    <w:rsid w:val="000D62EA"/>
    <w:rsid w:val="00106A9C"/>
    <w:rsid w:val="001144A6"/>
    <w:rsid w:val="00121ACB"/>
    <w:rsid w:val="00130BC2"/>
    <w:rsid w:val="00133C06"/>
    <w:rsid w:val="00152749"/>
    <w:rsid w:val="00157955"/>
    <w:rsid w:val="00184B50"/>
    <w:rsid w:val="001A4EC3"/>
    <w:rsid w:val="001D037A"/>
    <w:rsid w:val="001D3100"/>
    <w:rsid w:val="001E55EC"/>
    <w:rsid w:val="001F741A"/>
    <w:rsid w:val="00202464"/>
    <w:rsid w:val="00217B0F"/>
    <w:rsid w:val="0022764E"/>
    <w:rsid w:val="00230792"/>
    <w:rsid w:val="00235C99"/>
    <w:rsid w:val="00237D83"/>
    <w:rsid w:val="002403D8"/>
    <w:rsid w:val="002412BD"/>
    <w:rsid w:val="00243DEE"/>
    <w:rsid w:val="00264DD8"/>
    <w:rsid w:val="0027545A"/>
    <w:rsid w:val="00280B63"/>
    <w:rsid w:val="00290B9C"/>
    <w:rsid w:val="002947B2"/>
    <w:rsid w:val="00295711"/>
    <w:rsid w:val="00295CCC"/>
    <w:rsid w:val="002A009A"/>
    <w:rsid w:val="002A29E4"/>
    <w:rsid w:val="002A487A"/>
    <w:rsid w:val="002A6644"/>
    <w:rsid w:val="002B5A9F"/>
    <w:rsid w:val="002B7CF3"/>
    <w:rsid w:val="002C4FB9"/>
    <w:rsid w:val="002C758D"/>
    <w:rsid w:val="002E5BD9"/>
    <w:rsid w:val="002E6B60"/>
    <w:rsid w:val="00325DC1"/>
    <w:rsid w:val="00336009"/>
    <w:rsid w:val="003436F1"/>
    <w:rsid w:val="0035117C"/>
    <w:rsid w:val="00356FA8"/>
    <w:rsid w:val="00357BC8"/>
    <w:rsid w:val="00363C67"/>
    <w:rsid w:val="00365FD0"/>
    <w:rsid w:val="0036770E"/>
    <w:rsid w:val="00375588"/>
    <w:rsid w:val="003902C5"/>
    <w:rsid w:val="00392B98"/>
    <w:rsid w:val="003A66D8"/>
    <w:rsid w:val="003B0414"/>
    <w:rsid w:val="003B5675"/>
    <w:rsid w:val="003C36D9"/>
    <w:rsid w:val="003D5292"/>
    <w:rsid w:val="003E04B8"/>
    <w:rsid w:val="003E173F"/>
    <w:rsid w:val="003E3422"/>
    <w:rsid w:val="003E5B76"/>
    <w:rsid w:val="003F0E83"/>
    <w:rsid w:val="003F1193"/>
    <w:rsid w:val="0040042F"/>
    <w:rsid w:val="004028F3"/>
    <w:rsid w:val="00407F54"/>
    <w:rsid w:val="00410888"/>
    <w:rsid w:val="00412452"/>
    <w:rsid w:val="004506C5"/>
    <w:rsid w:val="00451EF6"/>
    <w:rsid w:val="00477072"/>
    <w:rsid w:val="00480672"/>
    <w:rsid w:val="00482E5C"/>
    <w:rsid w:val="00487694"/>
    <w:rsid w:val="00487A3E"/>
    <w:rsid w:val="004B14F4"/>
    <w:rsid w:val="004B1CEB"/>
    <w:rsid w:val="004B4488"/>
    <w:rsid w:val="004D0EB3"/>
    <w:rsid w:val="004E5037"/>
    <w:rsid w:val="00502301"/>
    <w:rsid w:val="005055E6"/>
    <w:rsid w:val="0051447A"/>
    <w:rsid w:val="00517314"/>
    <w:rsid w:val="00524925"/>
    <w:rsid w:val="00527546"/>
    <w:rsid w:val="00527984"/>
    <w:rsid w:val="00534170"/>
    <w:rsid w:val="00553464"/>
    <w:rsid w:val="00566F21"/>
    <w:rsid w:val="0056737D"/>
    <w:rsid w:val="005673CF"/>
    <w:rsid w:val="005706A6"/>
    <w:rsid w:val="00577365"/>
    <w:rsid w:val="00580B07"/>
    <w:rsid w:val="0058447C"/>
    <w:rsid w:val="00592030"/>
    <w:rsid w:val="005B070C"/>
    <w:rsid w:val="005C0097"/>
    <w:rsid w:val="005C6EC1"/>
    <w:rsid w:val="005D174A"/>
    <w:rsid w:val="005F39CC"/>
    <w:rsid w:val="005F518D"/>
    <w:rsid w:val="006009A5"/>
    <w:rsid w:val="00602DEC"/>
    <w:rsid w:val="00603763"/>
    <w:rsid w:val="00603A11"/>
    <w:rsid w:val="00607FE3"/>
    <w:rsid w:val="00623A4F"/>
    <w:rsid w:val="00626239"/>
    <w:rsid w:val="00645039"/>
    <w:rsid w:val="00645FAA"/>
    <w:rsid w:val="00650F56"/>
    <w:rsid w:val="00651021"/>
    <w:rsid w:val="006518B3"/>
    <w:rsid w:val="00653447"/>
    <w:rsid w:val="0066492E"/>
    <w:rsid w:val="00682FAB"/>
    <w:rsid w:val="00685734"/>
    <w:rsid w:val="00691D98"/>
    <w:rsid w:val="006A08C6"/>
    <w:rsid w:val="006A6E36"/>
    <w:rsid w:val="006B0C76"/>
    <w:rsid w:val="006B63E7"/>
    <w:rsid w:val="006C3790"/>
    <w:rsid w:val="006D2B01"/>
    <w:rsid w:val="006D4A11"/>
    <w:rsid w:val="006D7468"/>
    <w:rsid w:val="006E3A7A"/>
    <w:rsid w:val="006E5939"/>
    <w:rsid w:val="00706F65"/>
    <w:rsid w:val="007502F9"/>
    <w:rsid w:val="0075549B"/>
    <w:rsid w:val="007632F9"/>
    <w:rsid w:val="00785225"/>
    <w:rsid w:val="007860AC"/>
    <w:rsid w:val="00797264"/>
    <w:rsid w:val="007A5C10"/>
    <w:rsid w:val="007B04C7"/>
    <w:rsid w:val="007B4930"/>
    <w:rsid w:val="007C12BD"/>
    <w:rsid w:val="007C3830"/>
    <w:rsid w:val="007C5375"/>
    <w:rsid w:val="007E079A"/>
    <w:rsid w:val="007F0142"/>
    <w:rsid w:val="007F01F3"/>
    <w:rsid w:val="00801F5B"/>
    <w:rsid w:val="00802B96"/>
    <w:rsid w:val="0080378E"/>
    <w:rsid w:val="0082777A"/>
    <w:rsid w:val="00830B4E"/>
    <w:rsid w:val="00831802"/>
    <w:rsid w:val="00834EC2"/>
    <w:rsid w:val="00850A2A"/>
    <w:rsid w:val="00855EAE"/>
    <w:rsid w:val="00864430"/>
    <w:rsid w:val="00872A07"/>
    <w:rsid w:val="00875E18"/>
    <w:rsid w:val="008806D8"/>
    <w:rsid w:val="00882B69"/>
    <w:rsid w:val="00883B21"/>
    <w:rsid w:val="008842F7"/>
    <w:rsid w:val="00884745"/>
    <w:rsid w:val="00885136"/>
    <w:rsid w:val="00886A55"/>
    <w:rsid w:val="00887A84"/>
    <w:rsid w:val="008908AB"/>
    <w:rsid w:val="008938DE"/>
    <w:rsid w:val="00894D73"/>
    <w:rsid w:val="008A33C8"/>
    <w:rsid w:val="008B514A"/>
    <w:rsid w:val="008B6EA9"/>
    <w:rsid w:val="008C4631"/>
    <w:rsid w:val="008C7269"/>
    <w:rsid w:val="008D52E9"/>
    <w:rsid w:val="008E546E"/>
    <w:rsid w:val="008E7272"/>
    <w:rsid w:val="008F38B8"/>
    <w:rsid w:val="00901FEC"/>
    <w:rsid w:val="009038E1"/>
    <w:rsid w:val="00910801"/>
    <w:rsid w:val="00937150"/>
    <w:rsid w:val="00950794"/>
    <w:rsid w:val="00957D7F"/>
    <w:rsid w:val="00960B7A"/>
    <w:rsid w:val="00960DF8"/>
    <w:rsid w:val="00964EDA"/>
    <w:rsid w:val="0097731C"/>
    <w:rsid w:val="00993FE6"/>
    <w:rsid w:val="00994C1B"/>
    <w:rsid w:val="009A031E"/>
    <w:rsid w:val="009B1C92"/>
    <w:rsid w:val="009C0E15"/>
    <w:rsid w:val="009C2AD8"/>
    <w:rsid w:val="009D3DC7"/>
    <w:rsid w:val="009E039D"/>
    <w:rsid w:val="009E5AAF"/>
    <w:rsid w:val="009E61F5"/>
    <w:rsid w:val="009E6D2B"/>
    <w:rsid w:val="009F5652"/>
    <w:rsid w:val="00A1143A"/>
    <w:rsid w:val="00A122B3"/>
    <w:rsid w:val="00A27C6B"/>
    <w:rsid w:val="00A320FA"/>
    <w:rsid w:val="00A35308"/>
    <w:rsid w:val="00A51DBC"/>
    <w:rsid w:val="00A52114"/>
    <w:rsid w:val="00A55467"/>
    <w:rsid w:val="00A62992"/>
    <w:rsid w:val="00A65335"/>
    <w:rsid w:val="00A67EAF"/>
    <w:rsid w:val="00A72382"/>
    <w:rsid w:val="00A74B81"/>
    <w:rsid w:val="00A76D04"/>
    <w:rsid w:val="00A83268"/>
    <w:rsid w:val="00A83FC1"/>
    <w:rsid w:val="00A8486E"/>
    <w:rsid w:val="00A9268A"/>
    <w:rsid w:val="00A94628"/>
    <w:rsid w:val="00AA51E5"/>
    <w:rsid w:val="00AD1346"/>
    <w:rsid w:val="00AD6B00"/>
    <w:rsid w:val="00AE2A66"/>
    <w:rsid w:val="00AE3937"/>
    <w:rsid w:val="00AF2A2A"/>
    <w:rsid w:val="00AF7735"/>
    <w:rsid w:val="00B045B8"/>
    <w:rsid w:val="00B07DF1"/>
    <w:rsid w:val="00B1101E"/>
    <w:rsid w:val="00B13F55"/>
    <w:rsid w:val="00B16962"/>
    <w:rsid w:val="00B36CF6"/>
    <w:rsid w:val="00B403B6"/>
    <w:rsid w:val="00B449E9"/>
    <w:rsid w:val="00B632FD"/>
    <w:rsid w:val="00B66E01"/>
    <w:rsid w:val="00B912CF"/>
    <w:rsid w:val="00B95043"/>
    <w:rsid w:val="00BC42FE"/>
    <w:rsid w:val="00BD56DD"/>
    <w:rsid w:val="00BD594A"/>
    <w:rsid w:val="00BE145F"/>
    <w:rsid w:val="00C07051"/>
    <w:rsid w:val="00C22744"/>
    <w:rsid w:val="00C34241"/>
    <w:rsid w:val="00C36647"/>
    <w:rsid w:val="00C368CE"/>
    <w:rsid w:val="00C4239A"/>
    <w:rsid w:val="00C56BF5"/>
    <w:rsid w:val="00C577ED"/>
    <w:rsid w:val="00C61B2F"/>
    <w:rsid w:val="00C95285"/>
    <w:rsid w:val="00C95C15"/>
    <w:rsid w:val="00CA1CA8"/>
    <w:rsid w:val="00CA3CC2"/>
    <w:rsid w:val="00CA71EF"/>
    <w:rsid w:val="00CB10ED"/>
    <w:rsid w:val="00CB5CA7"/>
    <w:rsid w:val="00CC1237"/>
    <w:rsid w:val="00CD2E00"/>
    <w:rsid w:val="00CD3685"/>
    <w:rsid w:val="00CD4E23"/>
    <w:rsid w:val="00D004A7"/>
    <w:rsid w:val="00D01FEC"/>
    <w:rsid w:val="00D036D0"/>
    <w:rsid w:val="00D06074"/>
    <w:rsid w:val="00D10142"/>
    <w:rsid w:val="00D10DBD"/>
    <w:rsid w:val="00D1182E"/>
    <w:rsid w:val="00D21535"/>
    <w:rsid w:val="00D559B7"/>
    <w:rsid w:val="00D63A30"/>
    <w:rsid w:val="00D71882"/>
    <w:rsid w:val="00DA1B93"/>
    <w:rsid w:val="00DA3012"/>
    <w:rsid w:val="00DA3761"/>
    <w:rsid w:val="00DB358C"/>
    <w:rsid w:val="00DC45C6"/>
    <w:rsid w:val="00DC585F"/>
    <w:rsid w:val="00DE1B8B"/>
    <w:rsid w:val="00DE35E9"/>
    <w:rsid w:val="00DF27D5"/>
    <w:rsid w:val="00DF4BE0"/>
    <w:rsid w:val="00E0010C"/>
    <w:rsid w:val="00E008EF"/>
    <w:rsid w:val="00E009D0"/>
    <w:rsid w:val="00E00F86"/>
    <w:rsid w:val="00E05DF4"/>
    <w:rsid w:val="00E066B1"/>
    <w:rsid w:val="00E24281"/>
    <w:rsid w:val="00E30187"/>
    <w:rsid w:val="00E346AB"/>
    <w:rsid w:val="00E40967"/>
    <w:rsid w:val="00E40FA8"/>
    <w:rsid w:val="00E437D3"/>
    <w:rsid w:val="00E459A8"/>
    <w:rsid w:val="00E63DD2"/>
    <w:rsid w:val="00E7305A"/>
    <w:rsid w:val="00E82039"/>
    <w:rsid w:val="00E82D46"/>
    <w:rsid w:val="00E95755"/>
    <w:rsid w:val="00EA4B94"/>
    <w:rsid w:val="00EA5F27"/>
    <w:rsid w:val="00EB14AD"/>
    <w:rsid w:val="00EC1E1A"/>
    <w:rsid w:val="00ED0AB7"/>
    <w:rsid w:val="00ED7694"/>
    <w:rsid w:val="00EE04D3"/>
    <w:rsid w:val="00EF27AB"/>
    <w:rsid w:val="00F07451"/>
    <w:rsid w:val="00F205B6"/>
    <w:rsid w:val="00F25D49"/>
    <w:rsid w:val="00F40B8A"/>
    <w:rsid w:val="00F41203"/>
    <w:rsid w:val="00F47058"/>
    <w:rsid w:val="00F530B8"/>
    <w:rsid w:val="00F61B5D"/>
    <w:rsid w:val="00F74BC5"/>
    <w:rsid w:val="00F76610"/>
    <w:rsid w:val="00F8305B"/>
    <w:rsid w:val="00F91448"/>
    <w:rsid w:val="00F926D4"/>
    <w:rsid w:val="00FC12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CEA68A6-D75F-484A-AB23-77EC9CF9C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Normal">
    <w:name w:val="Normal"/>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4B4488"/>
    <w:pPr>
      <w:spacing w:after="120" w:line="480" w:lineRule="auto"/>
    </w:pPr>
  </w:style>
  <w:style w:type="paragraph" w:styleId="Paprastasistekstas">
    <w:name w:val="Plain Text"/>
    <w:basedOn w:val="prastasis"/>
    <w:rsid w:val="00072794"/>
    <w:rPr>
      <w:rFonts w:ascii="Courier New" w:hAnsi="Courier New" w:cs="Courier New"/>
      <w:sz w:val="20"/>
      <w:szCs w:val="20"/>
      <w:lang w:val="en-GB"/>
    </w:rPr>
  </w:style>
  <w:style w:type="character" w:customStyle="1" w:styleId="FontStyle150">
    <w:name w:val="Font Style150"/>
    <w:rsid w:val="00524925"/>
    <w:rPr>
      <w:rFonts w:ascii="Times New Roman" w:hAnsi="Times New Roman" w:cs="Times New Roman"/>
      <w:sz w:val="18"/>
      <w:szCs w:val="18"/>
    </w:rPr>
  </w:style>
  <w:style w:type="character" w:styleId="Hipersaitas">
    <w:name w:val="Hyperlink"/>
    <w:rsid w:val="00C61B2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994367">
      <w:bodyDiv w:val="1"/>
      <w:marLeft w:val="0"/>
      <w:marRight w:val="0"/>
      <w:marTop w:val="0"/>
      <w:marBottom w:val="0"/>
      <w:divBdr>
        <w:top w:val="none" w:sz="0" w:space="0" w:color="auto"/>
        <w:left w:val="none" w:sz="0" w:space="0" w:color="auto"/>
        <w:bottom w:val="none" w:sz="0" w:space="0" w:color="auto"/>
        <w:right w:val="none" w:sz="0" w:space="0" w:color="auto"/>
      </w:divBdr>
    </w:div>
    <w:div w:id="193771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Sit2\mainai\BLANKAI%202008\Tarybos%20sprendimo%20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Tarybos sprendimo projektas</Template>
  <TotalTime>0</TotalTime>
  <Pages>1</Pages>
  <Words>5905</Words>
  <Characters>3367</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Ruta Zubiene</cp:lastModifiedBy>
  <cp:revision>2</cp:revision>
  <cp:lastPrinted>2015-02-18T07:55:00Z</cp:lastPrinted>
  <dcterms:created xsi:type="dcterms:W3CDTF">2017-06-20T06:53:00Z</dcterms:created>
  <dcterms:modified xsi:type="dcterms:W3CDTF">2017-06-20T06:53:00Z</dcterms:modified>
</cp:coreProperties>
</file>