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382D9" w14:textId="24EBD8CE" w:rsidR="00C91710" w:rsidRPr="002F3C3C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noProof/>
          <w:szCs w:val="24"/>
          <w:lang w:val="en-US"/>
        </w:rPr>
      </w:pPr>
      <w:r w:rsidRPr="002F3C3C">
        <w:rPr>
          <w:rFonts w:ascii="Times New Roman" w:hAnsi="Times New Roman"/>
          <w:b/>
          <w:caps w:val="0"/>
          <w:noProof/>
          <w:szCs w:val="24"/>
          <w:lang w:val="en-US"/>
        </w:rPr>
        <w:t xml:space="preserve">                                                                                                 </w:t>
      </w:r>
    </w:p>
    <w:p w14:paraId="0CDF7A41" w14:textId="77777777" w:rsidR="001C527B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noProof/>
          <w:szCs w:val="24"/>
          <w:lang w:val="en-US"/>
        </w:rPr>
      </w:pPr>
    </w:p>
    <w:p w14:paraId="7461C4A9" w14:textId="77777777" w:rsidR="001C527B" w:rsidRPr="00BD3403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65C2784F" w14:textId="77777777" w:rsidR="00C91710" w:rsidRPr="00BD3403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708E64B5" w14:textId="77777777" w:rsidR="009B1C92" w:rsidRPr="002F3C3C" w:rsidRDefault="003F0821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2F3C3C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2F3C3C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2F3C3C">
        <w:rPr>
          <w:rFonts w:ascii="Times New Roman" w:hAnsi="Times New Roman"/>
          <w:b/>
          <w:bCs/>
          <w:sz w:val="28"/>
          <w:szCs w:val="28"/>
        </w:rPr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2F3C3C">
        <w:rPr>
          <w:rFonts w:ascii="Times New Roman" w:hAnsi="Times New Roman"/>
          <w:b/>
          <w:bCs/>
          <w:noProof/>
          <w:sz w:val="28"/>
          <w:szCs w:val="28"/>
        </w:rPr>
        <w:t xml:space="preserve">KLAIPĖDOS RAJONO </w:t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end"/>
      </w:r>
      <w:bookmarkEnd w:id="0"/>
      <w:r w:rsidRPr="002F3C3C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2F3C3C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2F3C3C">
        <w:rPr>
          <w:rFonts w:ascii="Times New Roman" w:hAnsi="Times New Roman"/>
          <w:b/>
          <w:bCs/>
          <w:sz w:val="28"/>
          <w:szCs w:val="28"/>
        </w:rPr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2F3C3C">
        <w:rPr>
          <w:rFonts w:ascii="Times New Roman" w:hAnsi="Times New Roman"/>
          <w:b/>
          <w:bCs/>
          <w:noProof/>
          <w:sz w:val="28"/>
          <w:szCs w:val="28"/>
        </w:rPr>
        <w:t>savivaldybės taryba</w:t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1" w:name="data_metai"/>
    </w:p>
    <w:p w14:paraId="21BA772E" w14:textId="77777777" w:rsidR="009B1C92" w:rsidRPr="002F3C3C" w:rsidRDefault="009B1C92">
      <w:pPr>
        <w:pStyle w:val="statymopavad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bookmarkEnd w:id="1"/>
    <w:p w14:paraId="097AEA45" w14:textId="77777777" w:rsidR="008F38B8" w:rsidRPr="002F3C3C" w:rsidRDefault="008F38B8" w:rsidP="008F38B8">
      <w:pPr>
        <w:tabs>
          <w:tab w:val="left" w:pos="3450"/>
        </w:tabs>
        <w:jc w:val="both"/>
        <w:rPr>
          <w:sz w:val="28"/>
          <w:szCs w:val="28"/>
        </w:rPr>
      </w:pPr>
    </w:p>
    <w:p w14:paraId="425A7A6B" w14:textId="77777777" w:rsidR="005E0F13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241738FC" w14:textId="5E65ED0B" w:rsidR="005E0F13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2" w:name="_Hlk69310576"/>
      <w:r>
        <w:rPr>
          <w:rFonts w:ascii="Times New Roman" w:hAnsi="Times New Roman"/>
          <w:b/>
          <w:spacing w:val="20"/>
          <w:sz w:val="28"/>
        </w:rPr>
        <w:t>DĖL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C0C28">
        <w:rPr>
          <w:rFonts w:ascii="Times New Roman" w:hAnsi="Times New Roman"/>
          <w:b/>
          <w:sz w:val="28"/>
          <w:szCs w:val="28"/>
        </w:rPr>
        <w:t>audronės balnionienės</w:t>
      </w:r>
      <w:r w:rsidR="00885B17">
        <w:rPr>
          <w:rFonts w:ascii="Times New Roman" w:hAnsi="Times New Roman"/>
          <w:b/>
          <w:sz w:val="28"/>
          <w:szCs w:val="28"/>
        </w:rPr>
        <w:t xml:space="preserve"> ATLEIDIMO IŠ KLAIPĖDOS RAJONO SAVIVALDYBĖS MERO PAVADUOTOJO PAREIGŲ PRIEŠ TERMINĄ</w:t>
      </w:r>
      <w:bookmarkEnd w:id="2"/>
    </w:p>
    <w:p w14:paraId="29F1D46B" w14:textId="77777777" w:rsidR="005E0F13" w:rsidRPr="008D426A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2CD83A6E" w14:textId="0C976FE7" w:rsidR="005E0F13" w:rsidRDefault="005E0F13" w:rsidP="005E0F13">
      <w:pPr>
        <w:jc w:val="center"/>
        <w:rPr>
          <w:bCs/>
        </w:rPr>
      </w:pPr>
      <w:bookmarkStart w:id="3" w:name="_Hlk54605192"/>
      <w:r>
        <w:rPr>
          <w:bCs/>
        </w:rPr>
        <w:t>202</w:t>
      </w:r>
      <w:r w:rsidR="00FC06F4">
        <w:rPr>
          <w:bCs/>
        </w:rPr>
        <w:t>2</w:t>
      </w:r>
      <w:r>
        <w:rPr>
          <w:bCs/>
        </w:rPr>
        <w:t xml:space="preserve"> m. </w:t>
      </w:r>
      <w:r w:rsidR="00D85949">
        <w:rPr>
          <w:bCs/>
        </w:rPr>
        <w:t xml:space="preserve">                         </w:t>
      </w:r>
      <w:r>
        <w:rPr>
          <w:bCs/>
        </w:rPr>
        <w:t>d. Nr. T11-</w:t>
      </w:r>
    </w:p>
    <w:p w14:paraId="7E465570" w14:textId="77777777" w:rsidR="005E0F13" w:rsidRDefault="005E0F13" w:rsidP="005E0F13">
      <w:pPr>
        <w:jc w:val="center"/>
        <w:rPr>
          <w:bCs/>
        </w:rPr>
      </w:pPr>
      <w:r>
        <w:rPr>
          <w:bCs/>
        </w:rPr>
        <w:t>Gargždai</w:t>
      </w:r>
    </w:p>
    <w:bookmarkEnd w:id="3"/>
    <w:p w14:paraId="61CF4EB6" w14:textId="77777777" w:rsidR="005E0F13" w:rsidRPr="008D426A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</w:rPr>
      </w:pPr>
    </w:p>
    <w:p w14:paraId="2C4FCB6A" w14:textId="0134CA6A" w:rsidR="00BF251B" w:rsidRPr="006E404B" w:rsidRDefault="00BF251B" w:rsidP="00C06396">
      <w:pPr>
        <w:tabs>
          <w:tab w:val="right" w:pos="9639"/>
        </w:tabs>
        <w:ind w:firstLine="851"/>
        <w:jc w:val="both"/>
        <w:rPr>
          <w:color w:val="000000" w:themeColor="text1"/>
        </w:rPr>
      </w:pPr>
      <w:r w:rsidRPr="006E404B">
        <w:rPr>
          <w:color w:val="000000" w:themeColor="text1"/>
        </w:rPr>
        <w:t xml:space="preserve">Klaipėdos rajono savivaldybės taryba, vadovaudamasi Lietuvos Respublikos vietos savivaldos įstatymo 16 straipsnio 2 dalies 3 punktu, 19 straipsnio 4 ir 10 dalimis, </w:t>
      </w:r>
      <w:r w:rsidR="00FC5500" w:rsidRPr="006E404B">
        <w:rPr>
          <w:color w:val="000000" w:themeColor="text1"/>
        </w:rPr>
        <w:t>Lietuvos Respublikos darbo kodekso 127 straipsnio 6 dalimi</w:t>
      </w:r>
      <w:r w:rsidR="00EB2F89" w:rsidRPr="006E404B">
        <w:rPr>
          <w:color w:val="000000" w:themeColor="text1"/>
        </w:rPr>
        <w:t>,</w:t>
      </w:r>
      <w:r w:rsidR="00FC5500" w:rsidRPr="006E404B">
        <w:rPr>
          <w:color w:val="000000" w:themeColor="text1"/>
        </w:rPr>
        <w:t xml:space="preserve"> </w:t>
      </w:r>
      <w:r w:rsidRPr="006E404B">
        <w:rPr>
          <w:color w:val="000000" w:themeColor="text1"/>
        </w:rPr>
        <w:t xml:space="preserve">atsižvelgdama į </w:t>
      </w:r>
      <w:r w:rsidR="007B112D" w:rsidRPr="006E404B">
        <w:rPr>
          <w:color w:val="000000" w:themeColor="text1"/>
        </w:rPr>
        <w:t xml:space="preserve">Klaipėdos rajono savivaldybės mero </w:t>
      </w:r>
      <w:r w:rsidRPr="006E404B">
        <w:rPr>
          <w:color w:val="000000" w:themeColor="text1"/>
        </w:rPr>
        <w:t xml:space="preserve">2022 m. gegužės </w:t>
      </w:r>
      <w:r w:rsidR="00BF0CD1" w:rsidRPr="00AA0550">
        <w:rPr>
          <w:color w:val="000000" w:themeColor="text1"/>
        </w:rPr>
        <w:t>10</w:t>
      </w:r>
      <w:r w:rsidRPr="006E404B">
        <w:rPr>
          <w:color w:val="000000" w:themeColor="text1"/>
        </w:rPr>
        <w:t xml:space="preserve"> d. </w:t>
      </w:r>
      <w:r w:rsidR="007B112D" w:rsidRPr="006E404B">
        <w:rPr>
          <w:color w:val="000000" w:themeColor="text1"/>
        </w:rPr>
        <w:t xml:space="preserve">potvarkį </w:t>
      </w:r>
      <w:r w:rsidR="00516AE4">
        <w:rPr>
          <w:color w:val="000000" w:themeColor="text1"/>
        </w:rPr>
        <w:t>Nr. MP-</w:t>
      </w:r>
      <w:r w:rsidR="009A47B7">
        <w:rPr>
          <w:color w:val="000000" w:themeColor="text1"/>
        </w:rPr>
        <w:t>96</w:t>
      </w:r>
      <w:r w:rsidR="00516AE4">
        <w:rPr>
          <w:color w:val="000000" w:themeColor="text1"/>
        </w:rPr>
        <w:t xml:space="preserve"> </w:t>
      </w:r>
      <w:r w:rsidR="007B112D" w:rsidRPr="006E404B">
        <w:rPr>
          <w:color w:val="000000" w:themeColor="text1"/>
        </w:rPr>
        <w:t>„Dėl siūlymo atleisti Audronę Balnionienę iš Klaipėdos rajono savivaldybės mero pavaduotojo pareigų</w:t>
      </w:r>
      <w:r w:rsidRPr="006E404B">
        <w:rPr>
          <w:color w:val="000000" w:themeColor="text1"/>
        </w:rPr>
        <w:t>“ ir Slapto balsavimo</w:t>
      </w:r>
      <w:r w:rsidR="008B1C05">
        <w:rPr>
          <w:color w:val="000000" w:themeColor="text1"/>
        </w:rPr>
        <w:t xml:space="preserve"> dėl Audronės Balnionienės atleidimo iš Klaipėdos rajono savivaldybės mero pavaduotojo pareigų</w:t>
      </w:r>
      <w:r w:rsidR="00076B1F">
        <w:rPr>
          <w:color w:val="000000" w:themeColor="text1"/>
        </w:rPr>
        <w:t xml:space="preserve"> prieš terminą</w:t>
      </w:r>
      <w:r w:rsidRPr="006E404B">
        <w:rPr>
          <w:color w:val="000000" w:themeColor="text1"/>
        </w:rPr>
        <w:t xml:space="preserve"> balsų skaičiavimo komisijos 2022 m. gegužės 26 d. protokolą Nr.__</w:t>
      </w:r>
      <w:r w:rsidR="000E06EC">
        <w:rPr>
          <w:color w:val="000000" w:themeColor="text1"/>
        </w:rPr>
        <w:t>,</w:t>
      </w:r>
      <w:r w:rsidRPr="006E404B">
        <w:rPr>
          <w:color w:val="000000" w:themeColor="text1"/>
        </w:rPr>
        <w:t xml:space="preserve">  n u s p r e n d ž i a:</w:t>
      </w:r>
    </w:p>
    <w:p w14:paraId="3BE99DE3" w14:textId="525AF316" w:rsidR="006A1598" w:rsidRPr="00AE51E7" w:rsidRDefault="005E0F13" w:rsidP="000C0DF3">
      <w:pPr>
        <w:tabs>
          <w:tab w:val="right" w:pos="9639"/>
        </w:tabs>
        <w:ind w:firstLine="851"/>
        <w:jc w:val="both"/>
      </w:pPr>
      <w:r w:rsidRPr="00AE51E7">
        <w:t xml:space="preserve">1. </w:t>
      </w:r>
      <w:r w:rsidR="006A1598" w:rsidRPr="00AE51E7">
        <w:t xml:space="preserve">Atleisti </w:t>
      </w:r>
      <w:bookmarkStart w:id="4" w:name="_Hlk69311000"/>
      <w:r w:rsidR="008C58AB">
        <w:t>Audronę Balnionienę</w:t>
      </w:r>
      <w:r w:rsidR="006A1598" w:rsidRPr="00AE51E7">
        <w:t xml:space="preserve"> 202</w:t>
      </w:r>
      <w:r w:rsidR="008C58AB">
        <w:t>2</w:t>
      </w:r>
      <w:r w:rsidR="006A1598" w:rsidRPr="00AE51E7">
        <w:t xml:space="preserve"> m.</w:t>
      </w:r>
      <w:r w:rsidR="008C58AB">
        <w:t xml:space="preserve"> gegužės 26 </w:t>
      </w:r>
      <w:r w:rsidR="006A1598" w:rsidRPr="00AE51E7">
        <w:t>d. iš Klaipėdos rajono savivaldybės mero pavaduotojo pareigų prieš terminą</w:t>
      </w:r>
      <w:bookmarkEnd w:id="4"/>
      <w:r w:rsidR="006A1598" w:rsidRPr="00AE51E7">
        <w:t>.</w:t>
      </w:r>
    </w:p>
    <w:p w14:paraId="7ADCCB2B" w14:textId="6A6675FF" w:rsidR="00C1796E" w:rsidRPr="00324581" w:rsidRDefault="00C1796E" w:rsidP="00C1796E">
      <w:pPr>
        <w:pStyle w:val="Pagrindinistekstas"/>
        <w:spacing w:after="0"/>
        <w:ind w:firstLine="851"/>
        <w:jc w:val="both"/>
        <w:rPr>
          <w:color w:val="000000" w:themeColor="text1"/>
        </w:rPr>
      </w:pPr>
      <w:r w:rsidRPr="00324581">
        <w:rPr>
          <w:color w:val="000000" w:themeColor="text1"/>
          <w:lang w:val="lt-LT"/>
        </w:rPr>
        <w:t xml:space="preserve">2. </w:t>
      </w:r>
      <w:r w:rsidRPr="00324581">
        <w:rPr>
          <w:color w:val="000000" w:themeColor="text1"/>
        </w:rPr>
        <w:t xml:space="preserve">Išmokėti </w:t>
      </w:r>
      <w:r w:rsidRPr="00324581">
        <w:rPr>
          <w:color w:val="000000" w:themeColor="text1"/>
          <w:lang w:val="lt-LT"/>
        </w:rPr>
        <w:t>Audronei Balnionienei</w:t>
      </w:r>
      <w:r w:rsidRPr="00324581">
        <w:rPr>
          <w:color w:val="000000" w:themeColor="text1"/>
        </w:rPr>
        <w:t xml:space="preserve"> </w:t>
      </w:r>
      <w:r w:rsidR="00A92AEA" w:rsidRPr="00324581">
        <w:rPr>
          <w:color w:val="000000" w:themeColor="text1"/>
          <w:lang w:val="lt-LT"/>
        </w:rPr>
        <w:t>3</w:t>
      </w:r>
      <w:r w:rsidRPr="00324581">
        <w:rPr>
          <w:color w:val="000000" w:themeColor="text1"/>
        </w:rPr>
        <w:t xml:space="preserve"> (</w:t>
      </w:r>
      <w:r w:rsidR="00A92AEA" w:rsidRPr="00324581">
        <w:rPr>
          <w:color w:val="000000" w:themeColor="text1"/>
          <w:lang w:val="lt-LT"/>
        </w:rPr>
        <w:t>trijų</w:t>
      </w:r>
      <w:r w:rsidRPr="00324581">
        <w:rPr>
          <w:color w:val="000000" w:themeColor="text1"/>
        </w:rPr>
        <w:t>) mėnesių jos vidutinio darbo užmokesčio dydžio išmoką</w:t>
      </w:r>
      <w:r w:rsidRPr="00324581">
        <w:rPr>
          <w:color w:val="000000" w:themeColor="text1"/>
          <w:lang w:val="lt-LT"/>
        </w:rPr>
        <w:t>,</w:t>
      </w:r>
      <w:r w:rsidR="0095065A" w:rsidRPr="00324581">
        <w:rPr>
          <w:color w:val="000000" w:themeColor="text1"/>
          <w:lang w:val="lt-LT"/>
        </w:rPr>
        <w:t xml:space="preserve"> </w:t>
      </w:r>
      <w:r w:rsidR="00CD62AD" w:rsidRPr="00324581">
        <w:rPr>
          <w:color w:val="000000" w:themeColor="text1"/>
        </w:rPr>
        <w:t xml:space="preserve">atleidimo iš pareigų dieną </w:t>
      </w:r>
      <w:r w:rsidRPr="00324581">
        <w:rPr>
          <w:color w:val="000000" w:themeColor="text1"/>
        </w:rPr>
        <w:t xml:space="preserve">jai priklausantį darbo užmokestį </w:t>
      </w:r>
      <w:r w:rsidRPr="00324581">
        <w:rPr>
          <w:color w:val="000000" w:themeColor="text1"/>
          <w:lang w:val="lt-LT"/>
        </w:rPr>
        <w:t>bei</w:t>
      </w:r>
      <w:r w:rsidRPr="00324581">
        <w:rPr>
          <w:color w:val="000000" w:themeColor="text1"/>
        </w:rPr>
        <w:t xml:space="preserve"> kompensaciją</w:t>
      </w:r>
      <w:r w:rsidRPr="00324581">
        <w:rPr>
          <w:color w:val="000000" w:themeColor="text1"/>
          <w:lang w:val="lt-LT"/>
        </w:rPr>
        <w:t xml:space="preserve"> už </w:t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</w:r>
      <w:r w:rsidRPr="00324581">
        <w:rPr>
          <w:color w:val="000000" w:themeColor="text1"/>
          <w:lang w:val="lt-LT"/>
        </w:rPr>
        <w:softHyphen/>
        <w:t xml:space="preserve"> </w:t>
      </w:r>
      <w:r w:rsidRPr="00324581">
        <w:rPr>
          <w:color w:val="000000" w:themeColor="text1"/>
        </w:rPr>
        <w:t>nepanaudotas kasmetines atostogas.</w:t>
      </w:r>
    </w:p>
    <w:p w14:paraId="4FEA3971" w14:textId="48863F22" w:rsidR="006A1598" w:rsidRPr="00AE51E7" w:rsidRDefault="00F6524D" w:rsidP="00F6524D">
      <w:pPr>
        <w:pStyle w:val="Pagrindinistekstas"/>
        <w:spacing w:after="0"/>
        <w:jc w:val="both"/>
      </w:pPr>
      <w:r>
        <w:rPr>
          <w:lang w:val="lt-LT"/>
        </w:rPr>
        <w:t xml:space="preserve">              </w:t>
      </w:r>
      <w:r w:rsidR="006A1598" w:rsidRPr="00AE51E7"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09960B0E" w14:textId="6C421D72" w:rsidR="00D36518" w:rsidRPr="00AE51E7" w:rsidRDefault="00D36518" w:rsidP="00D36518">
      <w:pPr>
        <w:tabs>
          <w:tab w:val="right" w:pos="8730"/>
        </w:tabs>
      </w:pPr>
    </w:p>
    <w:p w14:paraId="3F709CE5" w14:textId="77777777" w:rsidR="006A1598" w:rsidRPr="00AE51E7" w:rsidRDefault="006A1598" w:rsidP="00D36518">
      <w:pPr>
        <w:tabs>
          <w:tab w:val="right" w:pos="8730"/>
        </w:tabs>
      </w:pPr>
    </w:p>
    <w:p w14:paraId="10DA23B8" w14:textId="77777777" w:rsidR="00D36518" w:rsidRPr="00AE51E7" w:rsidRDefault="00D36518" w:rsidP="00D36518">
      <w:pPr>
        <w:tabs>
          <w:tab w:val="right" w:pos="8730"/>
        </w:tabs>
      </w:pPr>
    </w:p>
    <w:p w14:paraId="00A7BF03" w14:textId="79FD98C1" w:rsidR="008F38B8" w:rsidRPr="00AE51E7" w:rsidRDefault="00BD2177" w:rsidP="00D36518">
      <w:pPr>
        <w:tabs>
          <w:tab w:val="right" w:pos="8730"/>
        </w:tabs>
      </w:pPr>
      <w:r w:rsidRPr="00AE51E7">
        <w:t>S</w:t>
      </w:r>
      <w:r w:rsidR="004635C5" w:rsidRPr="00AE51E7">
        <w:t>av</w:t>
      </w:r>
      <w:r w:rsidR="006C5F00" w:rsidRPr="00AE51E7">
        <w:t xml:space="preserve">ivaldybės meras                                                                                       </w:t>
      </w:r>
    </w:p>
    <w:p w14:paraId="59296E37" w14:textId="77777777" w:rsidR="00D36518" w:rsidRPr="00AE51E7" w:rsidRDefault="00D36518" w:rsidP="00D36518">
      <w:pPr>
        <w:tabs>
          <w:tab w:val="right" w:pos="8730"/>
        </w:tabs>
        <w:rPr>
          <w:rStyle w:val="Pareigos"/>
          <w:rFonts w:ascii="Times New Roman" w:hAnsi="Times New Roman"/>
        </w:rPr>
      </w:pPr>
    </w:p>
    <w:p w14:paraId="3FEE2114" w14:textId="4B10FAD4" w:rsidR="00D36518" w:rsidRPr="00AE51E7" w:rsidRDefault="00D36518" w:rsidP="00E63245">
      <w:pPr>
        <w:jc w:val="center"/>
        <w:rPr>
          <w:rStyle w:val="Pareigos"/>
          <w:rFonts w:ascii="Times New Roman" w:hAnsi="Times New Roman"/>
        </w:rPr>
      </w:pPr>
    </w:p>
    <w:p w14:paraId="607C7A33" w14:textId="7D43584E" w:rsidR="00F6524D" w:rsidRPr="00942C0C" w:rsidRDefault="00942C0C" w:rsidP="00F6524D">
      <w:pPr>
        <w:pStyle w:val="Pagrindinistekstas"/>
        <w:tabs>
          <w:tab w:val="right" w:pos="9638"/>
        </w:tabs>
        <w:rPr>
          <w:lang w:val="lt-LT"/>
        </w:rPr>
      </w:pPr>
      <w:r>
        <w:rPr>
          <w:lang w:val="lt-LT"/>
        </w:rPr>
        <w:t xml:space="preserve">TEIKIA: </w:t>
      </w:r>
      <w:r w:rsidR="00CA1263">
        <w:rPr>
          <w:lang w:val="lt-LT"/>
        </w:rPr>
        <w:t xml:space="preserve">Savivaldybės meras </w:t>
      </w:r>
      <w:r>
        <w:rPr>
          <w:color w:val="000000" w:themeColor="text1"/>
          <w:lang w:val="lt-LT"/>
        </w:rPr>
        <w:t>B. Markauskas</w:t>
      </w:r>
    </w:p>
    <w:p w14:paraId="37827183" w14:textId="1CFDC84A" w:rsidR="00980BB0" w:rsidRDefault="00F6524D" w:rsidP="00F6524D">
      <w:pPr>
        <w:pStyle w:val="Pagrindiniotekstotrauka"/>
        <w:tabs>
          <w:tab w:val="left" w:pos="0"/>
        </w:tabs>
        <w:ind w:right="-81" w:firstLine="0"/>
        <w:rPr>
          <w:color w:val="000000" w:themeColor="text1"/>
          <w:lang w:val="lt-LT"/>
        </w:rPr>
      </w:pPr>
      <w:bookmarkStart w:id="5" w:name="_Hlk69390009"/>
      <w:r>
        <w:t xml:space="preserve">PARENGĖ: </w:t>
      </w:r>
      <w:r w:rsidR="00CA1263">
        <w:rPr>
          <w:color w:val="000000" w:themeColor="text1"/>
          <w:lang w:val="lt-LT"/>
        </w:rPr>
        <w:t>Teisės ir personalo skyriaus patarėja J. Virbauskienė</w:t>
      </w:r>
    </w:p>
    <w:p w14:paraId="19DE91CE" w14:textId="0A8C4DB4" w:rsidR="009E4D03" w:rsidRDefault="009E4D03" w:rsidP="00F6524D">
      <w:pPr>
        <w:pStyle w:val="Pagrindiniotekstotrauka"/>
        <w:tabs>
          <w:tab w:val="left" w:pos="0"/>
        </w:tabs>
        <w:ind w:right="-81" w:firstLine="0"/>
        <w:rPr>
          <w:color w:val="000000" w:themeColor="text1"/>
          <w:lang w:val="lt-LT"/>
        </w:rPr>
      </w:pPr>
    </w:p>
    <w:p w14:paraId="2A2FBDB2" w14:textId="77777777" w:rsidR="009E4D03" w:rsidRDefault="009E4D03" w:rsidP="009E4D03">
      <w:pPr>
        <w:pStyle w:val="Pagrindiniotekstotrauka2"/>
        <w:spacing w:after="0" w:line="240" w:lineRule="auto"/>
        <w:ind w:left="0"/>
      </w:pPr>
      <w:r>
        <w:t>SUDERINTA:</w:t>
      </w:r>
    </w:p>
    <w:p w14:paraId="048D1F19" w14:textId="77777777" w:rsidR="009E4D03" w:rsidRDefault="009E4D03" w:rsidP="009E4D03">
      <w:pPr>
        <w:pStyle w:val="Pagrindiniotekstotrauka2"/>
        <w:spacing w:after="0" w:line="240" w:lineRule="auto"/>
        <w:ind w:left="0"/>
      </w:pPr>
      <w:r>
        <w:t>D. Beliokaitė</w:t>
      </w:r>
    </w:p>
    <w:p w14:paraId="34EEB5DC" w14:textId="77777777" w:rsidR="009E4D03" w:rsidRPr="00BA1BDE" w:rsidRDefault="009E4D03" w:rsidP="009E4D03">
      <w:pPr>
        <w:pStyle w:val="Pagrindiniotekstotrauka2"/>
        <w:spacing w:after="0" w:line="240" w:lineRule="auto"/>
        <w:ind w:left="0"/>
      </w:pPr>
      <w:r>
        <w:t>V</w:t>
      </w:r>
      <w:r w:rsidRPr="00BA1BDE">
        <w:t>. Jasas</w:t>
      </w:r>
    </w:p>
    <w:p w14:paraId="70826692" w14:textId="77777777" w:rsidR="00F25326" w:rsidRDefault="009E4D03" w:rsidP="009E4D03">
      <w:pPr>
        <w:pStyle w:val="Pagrindiniotekstotrauka2"/>
        <w:spacing w:after="0" w:line="240" w:lineRule="auto"/>
        <w:ind w:left="0"/>
      </w:pPr>
      <w:r w:rsidRPr="00BA1BDE">
        <w:t>T. Tuzovaitė-Markūnienė</w:t>
      </w:r>
    </w:p>
    <w:p w14:paraId="438D98E7" w14:textId="6E1552B7" w:rsidR="009E4D03" w:rsidRPr="009E4D03" w:rsidRDefault="00F25326" w:rsidP="009E4D03">
      <w:pPr>
        <w:pStyle w:val="Pagrindiniotekstotrauka2"/>
        <w:spacing w:after="0" w:line="240" w:lineRule="auto"/>
        <w:ind w:left="0"/>
      </w:pPr>
      <w:r>
        <w:t>B. Markauskas</w:t>
      </w:r>
      <w:r w:rsidR="009E4D03">
        <w:tab/>
      </w:r>
    </w:p>
    <w:p w14:paraId="20035047" w14:textId="77777777" w:rsidR="00C06396" w:rsidRDefault="00C06396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bookmarkEnd w:id="5"/>
    <w:p w14:paraId="4F881E77" w14:textId="340594FF" w:rsidR="00F6524D" w:rsidRDefault="00F6524D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p w14:paraId="5531C557" w14:textId="678DE14C" w:rsidR="00F6524D" w:rsidRDefault="00F6524D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p w14:paraId="49090670" w14:textId="7A48CAC1" w:rsidR="006C0326" w:rsidRDefault="006C0326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p w14:paraId="559746AC" w14:textId="277F185E" w:rsidR="006C0326" w:rsidRDefault="006C0326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p w14:paraId="51D6867E" w14:textId="2DF28064" w:rsidR="006C0326" w:rsidRDefault="006C0326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p w14:paraId="4B345664" w14:textId="31E320E8" w:rsidR="006C0326" w:rsidRDefault="006C0326" w:rsidP="00F6524D">
      <w:pPr>
        <w:pStyle w:val="Pagrindiniotekstotrauka"/>
        <w:tabs>
          <w:tab w:val="left" w:pos="0"/>
        </w:tabs>
        <w:ind w:right="-81" w:firstLine="0"/>
        <w:rPr>
          <w:lang w:val="lt-LT"/>
        </w:rPr>
      </w:pPr>
    </w:p>
    <w:p w14:paraId="695283A7" w14:textId="77777777" w:rsidR="00483906" w:rsidRDefault="00483906" w:rsidP="00483906">
      <w:pPr>
        <w:rPr>
          <w:b/>
        </w:rPr>
      </w:pPr>
    </w:p>
    <w:p w14:paraId="7437F2CA" w14:textId="5F0F4EE5" w:rsidR="00E63245" w:rsidRPr="00AE51E7" w:rsidRDefault="00E63245" w:rsidP="00483906">
      <w:pPr>
        <w:jc w:val="center"/>
        <w:rPr>
          <w:b/>
        </w:rPr>
      </w:pPr>
      <w:r w:rsidRPr="00AE51E7">
        <w:rPr>
          <w:b/>
        </w:rPr>
        <w:t>KLAIPĖDOS RAJONO SAVIVALDYBĖS ADMINISTRACIJA</w:t>
      </w:r>
    </w:p>
    <w:p w14:paraId="216A1C41" w14:textId="77777777" w:rsidR="00E63245" w:rsidRPr="00AE51E7" w:rsidRDefault="00E63245" w:rsidP="00E63245">
      <w:pPr>
        <w:jc w:val="center"/>
        <w:rPr>
          <w:b/>
        </w:rPr>
      </w:pPr>
    </w:p>
    <w:p w14:paraId="7ECAC09A" w14:textId="77777777" w:rsidR="00E63245" w:rsidRPr="00AE51E7" w:rsidRDefault="00E63245" w:rsidP="00E63245">
      <w:pPr>
        <w:jc w:val="center"/>
        <w:rPr>
          <w:b/>
        </w:rPr>
      </w:pPr>
      <w:r w:rsidRPr="00AE51E7">
        <w:rPr>
          <w:b/>
        </w:rPr>
        <w:t>AIŠKINAMASIS RAŠTAS</w:t>
      </w:r>
    </w:p>
    <w:p w14:paraId="434BCFBA" w14:textId="5A1FEF5C" w:rsidR="00E63245" w:rsidRPr="00AE51E7" w:rsidRDefault="00E63245" w:rsidP="00E63245">
      <w:pPr>
        <w:jc w:val="center"/>
        <w:rPr>
          <w:b/>
        </w:rPr>
      </w:pPr>
      <w:r w:rsidRPr="00AE51E7">
        <w:rPr>
          <w:b/>
        </w:rPr>
        <w:t>20</w:t>
      </w:r>
      <w:r w:rsidR="001516BA" w:rsidRPr="00AE51E7">
        <w:rPr>
          <w:b/>
        </w:rPr>
        <w:t>2</w:t>
      </w:r>
      <w:r w:rsidR="006A6123">
        <w:rPr>
          <w:b/>
        </w:rPr>
        <w:t>2</w:t>
      </w:r>
      <w:r w:rsidRPr="00AE51E7">
        <w:rPr>
          <w:b/>
        </w:rPr>
        <w:t>-</w:t>
      </w:r>
      <w:r w:rsidR="009507CB">
        <w:rPr>
          <w:b/>
        </w:rPr>
        <w:t>05</w:t>
      </w:r>
      <w:r w:rsidR="00D85949">
        <w:rPr>
          <w:b/>
        </w:rPr>
        <w:t>-</w:t>
      </w:r>
      <w:r w:rsidR="00462283">
        <w:rPr>
          <w:b/>
        </w:rPr>
        <w:t>10</w:t>
      </w:r>
    </w:p>
    <w:p w14:paraId="4E6CEF1B" w14:textId="77777777" w:rsidR="00674ACC" w:rsidRPr="00AE51E7" w:rsidRDefault="00674ACC" w:rsidP="00E63245">
      <w:pPr>
        <w:jc w:val="center"/>
        <w:rPr>
          <w:b/>
        </w:rPr>
      </w:pPr>
    </w:p>
    <w:p w14:paraId="5235B199" w14:textId="01D54484" w:rsidR="004E1BB3" w:rsidRPr="00AE51E7" w:rsidRDefault="00E63245" w:rsidP="00993A3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AE51E7">
        <w:rPr>
          <w:rStyle w:val="Grietas"/>
          <w:rFonts w:ascii="Times New Roman" w:hAnsi="Times New Roman"/>
          <w:szCs w:val="24"/>
        </w:rPr>
        <w:t>DĖL TARYBOS SPRENDIMO „</w:t>
      </w:r>
      <w:r w:rsidR="00993A3D" w:rsidRPr="00AE51E7">
        <w:rPr>
          <w:rFonts w:ascii="Times New Roman" w:hAnsi="Times New Roman"/>
          <w:b/>
          <w:spacing w:val="20"/>
          <w:szCs w:val="24"/>
        </w:rPr>
        <w:t>DĖL</w:t>
      </w:r>
      <w:r w:rsidR="005E0F13" w:rsidRPr="00AE51E7">
        <w:rPr>
          <w:rFonts w:ascii="Times New Roman" w:hAnsi="Times New Roman"/>
          <w:b/>
          <w:spacing w:val="20"/>
          <w:szCs w:val="24"/>
        </w:rPr>
        <w:t xml:space="preserve"> </w:t>
      </w:r>
      <w:r w:rsidR="009E1630">
        <w:rPr>
          <w:rFonts w:ascii="Times New Roman" w:hAnsi="Times New Roman"/>
          <w:b/>
          <w:spacing w:val="20"/>
          <w:szCs w:val="24"/>
        </w:rPr>
        <w:t>audronės balnionienės</w:t>
      </w:r>
      <w:r w:rsidR="00A74A4E" w:rsidRPr="00AE51E7">
        <w:rPr>
          <w:rFonts w:ascii="Times New Roman" w:hAnsi="Times New Roman"/>
          <w:b/>
          <w:spacing w:val="20"/>
          <w:szCs w:val="24"/>
        </w:rPr>
        <w:t xml:space="preserve"> ATLEIDIMO IŠ KLAIPĖDOS RAJONO SAVIVALDYBĖS MERO PAVADUOTOJO PAREIGŲ PRIEŠ TERMINĄ</w:t>
      </w:r>
      <w:r w:rsidR="00993A3D" w:rsidRPr="00AE51E7">
        <w:rPr>
          <w:rFonts w:ascii="Times New Roman" w:hAnsi="Times New Roman"/>
          <w:b/>
          <w:spacing w:val="20"/>
          <w:szCs w:val="24"/>
        </w:rPr>
        <w:t>“</w:t>
      </w:r>
      <w:r w:rsidR="00F46717" w:rsidRPr="00AE51E7">
        <w:rPr>
          <w:rFonts w:ascii="Times New Roman" w:hAnsi="Times New Roman"/>
          <w:b/>
          <w:spacing w:val="20"/>
          <w:szCs w:val="24"/>
        </w:rPr>
        <w:t xml:space="preserve"> PROJEKTO</w:t>
      </w:r>
    </w:p>
    <w:p w14:paraId="57961DBD" w14:textId="4D4103A5" w:rsidR="00993A3D" w:rsidRPr="00AE51E7" w:rsidRDefault="00993A3D" w:rsidP="00993A3D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 w:rsidRPr="00AE51E7">
        <w:rPr>
          <w:rFonts w:ascii="Times New Roman" w:hAnsi="Times New Roman"/>
          <w:b/>
          <w:spacing w:val="20"/>
          <w:szCs w:val="24"/>
        </w:rPr>
        <w:t xml:space="preserve">    </w:t>
      </w:r>
    </w:p>
    <w:p w14:paraId="22C0DA27" w14:textId="34FFCB61" w:rsidR="001516BA" w:rsidRPr="00AE51E7" w:rsidRDefault="001516BA" w:rsidP="001516BA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</w:p>
    <w:p w14:paraId="627F5091" w14:textId="53741F29" w:rsidR="00E81D45" w:rsidRPr="00483CB9" w:rsidRDefault="009E003E" w:rsidP="00483CB9">
      <w:pPr>
        <w:pStyle w:val="Sraopastraipa"/>
        <w:numPr>
          <w:ilvl w:val="0"/>
          <w:numId w:val="14"/>
        </w:numPr>
        <w:tabs>
          <w:tab w:val="left" w:pos="1134"/>
        </w:tabs>
        <w:autoSpaceDN w:val="0"/>
        <w:ind w:left="0" w:firstLine="851"/>
        <w:jc w:val="both"/>
        <w:rPr>
          <w:b/>
        </w:rPr>
      </w:pPr>
      <w:r w:rsidRPr="00A81CB9">
        <w:rPr>
          <w:b/>
        </w:rPr>
        <w:t>Parengto sprendimo projekto tikslai, uždaviniai (ko sprendimo projektu norima pasiekti)</w:t>
      </w:r>
      <w:r w:rsidR="00E63245" w:rsidRPr="00A81CB9">
        <w:rPr>
          <w:b/>
        </w:rPr>
        <w:t>:</w:t>
      </w:r>
      <w:r w:rsidR="00483CB9">
        <w:rPr>
          <w:b/>
        </w:rPr>
        <w:t xml:space="preserve"> </w:t>
      </w:r>
      <w:r w:rsidR="00A74A4E" w:rsidRPr="00AE51E7">
        <w:t>Sprendimo projektu siūloma 202</w:t>
      </w:r>
      <w:r w:rsidR="00657E47">
        <w:t>2</w:t>
      </w:r>
      <w:r w:rsidR="00A74A4E" w:rsidRPr="00AE51E7">
        <w:t xml:space="preserve"> m.</w:t>
      </w:r>
      <w:r w:rsidR="00E01DD8">
        <w:t xml:space="preserve"> </w:t>
      </w:r>
      <w:r w:rsidR="00657E47">
        <w:t xml:space="preserve">gegužės 26 </w:t>
      </w:r>
      <w:r w:rsidR="00A74A4E" w:rsidRPr="00AE51E7">
        <w:t xml:space="preserve">d. atleisti  Klaipėdos rajono savivaldybės mero pavaduotoją </w:t>
      </w:r>
      <w:r w:rsidR="00801F23">
        <w:t>Audronę Balnionienę</w:t>
      </w:r>
      <w:r w:rsidR="00A74A4E" w:rsidRPr="00AE51E7">
        <w:t xml:space="preserve"> iš pareigų prieš terminą.</w:t>
      </w:r>
    </w:p>
    <w:p w14:paraId="7B1CA38A" w14:textId="22DE4ABD" w:rsidR="00E26222" w:rsidRPr="00EE5642" w:rsidRDefault="00687EFB" w:rsidP="00EE5642">
      <w:pPr>
        <w:pStyle w:val="Sraopastraipa"/>
        <w:numPr>
          <w:ilvl w:val="0"/>
          <w:numId w:val="14"/>
        </w:numPr>
        <w:tabs>
          <w:tab w:val="left" w:pos="426"/>
          <w:tab w:val="left" w:pos="1134"/>
          <w:tab w:val="left" w:pos="1276"/>
        </w:tabs>
        <w:ind w:left="0" w:firstLine="851"/>
        <w:jc w:val="both"/>
        <w:rPr>
          <w:b/>
          <w:bCs/>
        </w:rPr>
      </w:pPr>
      <w:r w:rsidRPr="00687EFB">
        <w:rPr>
          <w:b/>
          <w:bCs/>
        </w:rPr>
        <w:t>Kuo vadovaujantis parengtas sprendimo projektas</w:t>
      </w:r>
      <w:r w:rsidR="00322081" w:rsidRPr="00687EFB">
        <w:rPr>
          <w:b/>
          <w:bCs/>
        </w:rPr>
        <w:t>:</w:t>
      </w:r>
      <w:r w:rsidR="001311E4" w:rsidRPr="00687EFB">
        <w:rPr>
          <w:b/>
          <w:bCs/>
        </w:rPr>
        <w:t xml:space="preserve"> </w:t>
      </w:r>
      <w:r w:rsidR="004B0A7A" w:rsidRPr="00AE51E7">
        <w:t>Sprendimo projekt</w:t>
      </w:r>
      <w:r w:rsidR="004B0A7A">
        <w:t xml:space="preserve">as parengtas </w:t>
      </w:r>
      <w:r w:rsidR="005C0F4B">
        <w:t xml:space="preserve">atsižvelgiant </w:t>
      </w:r>
      <w:r w:rsidR="005C0F4B" w:rsidRPr="00EE5642">
        <w:rPr>
          <w:color w:val="000000" w:themeColor="text1"/>
        </w:rPr>
        <w:t xml:space="preserve">į Klaipėdos rajono savivaldybės mero 2022 m. gegužės </w:t>
      </w:r>
      <w:r w:rsidR="005C0F4B" w:rsidRPr="00AB6D82">
        <w:rPr>
          <w:color w:val="000000" w:themeColor="text1"/>
        </w:rPr>
        <w:t>10</w:t>
      </w:r>
      <w:r w:rsidR="005C0F4B" w:rsidRPr="00EE5642">
        <w:rPr>
          <w:color w:val="000000" w:themeColor="text1"/>
        </w:rPr>
        <w:t xml:space="preserve"> d. potvarkį </w:t>
      </w:r>
      <w:r w:rsidR="00193E78" w:rsidRPr="00EE5642">
        <w:rPr>
          <w:color w:val="000000" w:themeColor="text1"/>
        </w:rPr>
        <w:t>Nr. MP-</w:t>
      </w:r>
      <w:r w:rsidR="002222A3">
        <w:rPr>
          <w:color w:val="000000" w:themeColor="text1"/>
        </w:rPr>
        <w:t xml:space="preserve">96 </w:t>
      </w:r>
      <w:r w:rsidR="005C0F4B" w:rsidRPr="00EE5642">
        <w:rPr>
          <w:color w:val="000000" w:themeColor="text1"/>
        </w:rPr>
        <w:t>„Dėl siūlymo atleisti Audronę Balnionienę iš Klaipėdos rajono savivaldybės mero pavaduotojo pareigų“.</w:t>
      </w:r>
      <w:r w:rsidR="00C741DA" w:rsidRPr="00EE5642">
        <w:rPr>
          <w:bCs/>
          <w:color w:val="000000" w:themeColor="text1"/>
        </w:rPr>
        <w:t xml:space="preserve"> </w:t>
      </w:r>
      <w:r w:rsidR="00391D9C" w:rsidRPr="00EE5642">
        <w:rPr>
          <w:bCs/>
          <w:color w:val="000000" w:themeColor="text1"/>
        </w:rPr>
        <w:t>Lietuvos Respublikos vietos savivaldos įstatymo 19 straipsnio 4</w:t>
      </w:r>
      <w:r w:rsidR="00C741DA" w:rsidRPr="00EE5642">
        <w:rPr>
          <w:bCs/>
          <w:color w:val="000000" w:themeColor="text1"/>
        </w:rPr>
        <w:t xml:space="preserve"> dalyje numatyta, kad </w:t>
      </w:r>
      <w:r w:rsidR="00C741DA" w:rsidRPr="00EE5642">
        <w:rPr>
          <w:color w:val="000000" w:themeColor="text1"/>
        </w:rPr>
        <w:t>mero pavaduotojas mero siūlymu prieš terminą netenka savo įgaliojimų, jeigu už sprendimą atleisti mero pavaduotoją slaptu balsavimu balsuoja visų savivaldybės tarybos narių dauguma.</w:t>
      </w:r>
      <w:r w:rsidR="00593C31" w:rsidRPr="00EE5642">
        <w:rPr>
          <w:color w:val="000000" w:themeColor="text1"/>
        </w:rPr>
        <w:t xml:space="preserve"> </w:t>
      </w:r>
      <w:r w:rsidR="003C6B47" w:rsidRPr="00EE5642">
        <w:rPr>
          <w:color w:val="000000" w:themeColor="text1"/>
        </w:rPr>
        <w:t xml:space="preserve">Vadovaujantis </w:t>
      </w:r>
      <w:r w:rsidR="00593C31" w:rsidRPr="00EE5642">
        <w:rPr>
          <w:bCs/>
          <w:color w:val="000000" w:themeColor="text1"/>
        </w:rPr>
        <w:t>Lietuvos Respublikos vietos savivaldos įstatymo 19 straipsnio 10 dal</w:t>
      </w:r>
      <w:r w:rsidR="003C6B47" w:rsidRPr="00EE5642">
        <w:rPr>
          <w:bCs/>
          <w:color w:val="000000" w:themeColor="text1"/>
        </w:rPr>
        <w:t>imi</w:t>
      </w:r>
      <w:r w:rsidR="00593C31" w:rsidRPr="00EE5642">
        <w:rPr>
          <w:bCs/>
          <w:color w:val="000000" w:themeColor="text1"/>
        </w:rPr>
        <w:t>,</w:t>
      </w:r>
      <w:r w:rsidR="003C6B47" w:rsidRPr="00EE5642">
        <w:rPr>
          <w:bCs/>
          <w:color w:val="000000" w:themeColor="text1"/>
        </w:rPr>
        <w:t xml:space="preserve"> </w:t>
      </w:r>
      <w:r w:rsidR="00501B3D">
        <w:rPr>
          <w:bCs/>
          <w:color w:val="000000" w:themeColor="text1"/>
        </w:rPr>
        <w:t>nutrūkus mero pavaduotojo įgaliojimams prieš terminą šio įstatymo 19 straipsnio</w:t>
      </w:r>
      <w:r w:rsidR="00833128">
        <w:rPr>
          <w:color w:val="000000"/>
        </w:rPr>
        <w:t xml:space="preserve"> </w:t>
      </w:r>
      <w:r w:rsidR="00232607">
        <w:rPr>
          <w:color w:val="000000"/>
        </w:rPr>
        <w:t>4 dalyje nustatyta tvarka</w:t>
      </w:r>
      <w:r w:rsidR="003C6B47" w:rsidRPr="00EE5642">
        <w:rPr>
          <w:color w:val="000000"/>
        </w:rPr>
        <w:t>, išmokama 3 mėnesių j</w:t>
      </w:r>
      <w:r w:rsidR="00C95CD6" w:rsidRPr="00EE5642">
        <w:rPr>
          <w:color w:val="000000"/>
        </w:rPr>
        <w:t>o</w:t>
      </w:r>
      <w:r w:rsidR="003C6B47" w:rsidRPr="00EE5642">
        <w:rPr>
          <w:color w:val="000000"/>
        </w:rPr>
        <w:t xml:space="preserve"> vidutinio darbo užmokesčio dydžio išmoka</w:t>
      </w:r>
      <w:r w:rsidR="00B21C72" w:rsidRPr="00EE5642">
        <w:rPr>
          <w:color w:val="000000"/>
        </w:rPr>
        <w:t xml:space="preserve">. Pagal Lietuvos Respublikos darbo kodekso 127 straipsnio 6 dalį </w:t>
      </w:r>
      <w:r w:rsidR="00526C53" w:rsidRPr="00EE5642">
        <w:rPr>
          <w:color w:val="000000"/>
        </w:rPr>
        <w:t xml:space="preserve">pasibaigus darbo santykiams </w:t>
      </w:r>
      <w:r w:rsidR="00B21C72" w:rsidRPr="00EE5642">
        <w:rPr>
          <w:color w:val="000000"/>
        </w:rPr>
        <w:t>turi būti išmokėta kompensacija už nepanaudotas</w:t>
      </w:r>
      <w:r w:rsidR="00596D65" w:rsidRPr="00EE5642">
        <w:rPr>
          <w:color w:val="000000"/>
        </w:rPr>
        <w:t xml:space="preserve"> kasmetines</w:t>
      </w:r>
      <w:r w:rsidR="00B21C72" w:rsidRPr="00EE5642">
        <w:rPr>
          <w:color w:val="000000"/>
        </w:rPr>
        <w:t xml:space="preserve"> atostogas</w:t>
      </w:r>
      <w:r w:rsidR="00596D65" w:rsidRPr="00EE5642">
        <w:rPr>
          <w:color w:val="000000"/>
        </w:rPr>
        <w:t>.</w:t>
      </w:r>
    </w:p>
    <w:p w14:paraId="1F9F8B66" w14:textId="5AF190E8" w:rsidR="00E26222" w:rsidRDefault="00E26222" w:rsidP="00483CB9">
      <w:pPr>
        <w:pStyle w:val="Sraopastraipa"/>
        <w:tabs>
          <w:tab w:val="left" w:pos="1134"/>
          <w:tab w:val="left" w:pos="9072"/>
          <w:tab w:val="left" w:pos="9356"/>
        </w:tabs>
        <w:ind w:left="0" w:firstLine="851"/>
        <w:jc w:val="both"/>
        <w:rPr>
          <w:b/>
          <w:bCs/>
        </w:rPr>
      </w:pPr>
      <w:r w:rsidRPr="00E26222">
        <w:rPr>
          <w:b/>
          <w:bCs/>
          <w:color w:val="000000"/>
        </w:rPr>
        <w:t xml:space="preserve">3. </w:t>
      </w:r>
      <w:r w:rsidRPr="00E26222">
        <w:rPr>
          <w:b/>
          <w:bCs/>
        </w:rPr>
        <w:t>Kaip šiuo metu yra teisiškai reglamentuojami projekte aptariami klausimai:</w:t>
      </w:r>
      <w:r w:rsidR="005415AB">
        <w:rPr>
          <w:b/>
          <w:bCs/>
        </w:rPr>
        <w:t>-</w:t>
      </w:r>
    </w:p>
    <w:p w14:paraId="4295E23A" w14:textId="71B8DDFE" w:rsidR="00322081" w:rsidRPr="00E26222" w:rsidRDefault="00E26222" w:rsidP="00483CB9">
      <w:pPr>
        <w:pStyle w:val="Sraopastraipa"/>
        <w:tabs>
          <w:tab w:val="left" w:pos="1134"/>
          <w:tab w:val="left" w:pos="9072"/>
          <w:tab w:val="left" w:pos="9356"/>
        </w:tabs>
        <w:ind w:left="0" w:firstLine="851"/>
        <w:jc w:val="both"/>
        <w:rPr>
          <w:b/>
          <w:bCs/>
          <w:color w:val="000000"/>
        </w:rPr>
      </w:pPr>
      <w:r>
        <w:rPr>
          <w:b/>
          <w:bCs/>
        </w:rPr>
        <w:t>4</w:t>
      </w:r>
      <w:r w:rsidRPr="00E26222">
        <w:rPr>
          <w:b/>
          <w:bCs/>
        </w:rPr>
        <w:t>.</w:t>
      </w:r>
      <w:r w:rsidR="00322081" w:rsidRPr="00E26222">
        <w:rPr>
          <w:b/>
          <w:bCs/>
        </w:rPr>
        <w:t xml:space="preserve"> </w:t>
      </w:r>
      <w:r w:rsidRPr="00E26222">
        <w:rPr>
          <w:b/>
          <w:bCs/>
        </w:rPr>
        <w:t>Kokių teigiamų rezultatų yra laukiama:</w:t>
      </w:r>
      <w:r>
        <w:rPr>
          <w:bCs/>
        </w:rPr>
        <w:t xml:space="preserve"> </w:t>
      </w:r>
      <w:r w:rsidR="00A74A4E" w:rsidRPr="00AE51E7">
        <w:t>Priėmus sprendimą bus atleista Klaipėdos rajono savivaldybės mero pavaduotoja</w:t>
      </w:r>
      <w:r w:rsidR="00084F28">
        <w:t xml:space="preserve"> Audronė Balnionienė.</w:t>
      </w:r>
    </w:p>
    <w:p w14:paraId="0B149FD1" w14:textId="2DF4E45C" w:rsidR="00322081" w:rsidRPr="00AE51E7" w:rsidRDefault="00396A14" w:rsidP="00483CB9">
      <w:pPr>
        <w:tabs>
          <w:tab w:val="left" w:pos="0"/>
          <w:tab w:val="left" w:pos="851"/>
          <w:tab w:val="left" w:pos="1134"/>
          <w:tab w:val="left" w:pos="1985"/>
          <w:tab w:val="left" w:pos="9072"/>
          <w:tab w:val="left" w:pos="9356"/>
          <w:tab w:val="right" w:pos="9639"/>
        </w:tabs>
        <w:ind w:right="-81" w:firstLine="851"/>
        <w:jc w:val="both"/>
      </w:pPr>
      <w:r>
        <w:rPr>
          <w:b/>
          <w:bCs/>
        </w:rPr>
        <w:t>5</w:t>
      </w:r>
      <w:r w:rsidR="00322081" w:rsidRPr="009F328E">
        <w:rPr>
          <w:b/>
          <w:bCs/>
        </w:rPr>
        <w:t xml:space="preserve">. </w:t>
      </w:r>
      <w:r w:rsidR="009F328E" w:rsidRPr="009F328E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="009F328E" w:rsidRPr="009F328E">
        <w:rPr>
          <w:b/>
          <w:bCs/>
        </w:rPr>
        <w:t xml:space="preserve"> ir kokių priemonių būtina imtis, siekiant išvengti neigiamų pasekmių</w:t>
      </w:r>
      <w:r w:rsidR="00322081" w:rsidRPr="009F328E">
        <w:rPr>
          <w:b/>
          <w:bCs/>
        </w:rPr>
        <w:t>:</w:t>
      </w:r>
      <w:r w:rsidR="00322081" w:rsidRPr="00AE51E7">
        <w:rPr>
          <w:b/>
          <w:bCs/>
        </w:rPr>
        <w:t xml:space="preserve"> </w:t>
      </w:r>
      <w:r w:rsidR="00214230" w:rsidRPr="00AE51E7">
        <w:t>neigiamų pasekmių nenumatoma.</w:t>
      </w:r>
    </w:p>
    <w:p w14:paraId="1DC89616" w14:textId="0C03E365" w:rsidR="00376166" w:rsidRDefault="00396A14" w:rsidP="00483CB9">
      <w:pPr>
        <w:tabs>
          <w:tab w:val="left" w:pos="1134"/>
          <w:tab w:val="right" w:pos="9639"/>
        </w:tabs>
        <w:ind w:firstLine="851"/>
        <w:jc w:val="both"/>
        <w:rPr>
          <w:i/>
          <w:iCs/>
          <w:color w:val="FF0000"/>
        </w:rPr>
      </w:pPr>
      <w:r>
        <w:rPr>
          <w:b/>
        </w:rPr>
        <w:t>6</w:t>
      </w:r>
      <w:r w:rsidR="00322081" w:rsidRPr="00AE51E7">
        <w:rPr>
          <w:b/>
        </w:rPr>
        <w:t xml:space="preserve">. </w:t>
      </w:r>
      <w:r w:rsidR="00632AC0" w:rsidRPr="00632AC0">
        <w:rPr>
          <w:rStyle w:val="FontStyle150"/>
          <w:b/>
          <w:bCs/>
          <w:sz w:val="24"/>
          <w:szCs w:val="24"/>
        </w:rPr>
        <w:t>Kokius teisės aktus būtina pakeisti ar panaikinti, priėmus teikiamą Savivaldybės tarybos sprendimo projektą</w:t>
      </w:r>
      <w:r w:rsidR="00322081" w:rsidRPr="00632AC0">
        <w:rPr>
          <w:b/>
          <w:bCs/>
        </w:rPr>
        <w:t>:</w:t>
      </w:r>
      <w:r w:rsidR="00322081" w:rsidRPr="00632AC0">
        <w:t xml:space="preserve"> </w:t>
      </w:r>
      <w:r w:rsidR="007B4117">
        <w:t>nėra.</w:t>
      </w:r>
    </w:p>
    <w:p w14:paraId="12ECEC41" w14:textId="7AD510BC" w:rsidR="00322081" w:rsidRPr="00376166" w:rsidRDefault="00396A14" w:rsidP="00483CB9">
      <w:pPr>
        <w:tabs>
          <w:tab w:val="left" w:pos="1134"/>
          <w:tab w:val="right" w:pos="9639"/>
        </w:tabs>
        <w:ind w:firstLine="851"/>
        <w:jc w:val="both"/>
        <w:rPr>
          <w:i/>
          <w:iCs/>
          <w:color w:val="FF0000"/>
        </w:rPr>
      </w:pPr>
      <w:r>
        <w:rPr>
          <w:b/>
          <w:bCs/>
        </w:rPr>
        <w:t>7</w:t>
      </w:r>
      <w:r w:rsidR="00322081" w:rsidRPr="00376166">
        <w:rPr>
          <w:b/>
          <w:bCs/>
        </w:rPr>
        <w:t xml:space="preserve">. </w:t>
      </w:r>
      <w:r w:rsidR="00376166" w:rsidRPr="00376166">
        <w:rPr>
          <w:b/>
        </w:rPr>
        <w:t>Projekto rengimo metu gauti specialistų vertinimai ir išvados. Ekonominiai apskaičiavimai</w:t>
      </w:r>
      <w:r w:rsidR="00322081" w:rsidRPr="00376166">
        <w:rPr>
          <w:b/>
        </w:rPr>
        <w:t>:</w:t>
      </w:r>
      <w:r w:rsidR="00322081" w:rsidRPr="00376166">
        <w:rPr>
          <w:bCs/>
        </w:rPr>
        <w:t xml:space="preserve"> </w:t>
      </w:r>
      <w:r w:rsidR="007B4117">
        <w:rPr>
          <w:bCs/>
        </w:rPr>
        <w:t>nėra.</w:t>
      </w:r>
    </w:p>
    <w:p w14:paraId="0A0F6582" w14:textId="24C2EC51" w:rsidR="00033262" w:rsidRPr="00AE51E7" w:rsidRDefault="00F94284" w:rsidP="00483CB9">
      <w:pPr>
        <w:tabs>
          <w:tab w:val="left" w:pos="1134"/>
        </w:tabs>
        <w:autoSpaceDE w:val="0"/>
        <w:autoSpaceDN w:val="0"/>
        <w:adjustRightInd w:val="0"/>
        <w:ind w:firstLine="851"/>
        <w:jc w:val="both"/>
      </w:pPr>
      <w:r>
        <w:rPr>
          <w:b/>
          <w:bCs/>
        </w:rPr>
        <w:t>8</w:t>
      </w:r>
      <w:r w:rsidR="00322081" w:rsidRPr="00AE51E7">
        <w:rPr>
          <w:b/>
          <w:bCs/>
        </w:rPr>
        <w:t>. Sprendimo įgyvendinimui reikalingos lėš</w:t>
      </w:r>
      <w:r w:rsidR="00033262" w:rsidRPr="00AE51E7">
        <w:rPr>
          <w:b/>
          <w:bCs/>
        </w:rPr>
        <w:t>os</w:t>
      </w:r>
      <w:r w:rsidR="008A5E2A">
        <w:rPr>
          <w:b/>
          <w:bCs/>
        </w:rPr>
        <w:t>:</w:t>
      </w:r>
      <w:r w:rsidR="00A74A4E" w:rsidRPr="00AE51E7">
        <w:t xml:space="preserve"> Atleidus Klaipėdos rajono savivaldybės mero pavaduotoją </w:t>
      </w:r>
      <w:r w:rsidR="00412429">
        <w:t>Audronę Balnionienę</w:t>
      </w:r>
      <w:r w:rsidR="00A74A4E" w:rsidRPr="00AE51E7">
        <w:t xml:space="preserve"> iš pareigų, būtų išmokėt</w:t>
      </w:r>
      <w:r w:rsidR="00E34F07">
        <w:t xml:space="preserve">as priklausantis atlyginimas, </w:t>
      </w:r>
      <w:r w:rsidR="00A74A4E" w:rsidRPr="00AE51E7">
        <w:t xml:space="preserve"> išmoka ir kompensacija už nepanaudotas kasmetines atostogas.</w:t>
      </w:r>
    </w:p>
    <w:p w14:paraId="282C4679" w14:textId="322FABA1" w:rsidR="00F9521D" w:rsidRPr="004A2120" w:rsidRDefault="0056247E" w:rsidP="00483CB9">
      <w:pPr>
        <w:tabs>
          <w:tab w:val="left" w:pos="540"/>
          <w:tab w:val="left" w:pos="1134"/>
          <w:tab w:val="right" w:pos="9639"/>
        </w:tabs>
        <w:ind w:right="-81" w:firstLine="851"/>
        <w:jc w:val="both"/>
        <w:rPr>
          <w:bCs/>
          <w:lang w:eastAsia="lt-LT"/>
        </w:rPr>
      </w:pPr>
      <w:r>
        <w:rPr>
          <w:b/>
          <w:bCs/>
        </w:rPr>
        <w:t>9</w:t>
      </w:r>
      <w:r w:rsidR="000E6D9C" w:rsidRPr="004A2120">
        <w:rPr>
          <w:b/>
          <w:bCs/>
        </w:rPr>
        <w:t xml:space="preserve">. </w:t>
      </w:r>
      <w:r w:rsidR="00E63245" w:rsidRPr="004A2120">
        <w:rPr>
          <w:b/>
          <w:bCs/>
        </w:rPr>
        <w:t>Kiti, autoriaus nuomone, reikalingi pagrindimai ir paaiškinima</w:t>
      </w:r>
      <w:r w:rsidR="00E63245" w:rsidRPr="004A2120">
        <w:rPr>
          <w:b/>
          <w:bCs/>
          <w:lang w:eastAsia="lt-LT"/>
        </w:rPr>
        <w:t>i:</w:t>
      </w:r>
      <w:r w:rsidR="00E63245" w:rsidRPr="004A2120">
        <w:rPr>
          <w:bCs/>
          <w:lang w:eastAsia="lt-LT"/>
        </w:rPr>
        <w:t xml:space="preserve"> </w:t>
      </w:r>
      <w:r w:rsidR="00A74A4E" w:rsidRPr="004A2120">
        <w:rPr>
          <w:bCs/>
          <w:lang w:eastAsia="lt-LT"/>
        </w:rPr>
        <w:t>nėra.</w:t>
      </w:r>
    </w:p>
    <w:p w14:paraId="27FB46AD" w14:textId="77777777" w:rsidR="00D072EF" w:rsidRPr="00AE51E7" w:rsidRDefault="00D072EF" w:rsidP="00D072EF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3F967FC5" w14:textId="77777777" w:rsidR="004E1BB3" w:rsidRPr="00AE51E7" w:rsidRDefault="004E1BB3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0FDD868E" w14:textId="07F0CC93" w:rsidR="004E1BB3" w:rsidRPr="00A74A4E" w:rsidRDefault="004E1BB3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1F28EA37" w14:textId="77777777" w:rsidR="0018537D" w:rsidRPr="00A74A4E" w:rsidRDefault="0018537D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6B18D6EF" w14:textId="5360DCA6" w:rsidR="002A1682" w:rsidRPr="006260CE" w:rsidRDefault="00E91384" w:rsidP="00DE1713">
      <w:pPr>
        <w:pStyle w:val="Pagrindiniotekstotrauka"/>
        <w:tabs>
          <w:tab w:val="left" w:pos="0"/>
        </w:tabs>
        <w:ind w:right="-81" w:firstLine="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Teisės ir personalo skyriaus</w:t>
      </w:r>
      <w:r w:rsidR="00D163E4">
        <w:rPr>
          <w:color w:val="000000" w:themeColor="text1"/>
          <w:lang w:val="lt-LT"/>
        </w:rPr>
        <w:t xml:space="preserve"> patarėja </w:t>
      </w:r>
      <w:r w:rsidR="00D163E4">
        <w:rPr>
          <w:color w:val="000000" w:themeColor="text1"/>
          <w:lang w:val="lt-LT"/>
        </w:rPr>
        <w:tab/>
        <w:t>Jurgita Virbauskienė</w:t>
      </w:r>
      <w:r>
        <w:rPr>
          <w:color w:val="000000" w:themeColor="text1"/>
          <w:lang w:val="lt-LT"/>
        </w:rPr>
        <w:t xml:space="preserve"> </w:t>
      </w:r>
    </w:p>
    <w:sectPr w:rsidR="002A1682" w:rsidRPr="006260CE" w:rsidSect="002F5F21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0126" w14:textId="77777777" w:rsidR="005A33DE" w:rsidRDefault="005A33DE">
      <w:r>
        <w:separator/>
      </w:r>
    </w:p>
  </w:endnote>
  <w:endnote w:type="continuationSeparator" w:id="0">
    <w:p w14:paraId="02991B2D" w14:textId="77777777" w:rsidR="005A33DE" w:rsidRDefault="005A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7CCD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1573" w14:textId="77777777" w:rsidR="005A33DE" w:rsidRDefault="005A33DE">
      <w:r>
        <w:separator/>
      </w:r>
    </w:p>
  </w:footnote>
  <w:footnote w:type="continuationSeparator" w:id="0">
    <w:p w14:paraId="1E5493F8" w14:textId="77777777" w:rsidR="005A33DE" w:rsidRDefault="005A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9FB7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276347"/>
    <w:multiLevelType w:val="hybridMultilevel"/>
    <w:tmpl w:val="26A63340"/>
    <w:lvl w:ilvl="0" w:tplc="8662D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CF525F9"/>
    <w:multiLevelType w:val="hybridMultilevel"/>
    <w:tmpl w:val="4F669572"/>
    <w:lvl w:ilvl="0" w:tplc="11264D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508442963">
    <w:abstractNumId w:val="13"/>
  </w:num>
  <w:num w:numId="2" w16cid:durableId="1552614657">
    <w:abstractNumId w:val="0"/>
  </w:num>
  <w:num w:numId="3" w16cid:durableId="9967653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64187">
    <w:abstractNumId w:val="4"/>
  </w:num>
  <w:num w:numId="5" w16cid:durableId="2077632219">
    <w:abstractNumId w:val="8"/>
  </w:num>
  <w:num w:numId="6" w16cid:durableId="105735868">
    <w:abstractNumId w:val="11"/>
  </w:num>
  <w:num w:numId="7" w16cid:durableId="1329944802">
    <w:abstractNumId w:val="12"/>
  </w:num>
  <w:num w:numId="8" w16cid:durableId="145896087">
    <w:abstractNumId w:val="15"/>
  </w:num>
  <w:num w:numId="9" w16cid:durableId="2098406550">
    <w:abstractNumId w:val="2"/>
  </w:num>
  <w:num w:numId="10" w16cid:durableId="279605884">
    <w:abstractNumId w:val="1"/>
  </w:num>
  <w:num w:numId="11" w16cid:durableId="1952786698">
    <w:abstractNumId w:val="6"/>
  </w:num>
  <w:num w:numId="12" w16cid:durableId="1981835289">
    <w:abstractNumId w:val="7"/>
  </w:num>
  <w:num w:numId="13" w16cid:durableId="1312514902">
    <w:abstractNumId w:val="3"/>
  </w:num>
  <w:num w:numId="14" w16cid:durableId="1924753643">
    <w:abstractNumId w:val="5"/>
  </w:num>
  <w:num w:numId="15" w16cid:durableId="1109661664">
    <w:abstractNumId w:val="10"/>
  </w:num>
  <w:num w:numId="16" w16cid:durableId="1988587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45D0"/>
    <w:rsid w:val="0002148B"/>
    <w:rsid w:val="000308C8"/>
    <w:rsid w:val="00032E66"/>
    <w:rsid w:val="00033262"/>
    <w:rsid w:val="00034879"/>
    <w:rsid w:val="00043E00"/>
    <w:rsid w:val="00054147"/>
    <w:rsid w:val="00070ECA"/>
    <w:rsid w:val="00074609"/>
    <w:rsid w:val="00076B1F"/>
    <w:rsid w:val="00077B70"/>
    <w:rsid w:val="00084F28"/>
    <w:rsid w:val="00090283"/>
    <w:rsid w:val="000910E1"/>
    <w:rsid w:val="00091C2F"/>
    <w:rsid w:val="00097DFD"/>
    <w:rsid w:val="000A20A0"/>
    <w:rsid w:val="000A529F"/>
    <w:rsid w:val="000A67BC"/>
    <w:rsid w:val="000C0DF3"/>
    <w:rsid w:val="000C1C62"/>
    <w:rsid w:val="000D1BB3"/>
    <w:rsid w:val="000E06EC"/>
    <w:rsid w:val="000E4029"/>
    <w:rsid w:val="000E6D9C"/>
    <w:rsid w:val="000F183C"/>
    <w:rsid w:val="000F2837"/>
    <w:rsid w:val="000F5292"/>
    <w:rsid w:val="001103C3"/>
    <w:rsid w:val="001144A6"/>
    <w:rsid w:val="00121ACB"/>
    <w:rsid w:val="00125870"/>
    <w:rsid w:val="001311E4"/>
    <w:rsid w:val="001337C1"/>
    <w:rsid w:val="0014045A"/>
    <w:rsid w:val="001516BA"/>
    <w:rsid w:val="00155682"/>
    <w:rsid w:val="001567CB"/>
    <w:rsid w:val="001607A6"/>
    <w:rsid w:val="001642FF"/>
    <w:rsid w:val="00170C2C"/>
    <w:rsid w:val="00177D31"/>
    <w:rsid w:val="00184B50"/>
    <w:rsid w:val="0018537D"/>
    <w:rsid w:val="00193E78"/>
    <w:rsid w:val="00194CA8"/>
    <w:rsid w:val="00196076"/>
    <w:rsid w:val="001B3190"/>
    <w:rsid w:val="001B7500"/>
    <w:rsid w:val="001C527B"/>
    <w:rsid w:val="001C63D9"/>
    <w:rsid w:val="001C6841"/>
    <w:rsid w:val="001D7B2B"/>
    <w:rsid w:val="001D7C0A"/>
    <w:rsid w:val="001E4074"/>
    <w:rsid w:val="001F6E0D"/>
    <w:rsid w:val="0020746A"/>
    <w:rsid w:val="00211C51"/>
    <w:rsid w:val="0021210C"/>
    <w:rsid w:val="00214230"/>
    <w:rsid w:val="002156CC"/>
    <w:rsid w:val="00216A0E"/>
    <w:rsid w:val="00217747"/>
    <w:rsid w:val="00217E4E"/>
    <w:rsid w:val="002222A3"/>
    <w:rsid w:val="00224208"/>
    <w:rsid w:val="00230792"/>
    <w:rsid w:val="00232607"/>
    <w:rsid w:val="00237067"/>
    <w:rsid w:val="002403D8"/>
    <w:rsid w:val="00242123"/>
    <w:rsid w:val="00242C5F"/>
    <w:rsid w:val="00243DEE"/>
    <w:rsid w:val="00261D78"/>
    <w:rsid w:val="002642F4"/>
    <w:rsid w:val="00272A21"/>
    <w:rsid w:val="0027545A"/>
    <w:rsid w:val="00290B9C"/>
    <w:rsid w:val="002947B2"/>
    <w:rsid w:val="00295711"/>
    <w:rsid w:val="00296E11"/>
    <w:rsid w:val="002A1682"/>
    <w:rsid w:val="002C0283"/>
    <w:rsid w:val="002D2E10"/>
    <w:rsid w:val="002D2F5F"/>
    <w:rsid w:val="002E047D"/>
    <w:rsid w:val="002E3BEC"/>
    <w:rsid w:val="002F3C3C"/>
    <w:rsid w:val="002F5F21"/>
    <w:rsid w:val="00311FCE"/>
    <w:rsid w:val="00322081"/>
    <w:rsid w:val="00322536"/>
    <w:rsid w:val="00323618"/>
    <w:rsid w:val="00324581"/>
    <w:rsid w:val="00331580"/>
    <w:rsid w:val="00342F53"/>
    <w:rsid w:val="003436F1"/>
    <w:rsid w:val="00365FD0"/>
    <w:rsid w:val="00373275"/>
    <w:rsid w:val="00376166"/>
    <w:rsid w:val="0038001B"/>
    <w:rsid w:val="003802D1"/>
    <w:rsid w:val="00385FBF"/>
    <w:rsid w:val="003877AC"/>
    <w:rsid w:val="00391D9C"/>
    <w:rsid w:val="00392CD6"/>
    <w:rsid w:val="00394FB9"/>
    <w:rsid w:val="00396A14"/>
    <w:rsid w:val="003A030A"/>
    <w:rsid w:val="003A2057"/>
    <w:rsid w:val="003B0414"/>
    <w:rsid w:val="003B1A34"/>
    <w:rsid w:val="003B63F9"/>
    <w:rsid w:val="003B735D"/>
    <w:rsid w:val="003C0C28"/>
    <w:rsid w:val="003C1E38"/>
    <w:rsid w:val="003C235D"/>
    <w:rsid w:val="003C36D9"/>
    <w:rsid w:val="003C4F8D"/>
    <w:rsid w:val="003C6B47"/>
    <w:rsid w:val="003D1560"/>
    <w:rsid w:val="003D7638"/>
    <w:rsid w:val="003E04B8"/>
    <w:rsid w:val="003E3972"/>
    <w:rsid w:val="003F0821"/>
    <w:rsid w:val="003F1193"/>
    <w:rsid w:val="00400ED8"/>
    <w:rsid w:val="00407F54"/>
    <w:rsid w:val="00412429"/>
    <w:rsid w:val="00412BEB"/>
    <w:rsid w:val="0041363A"/>
    <w:rsid w:val="00413B8F"/>
    <w:rsid w:val="00421E1A"/>
    <w:rsid w:val="0043473A"/>
    <w:rsid w:val="00442E5C"/>
    <w:rsid w:val="004506C5"/>
    <w:rsid w:val="00457BC4"/>
    <w:rsid w:val="00462283"/>
    <w:rsid w:val="004635C5"/>
    <w:rsid w:val="004648F5"/>
    <w:rsid w:val="00464A23"/>
    <w:rsid w:val="00465CE3"/>
    <w:rsid w:val="00482E5C"/>
    <w:rsid w:val="00483906"/>
    <w:rsid w:val="00483CB9"/>
    <w:rsid w:val="00485D9C"/>
    <w:rsid w:val="004A1C3C"/>
    <w:rsid w:val="004A209E"/>
    <w:rsid w:val="004A2120"/>
    <w:rsid w:val="004B0A7A"/>
    <w:rsid w:val="004B1CEB"/>
    <w:rsid w:val="004D6011"/>
    <w:rsid w:val="004E1BB3"/>
    <w:rsid w:val="004E272F"/>
    <w:rsid w:val="004E30E8"/>
    <w:rsid w:val="004E5037"/>
    <w:rsid w:val="00501B3D"/>
    <w:rsid w:val="00515545"/>
    <w:rsid w:val="00516AE4"/>
    <w:rsid w:val="00522798"/>
    <w:rsid w:val="00525372"/>
    <w:rsid w:val="00526C53"/>
    <w:rsid w:val="00527546"/>
    <w:rsid w:val="00534170"/>
    <w:rsid w:val="005415AB"/>
    <w:rsid w:val="005425DF"/>
    <w:rsid w:val="005455B7"/>
    <w:rsid w:val="00546150"/>
    <w:rsid w:val="0056247E"/>
    <w:rsid w:val="00566F21"/>
    <w:rsid w:val="005671C3"/>
    <w:rsid w:val="0056737D"/>
    <w:rsid w:val="00572A8B"/>
    <w:rsid w:val="00573458"/>
    <w:rsid w:val="0057489D"/>
    <w:rsid w:val="005824C3"/>
    <w:rsid w:val="00582E1E"/>
    <w:rsid w:val="00593546"/>
    <w:rsid w:val="00593C31"/>
    <w:rsid w:val="00596D65"/>
    <w:rsid w:val="005A28B7"/>
    <w:rsid w:val="005A33DE"/>
    <w:rsid w:val="005B1F07"/>
    <w:rsid w:val="005B779C"/>
    <w:rsid w:val="005C0F4B"/>
    <w:rsid w:val="005C5272"/>
    <w:rsid w:val="005D0240"/>
    <w:rsid w:val="005E0F13"/>
    <w:rsid w:val="005E21DC"/>
    <w:rsid w:val="005F1A4D"/>
    <w:rsid w:val="00604DD7"/>
    <w:rsid w:val="00617399"/>
    <w:rsid w:val="006260CE"/>
    <w:rsid w:val="00631236"/>
    <w:rsid w:val="00632AC0"/>
    <w:rsid w:val="00642920"/>
    <w:rsid w:val="00643525"/>
    <w:rsid w:val="00643FA5"/>
    <w:rsid w:val="00645556"/>
    <w:rsid w:val="00651547"/>
    <w:rsid w:val="006518B3"/>
    <w:rsid w:val="00654495"/>
    <w:rsid w:val="00656F98"/>
    <w:rsid w:val="00657E47"/>
    <w:rsid w:val="00661AE0"/>
    <w:rsid w:val="00667F14"/>
    <w:rsid w:val="00674ACC"/>
    <w:rsid w:val="00676BC6"/>
    <w:rsid w:val="00685454"/>
    <w:rsid w:val="00687EFB"/>
    <w:rsid w:val="00691807"/>
    <w:rsid w:val="006A1598"/>
    <w:rsid w:val="006A2277"/>
    <w:rsid w:val="006A2956"/>
    <w:rsid w:val="006A587B"/>
    <w:rsid w:val="006A6123"/>
    <w:rsid w:val="006A7978"/>
    <w:rsid w:val="006A7F03"/>
    <w:rsid w:val="006B5E08"/>
    <w:rsid w:val="006B63E7"/>
    <w:rsid w:val="006C0326"/>
    <w:rsid w:val="006C30DF"/>
    <w:rsid w:val="006C35D4"/>
    <w:rsid w:val="006C5C9D"/>
    <w:rsid w:val="006C5F00"/>
    <w:rsid w:val="006D2B01"/>
    <w:rsid w:val="006D457E"/>
    <w:rsid w:val="006D7468"/>
    <w:rsid w:val="006E3A7A"/>
    <w:rsid w:val="006E404B"/>
    <w:rsid w:val="006E59CC"/>
    <w:rsid w:val="006F245B"/>
    <w:rsid w:val="006F62BF"/>
    <w:rsid w:val="00715E24"/>
    <w:rsid w:val="00726F90"/>
    <w:rsid w:val="00732DEF"/>
    <w:rsid w:val="00735F04"/>
    <w:rsid w:val="0074055C"/>
    <w:rsid w:val="00740735"/>
    <w:rsid w:val="00744D04"/>
    <w:rsid w:val="00762A65"/>
    <w:rsid w:val="007718E2"/>
    <w:rsid w:val="00780EB1"/>
    <w:rsid w:val="007816E1"/>
    <w:rsid w:val="00787E91"/>
    <w:rsid w:val="007A4EF2"/>
    <w:rsid w:val="007A5C90"/>
    <w:rsid w:val="007A5D2D"/>
    <w:rsid w:val="007B0E29"/>
    <w:rsid w:val="007B112D"/>
    <w:rsid w:val="007B1B81"/>
    <w:rsid w:val="007B4117"/>
    <w:rsid w:val="007C12BD"/>
    <w:rsid w:val="007C3E19"/>
    <w:rsid w:val="007D1DFF"/>
    <w:rsid w:val="007E29E5"/>
    <w:rsid w:val="007F0142"/>
    <w:rsid w:val="007F6271"/>
    <w:rsid w:val="008017B4"/>
    <w:rsid w:val="00801F23"/>
    <w:rsid w:val="00802D1E"/>
    <w:rsid w:val="00810313"/>
    <w:rsid w:val="00830B4E"/>
    <w:rsid w:val="00832E82"/>
    <w:rsid w:val="00833128"/>
    <w:rsid w:val="00834C98"/>
    <w:rsid w:val="00843513"/>
    <w:rsid w:val="00847D4D"/>
    <w:rsid w:val="008544A3"/>
    <w:rsid w:val="00854C88"/>
    <w:rsid w:val="00861982"/>
    <w:rsid w:val="00867F87"/>
    <w:rsid w:val="00885B17"/>
    <w:rsid w:val="00894D73"/>
    <w:rsid w:val="008A4DFF"/>
    <w:rsid w:val="008A5DD0"/>
    <w:rsid w:val="008A5E2A"/>
    <w:rsid w:val="008A69B6"/>
    <w:rsid w:val="008B1C05"/>
    <w:rsid w:val="008B32AB"/>
    <w:rsid w:val="008B6EA9"/>
    <w:rsid w:val="008C122A"/>
    <w:rsid w:val="008C3330"/>
    <w:rsid w:val="008C58AB"/>
    <w:rsid w:val="008D3E22"/>
    <w:rsid w:val="008E6655"/>
    <w:rsid w:val="008F38B8"/>
    <w:rsid w:val="00901FEC"/>
    <w:rsid w:val="00907FAC"/>
    <w:rsid w:val="00911E94"/>
    <w:rsid w:val="00913839"/>
    <w:rsid w:val="00914DFD"/>
    <w:rsid w:val="00916665"/>
    <w:rsid w:val="00924F77"/>
    <w:rsid w:val="009261BF"/>
    <w:rsid w:val="00937150"/>
    <w:rsid w:val="00942C0C"/>
    <w:rsid w:val="009444AF"/>
    <w:rsid w:val="0095065A"/>
    <w:rsid w:val="009507CB"/>
    <w:rsid w:val="00953355"/>
    <w:rsid w:val="0095767F"/>
    <w:rsid w:val="0096506E"/>
    <w:rsid w:val="00980BB0"/>
    <w:rsid w:val="009834F2"/>
    <w:rsid w:val="00990BE4"/>
    <w:rsid w:val="009911D9"/>
    <w:rsid w:val="00993A3D"/>
    <w:rsid w:val="009A031E"/>
    <w:rsid w:val="009A47B7"/>
    <w:rsid w:val="009A6D8D"/>
    <w:rsid w:val="009A78B1"/>
    <w:rsid w:val="009B1C92"/>
    <w:rsid w:val="009B1E9C"/>
    <w:rsid w:val="009B1ED2"/>
    <w:rsid w:val="009C2EA9"/>
    <w:rsid w:val="009C7C60"/>
    <w:rsid w:val="009D0497"/>
    <w:rsid w:val="009D706A"/>
    <w:rsid w:val="009D7708"/>
    <w:rsid w:val="009E003E"/>
    <w:rsid w:val="009E039D"/>
    <w:rsid w:val="009E1630"/>
    <w:rsid w:val="009E2AF8"/>
    <w:rsid w:val="009E452F"/>
    <w:rsid w:val="009E4D03"/>
    <w:rsid w:val="009E6C5C"/>
    <w:rsid w:val="009F14CF"/>
    <w:rsid w:val="009F2C54"/>
    <w:rsid w:val="009F328E"/>
    <w:rsid w:val="00A122B3"/>
    <w:rsid w:val="00A12FE7"/>
    <w:rsid w:val="00A13C0E"/>
    <w:rsid w:val="00A14B5A"/>
    <w:rsid w:val="00A27C6B"/>
    <w:rsid w:val="00A46441"/>
    <w:rsid w:val="00A51253"/>
    <w:rsid w:val="00A54D39"/>
    <w:rsid w:val="00A5559E"/>
    <w:rsid w:val="00A621D0"/>
    <w:rsid w:val="00A65D28"/>
    <w:rsid w:val="00A73A4F"/>
    <w:rsid w:val="00A74A4E"/>
    <w:rsid w:val="00A76736"/>
    <w:rsid w:val="00A76D04"/>
    <w:rsid w:val="00A81CB9"/>
    <w:rsid w:val="00A81DD6"/>
    <w:rsid w:val="00A82A6C"/>
    <w:rsid w:val="00A8451A"/>
    <w:rsid w:val="00A87BAA"/>
    <w:rsid w:val="00A92AEA"/>
    <w:rsid w:val="00AA0550"/>
    <w:rsid w:val="00AA0897"/>
    <w:rsid w:val="00AA6677"/>
    <w:rsid w:val="00AB3B1C"/>
    <w:rsid w:val="00AB6D82"/>
    <w:rsid w:val="00AD1AD4"/>
    <w:rsid w:val="00AD1CB0"/>
    <w:rsid w:val="00AD455C"/>
    <w:rsid w:val="00AD57BD"/>
    <w:rsid w:val="00AD7A8E"/>
    <w:rsid w:val="00AE4471"/>
    <w:rsid w:val="00AE51E7"/>
    <w:rsid w:val="00B15384"/>
    <w:rsid w:val="00B1793A"/>
    <w:rsid w:val="00B21C72"/>
    <w:rsid w:val="00B455D9"/>
    <w:rsid w:val="00B465FD"/>
    <w:rsid w:val="00B47142"/>
    <w:rsid w:val="00B5183C"/>
    <w:rsid w:val="00B52B55"/>
    <w:rsid w:val="00B53A0B"/>
    <w:rsid w:val="00B638B4"/>
    <w:rsid w:val="00B7498D"/>
    <w:rsid w:val="00B75978"/>
    <w:rsid w:val="00B75E64"/>
    <w:rsid w:val="00B826FC"/>
    <w:rsid w:val="00B912CF"/>
    <w:rsid w:val="00B921E5"/>
    <w:rsid w:val="00BA1BDE"/>
    <w:rsid w:val="00BC1465"/>
    <w:rsid w:val="00BC2017"/>
    <w:rsid w:val="00BC4317"/>
    <w:rsid w:val="00BC7B78"/>
    <w:rsid w:val="00BD2177"/>
    <w:rsid w:val="00BD3403"/>
    <w:rsid w:val="00BD560B"/>
    <w:rsid w:val="00BD56DD"/>
    <w:rsid w:val="00BF0CD1"/>
    <w:rsid w:val="00BF251B"/>
    <w:rsid w:val="00BF5BB5"/>
    <w:rsid w:val="00C06396"/>
    <w:rsid w:val="00C1796E"/>
    <w:rsid w:val="00C17DD9"/>
    <w:rsid w:val="00C21223"/>
    <w:rsid w:val="00C21E5A"/>
    <w:rsid w:val="00C27ED5"/>
    <w:rsid w:val="00C35D19"/>
    <w:rsid w:val="00C36295"/>
    <w:rsid w:val="00C36443"/>
    <w:rsid w:val="00C368CE"/>
    <w:rsid w:val="00C37543"/>
    <w:rsid w:val="00C415C2"/>
    <w:rsid w:val="00C51719"/>
    <w:rsid w:val="00C577ED"/>
    <w:rsid w:val="00C641F8"/>
    <w:rsid w:val="00C67792"/>
    <w:rsid w:val="00C67C62"/>
    <w:rsid w:val="00C741DA"/>
    <w:rsid w:val="00C77A89"/>
    <w:rsid w:val="00C80F8D"/>
    <w:rsid w:val="00C85DD2"/>
    <w:rsid w:val="00C91710"/>
    <w:rsid w:val="00C92D11"/>
    <w:rsid w:val="00C95CD6"/>
    <w:rsid w:val="00CA1263"/>
    <w:rsid w:val="00CA1CA8"/>
    <w:rsid w:val="00CA51DD"/>
    <w:rsid w:val="00CD079B"/>
    <w:rsid w:val="00CD1091"/>
    <w:rsid w:val="00CD2E00"/>
    <w:rsid w:val="00CD4E23"/>
    <w:rsid w:val="00CD62AD"/>
    <w:rsid w:val="00CF1059"/>
    <w:rsid w:val="00CF528C"/>
    <w:rsid w:val="00D004A7"/>
    <w:rsid w:val="00D0074E"/>
    <w:rsid w:val="00D01657"/>
    <w:rsid w:val="00D029F6"/>
    <w:rsid w:val="00D072EF"/>
    <w:rsid w:val="00D1613C"/>
    <w:rsid w:val="00D163E4"/>
    <w:rsid w:val="00D22488"/>
    <w:rsid w:val="00D2529F"/>
    <w:rsid w:val="00D32581"/>
    <w:rsid w:val="00D32FDD"/>
    <w:rsid w:val="00D36156"/>
    <w:rsid w:val="00D36518"/>
    <w:rsid w:val="00D402D9"/>
    <w:rsid w:val="00D43405"/>
    <w:rsid w:val="00D458FB"/>
    <w:rsid w:val="00D5056F"/>
    <w:rsid w:val="00D672FE"/>
    <w:rsid w:val="00D71882"/>
    <w:rsid w:val="00D751DF"/>
    <w:rsid w:val="00D8139A"/>
    <w:rsid w:val="00D85949"/>
    <w:rsid w:val="00D86DC1"/>
    <w:rsid w:val="00D91482"/>
    <w:rsid w:val="00DA108C"/>
    <w:rsid w:val="00DA6BC7"/>
    <w:rsid w:val="00DC585F"/>
    <w:rsid w:val="00DD256C"/>
    <w:rsid w:val="00DE1713"/>
    <w:rsid w:val="00DE6C51"/>
    <w:rsid w:val="00E008EF"/>
    <w:rsid w:val="00E009D0"/>
    <w:rsid w:val="00E00F86"/>
    <w:rsid w:val="00E01DD8"/>
    <w:rsid w:val="00E06293"/>
    <w:rsid w:val="00E07C59"/>
    <w:rsid w:val="00E16111"/>
    <w:rsid w:val="00E24DA0"/>
    <w:rsid w:val="00E24ED8"/>
    <w:rsid w:val="00E26222"/>
    <w:rsid w:val="00E34F07"/>
    <w:rsid w:val="00E4563F"/>
    <w:rsid w:val="00E46F2F"/>
    <w:rsid w:val="00E5118C"/>
    <w:rsid w:val="00E5207D"/>
    <w:rsid w:val="00E63245"/>
    <w:rsid w:val="00E748CB"/>
    <w:rsid w:val="00E81D45"/>
    <w:rsid w:val="00E91384"/>
    <w:rsid w:val="00E93DA2"/>
    <w:rsid w:val="00E955A6"/>
    <w:rsid w:val="00EA357A"/>
    <w:rsid w:val="00EB2F89"/>
    <w:rsid w:val="00EB6DAB"/>
    <w:rsid w:val="00EC315D"/>
    <w:rsid w:val="00EC4F90"/>
    <w:rsid w:val="00EC7AB5"/>
    <w:rsid w:val="00ED1A3B"/>
    <w:rsid w:val="00EE15F4"/>
    <w:rsid w:val="00EE2790"/>
    <w:rsid w:val="00EE5642"/>
    <w:rsid w:val="00F05CC4"/>
    <w:rsid w:val="00F06E11"/>
    <w:rsid w:val="00F07451"/>
    <w:rsid w:val="00F13E40"/>
    <w:rsid w:val="00F16577"/>
    <w:rsid w:val="00F17A11"/>
    <w:rsid w:val="00F205B6"/>
    <w:rsid w:val="00F21858"/>
    <w:rsid w:val="00F25326"/>
    <w:rsid w:val="00F46717"/>
    <w:rsid w:val="00F47058"/>
    <w:rsid w:val="00F47789"/>
    <w:rsid w:val="00F5134B"/>
    <w:rsid w:val="00F6524D"/>
    <w:rsid w:val="00F714F2"/>
    <w:rsid w:val="00F71716"/>
    <w:rsid w:val="00F7714E"/>
    <w:rsid w:val="00F77BDB"/>
    <w:rsid w:val="00F8305B"/>
    <w:rsid w:val="00F85620"/>
    <w:rsid w:val="00F85927"/>
    <w:rsid w:val="00F9138F"/>
    <w:rsid w:val="00F94284"/>
    <w:rsid w:val="00F9521D"/>
    <w:rsid w:val="00FB0D9C"/>
    <w:rsid w:val="00FC06F4"/>
    <w:rsid w:val="00FC2897"/>
    <w:rsid w:val="00FC3525"/>
    <w:rsid w:val="00FC5500"/>
    <w:rsid w:val="00FE229A"/>
    <w:rsid w:val="00FE35D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214</TotalTime>
  <Pages>2</Pages>
  <Words>2780</Words>
  <Characters>1585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Jurgita Virbauskienė</cp:lastModifiedBy>
  <cp:revision>146</cp:revision>
  <cp:lastPrinted>2021-04-14T13:33:00Z</cp:lastPrinted>
  <dcterms:created xsi:type="dcterms:W3CDTF">2021-04-15T11:23:00Z</dcterms:created>
  <dcterms:modified xsi:type="dcterms:W3CDTF">2022-05-10T11:18:00Z</dcterms:modified>
</cp:coreProperties>
</file>