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ADE6" w14:textId="77777777" w:rsidR="006D3F48" w:rsidRPr="005756B1" w:rsidRDefault="006D3F48" w:rsidP="006D3F4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0" w:name="_Hlk16151182"/>
      <w:bookmarkStart w:id="1" w:name="_Hlk536624615"/>
      <w:bookmarkStart w:id="2" w:name="data_metai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E557093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1ECC82DC" w14:textId="10145136"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67C4E7E" w14:textId="4704BBC3" w:rsidR="00514CCA" w:rsidRDefault="00514CCA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bookmarkStart w:id="3" w:name="_Hlk70585956"/>
      <w:r w:rsidRPr="00514CCA">
        <w:rPr>
          <w:rFonts w:ascii="Times New Roman" w:hAnsi="Times New Roman"/>
          <w:b/>
          <w:spacing w:val="20"/>
          <w:sz w:val="28"/>
          <w:szCs w:val="28"/>
        </w:rPr>
        <w:t xml:space="preserve">DĖL KLAIPĖDOS RAJONO SAVIVALDYBĖS MERO PAVADUOTOJO SKYRIMO </w:t>
      </w:r>
    </w:p>
    <w:p w14:paraId="366AEF51" w14:textId="77777777" w:rsidR="00514CCA" w:rsidRDefault="00514CCA" w:rsidP="00E144E3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3"/>
    <w:p w14:paraId="66825AE1" w14:textId="6DBBD62F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073F65">
        <w:rPr>
          <w:rFonts w:ascii="Times New Roman" w:hAnsi="Times New Roman"/>
        </w:rPr>
        <w:t>2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96377D">
        <w:rPr>
          <w:rFonts w:ascii="Times New Roman" w:hAnsi="Times New Roman"/>
          <w:caps w:val="0"/>
        </w:rPr>
        <w:t xml:space="preserve">    </w:t>
      </w:r>
      <w:r w:rsidR="00C96423">
        <w:rPr>
          <w:rFonts w:ascii="Times New Roman" w:hAnsi="Times New Roman"/>
          <w:caps w:val="0"/>
        </w:rPr>
        <w:t xml:space="preserve">       </w:t>
      </w:r>
      <w:r w:rsidR="0096377D">
        <w:rPr>
          <w:rFonts w:ascii="Times New Roman" w:hAnsi="Times New Roman"/>
          <w:caps w:val="0"/>
        </w:rPr>
        <w:t xml:space="preserve">        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28966144" w14:textId="6F0FB76E" w:rsidR="00E93223" w:rsidRDefault="00E93223" w:rsidP="00E93223">
      <w:pPr>
        <w:pStyle w:val="Pagrindiniotekstotrauka"/>
      </w:pPr>
      <w:r w:rsidRPr="00231FDA">
        <w:t xml:space="preserve">Klaipėdos rajono savivaldybės taryba, vadovaudamasi </w:t>
      </w:r>
      <w:bookmarkStart w:id="4" w:name="_Hlk70586291"/>
      <w:r w:rsidRPr="00231FDA">
        <w:t xml:space="preserve">Lietuvos Respublikos vietos savivaldos </w:t>
      </w:r>
      <w:r w:rsidR="00514CCA">
        <w:t>įstatymo</w:t>
      </w:r>
      <w:r w:rsidR="00424FAF">
        <w:t xml:space="preserve"> </w:t>
      </w:r>
      <w:r w:rsidR="00514CCA" w:rsidRPr="00514CCA">
        <w:t>16 straipsnio 2 dalies 3 punktu, 19 straipsnio 1 ir 11 dalimis</w:t>
      </w:r>
      <w:bookmarkEnd w:id="4"/>
      <w:r w:rsidR="00514CCA" w:rsidRPr="00514CCA">
        <w:t>, Lietuvos Respublikos valstybės politikų ir valstybės pareigūnų darbo apmokėjimo įstatymo 4 straipsnio 2 dalimi</w:t>
      </w:r>
      <w:r w:rsidR="00424FAF" w:rsidRPr="00582FD9">
        <w:t>, 5 straipsniu</w:t>
      </w:r>
      <w:r w:rsidR="00514CCA" w:rsidRPr="00514CCA">
        <w:t xml:space="preserve"> ir priedėlio „I. Valstybės politikų pareiginės algos“ 5.2 </w:t>
      </w:r>
      <w:r w:rsidR="00424FAF">
        <w:t>eilute</w:t>
      </w:r>
      <w:r w:rsidR="00BF429B">
        <w:t>,</w:t>
      </w:r>
      <w:r w:rsidR="00514CCA" w:rsidRPr="00514CCA">
        <w:t xml:space="preserve"> atsižvelgdama į Klaipėdos rajono savivaldybės mero 20</w:t>
      </w:r>
      <w:r w:rsidR="00514CCA">
        <w:rPr>
          <w:lang w:val="en-US"/>
        </w:rPr>
        <w:t>2</w:t>
      </w:r>
      <w:r w:rsidR="0084494C">
        <w:rPr>
          <w:lang w:val="en-US"/>
        </w:rPr>
        <w:t>2</w:t>
      </w:r>
      <w:r w:rsidR="00514CCA" w:rsidRPr="00514CCA">
        <w:t xml:space="preserve"> m</w:t>
      </w:r>
      <w:r w:rsidR="00F03387">
        <w:t>.</w:t>
      </w:r>
      <w:r w:rsidR="00514CCA" w:rsidRPr="00514CCA">
        <w:t xml:space="preserve"> </w:t>
      </w:r>
      <w:r w:rsidR="0084494C" w:rsidRPr="00952DFD">
        <w:t>gegužės</w:t>
      </w:r>
      <w:r w:rsidR="00631559" w:rsidRPr="00952DFD">
        <w:t xml:space="preserve"> </w:t>
      </w:r>
      <w:r w:rsidR="00C40957" w:rsidRPr="00952DFD">
        <w:t>10</w:t>
      </w:r>
      <w:r w:rsidR="00631559" w:rsidRPr="00952DFD">
        <w:t xml:space="preserve"> </w:t>
      </w:r>
      <w:r w:rsidR="00514CCA" w:rsidRPr="00952DFD">
        <w:t>d</w:t>
      </w:r>
      <w:r w:rsidR="00514CCA" w:rsidRPr="00514CCA">
        <w:t>. potvarkį Nr. MP-</w:t>
      </w:r>
      <w:r w:rsidR="00952DFD">
        <w:t>100</w:t>
      </w:r>
      <w:r w:rsidR="00514CCA" w:rsidRPr="00514CCA">
        <w:t xml:space="preserve"> „Dėl Klaipėdos rajono savivaldybės mero pavaduotojo kandidatūros teikimo“ bei Slapto balsavimo balsų skaičiavimo komisijos 20</w:t>
      </w:r>
      <w:r w:rsidR="00514CCA">
        <w:t>2</w:t>
      </w:r>
      <w:r w:rsidR="00936FCE">
        <w:t>2</w:t>
      </w:r>
      <w:r w:rsidR="00514CCA" w:rsidRPr="00514CCA">
        <w:t xml:space="preserve"> m. </w:t>
      </w:r>
      <w:r w:rsidR="00936FCE">
        <w:t>gegužės</w:t>
      </w:r>
      <w:r w:rsidR="006E4EB0">
        <w:t xml:space="preserve"> </w:t>
      </w:r>
      <w:r w:rsidR="00936FCE">
        <w:t>26</w:t>
      </w:r>
      <w:r w:rsidR="00424FAF">
        <w:t xml:space="preserve"> </w:t>
      </w:r>
      <w:r w:rsidR="00514CCA" w:rsidRPr="00514CCA">
        <w:t>d. protokolą Nr.</w:t>
      </w:r>
      <w:r w:rsidR="00514CCA">
        <w:t xml:space="preserve"> </w:t>
      </w:r>
      <w:r w:rsidR="00514CCA" w:rsidRPr="00514CCA">
        <w:t>___,</w:t>
      </w:r>
      <w:r w:rsidR="00514CCA">
        <w:t xml:space="preserve"> </w:t>
      </w:r>
      <w:r w:rsidRPr="00231FDA">
        <w:t>n u s p r e n d ž i a:</w:t>
      </w:r>
    </w:p>
    <w:p w14:paraId="6F7FD7EE" w14:textId="017FA36D" w:rsidR="00514CCA" w:rsidRPr="00514CCA" w:rsidRDefault="00514CCA" w:rsidP="00514CCA">
      <w:pPr>
        <w:numPr>
          <w:ilvl w:val="0"/>
          <w:numId w:val="1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</w:rPr>
      </w:pPr>
      <w:r w:rsidRPr="00631559">
        <w:rPr>
          <w:rFonts w:eastAsia="Calibri"/>
        </w:rPr>
        <w:t xml:space="preserve">Paskirti </w:t>
      </w:r>
      <w:r w:rsidR="002330B4" w:rsidRPr="00631559">
        <w:rPr>
          <w:rFonts w:eastAsia="Calibri"/>
        </w:rPr>
        <w:t>nuo 20</w:t>
      </w:r>
      <w:r w:rsidR="002330B4" w:rsidRPr="00631559">
        <w:rPr>
          <w:rFonts w:eastAsia="Calibri"/>
          <w:lang w:val="en-US"/>
        </w:rPr>
        <w:t>2</w:t>
      </w:r>
      <w:r w:rsidR="00881E9B">
        <w:rPr>
          <w:rFonts w:eastAsia="Calibri"/>
          <w:lang w:val="en-US"/>
        </w:rPr>
        <w:t>2</w:t>
      </w:r>
      <w:r w:rsidR="002330B4" w:rsidRPr="00631559">
        <w:rPr>
          <w:rFonts w:eastAsia="Calibri"/>
        </w:rPr>
        <w:t xml:space="preserve"> m.</w:t>
      </w:r>
      <w:r w:rsidR="007338B0" w:rsidRPr="00631559">
        <w:rPr>
          <w:rFonts w:eastAsia="Calibri"/>
        </w:rPr>
        <w:t xml:space="preserve"> </w:t>
      </w:r>
      <w:r w:rsidR="00881E9B">
        <w:rPr>
          <w:rFonts w:eastAsia="Calibri"/>
        </w:rPr>
        <w:t>gegužės</w:t>
      </w:r>
      <w:r w:rsidR="008E526D">
        <w:rPr>
          <w:rFonts w:eastAsia="Calibri"/>
        </w:rPr>
        <w:t xml:space="preserve"> 30</w:t>
      </w:r>
      <w:r w:rsidR="007338B0" w:rsidRPr="00631559">
        <w:rPr>
          <w:rFonts w:eastAsia="Calibri"/>
        </w:rPr>
        <w:t xml:space="preserve"> </w:t>
      </w:r>
      <w:r w:rsidR="002330B4" w:rsidRPr="00514CCA">
        <w:rPr>
          <w:rFonts w:eastAsia="Calibri"/>
        </w:rPr>
        <w:t>d</w:t>
      </w:r>
      <w:r w:rsidR="00631559">
        <w:rPr>
          <w:rFonts w:eastAsia="Calibri"/>
        </w:rPr>
        <w:t>.</w:t>
      </w:r>
      <w:r w:rsidR="002330B4" w:rsidRPr="00514CCA">
        <w:rPr>
          <w:rFonts w:eastAsia="Calibri"/>
        </w:rPr>
        <w:t xml:space="preserve"> </w:t>
      </w:r>
      <w:r w:rsidRPr="00514CCA">
        <w:rPr>
          <w:rFonts w:eastAsia="Calibri"/>
        </w:rPr>
        <w:t>Klaipėdos rajono savivaldybės tarybos narę</w:t>
      </w:r>
      <w:r w:rsidR="002330B4">
        <w:rPr>
          <w:rFonts w:eastAsia="Calibri"/>
        </w:rPr>
        <w:t xml:space="preserve"> </w:t>
      </w:r>
      <w:r w:rsidR="00191E23">
        <w:rPr>
          <w:rFonts w:eastAsia="Calibri"/>
        </w:rPr>
        <w:t>Violetą Riaukien</w:t>
      </w:r>
      <w:r w:rsidR="00EE6C74">
        <w:rPr>
          <w:rFonts w:eastAsia="Calibri"/>
        </w:rPr>
        <w:t xml:space="preserve">ę </w:t>
      </w:r>
      <w:r w:rsidRPr="00514CCA">
        <w:rPr>
          <w:rFonts w:eastAsia="Calibri"/>
        </w:rPr>
        <w:t xml:space="preserve">Klaipėdos rajono savivaldybės mero pavaduotoja </w:t>
      </w:r>
      <w:r w:rsidR="002330B4">
        <w:t>9-ojo</w:t>
      </w:r>
      <w:r w:rsidR="002330B4" w:rsidRPr="00EE45A3">
        <w:t xml:space="preserve"> šaukimo Klaipėdos rajono savivaldybės tarybos įgaliojimų laikui</w:t>
      </w:r>
      <w:r w:rsidRPr="00514CCA">
        <w:rPr>
          <w:rFonts w:eastAsia="Calibri"/>
        </w:rPr>
        <w:t>.</w:t>
      </w:r>
    </w:p>
    <w:p w14:paraId="168BB9E7" w14:textId="78EF4B34" w:rsidR="00514CCA" w:rsidRPr="008E5095" w:rsidRDefault="00514CCA" w:rsidP="008E5095">
      <w:pPr>
        <w:numPr>
          <w:ilvl w:val="0"/>
          <w:numId w:val="12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  <w:rPr>
          <w:rFonts w:eastAsia="Calibri"/>
        </w:rPr>
      </w:pPr>
      <w:r w:rsidRPr="00514CCA">
        <w:rPr>
          <w:rFonts w:eastAsia="Calibri"/>
        </w:rPr>
        <w:t xml:space="preserve">Nustatyti Klaipėdos rajono savivaldybės mero pavaduotojos </w:t>
      </w:r>
      <w:r w:rsidR="000E70F7">
        <w:rPr>
          <w:rFonts w:eastAsia="Calibri"/>
        </w:rPr>
        <w:t>Violetos Riaukienės</w:t>
      </w:r>
      <w:r w:rsidR="00BF429B">
        <w:rPr>
          <w:rFonts w:eastAsia="Calibri"/>
        </w:rPr>
        <w:t xml:space="preserve"> </w:t>
      </w:r>
      <w:r w:rsidRPr="00514CCA">
        <w:rPr>
          <w:rFonts w:eastAsia="Calibri"/>
        </w:rPr>
        <w:t xml:space="preserve">darbo užmokestį </w:t>
      </w:r>
      <w:r w:rsidR="008E5095">
        <w:rPr>
          <w:rFonts w:eastAsia="Calibri"/>
        </w:rPr>
        <w:t>–</w:t>
      </w:r>
      <w:r w:rsidR="00BF429B" w:rsidRPr="008E5095">
        <w:rPr>
          <w:rFonts w:eastAsia="Calibri"/>
        </w:rPr>
        <w:t xml:space="preserve"> </w:t>
      </w:r>
      <w:r w:rsidRPr="008E5095">
        <w:rPr>
          <w:rFonts w:eastAsia="Calibri"/>
        </w:rPr>
        <w:t>pareiginės algos koeficientą (baziniais dydžiais) – 15</w:t>
      </w:r>
      <w:r w:rsidR="00F64006" w:rsidRPr="008E5095">
        <w:rPr>
          <w:rFonts w:eastAsia="Calibri"/>
        </w:rPr>
        <w:t>,6</w:t>
      </w:r>
      <w:r w:rsidRPr="008E5095">
        <w:rPr>
          <w:rFonts w:eastAsia="Calibri"/>
        </w:rPr>
        <w:t xml:space="preserve"> ir priedą už ištarnautus Lietuvos valstybei metus, apskaičiuojamus Lietuvos Respublikos valstybės politikų ir valstybės pareigūnų darbo apmokėjimo įstatymo nustatyta tvarka.</w:t>
      </w:r>
    </w:p>
    <w:p w14:paraId="07DA3D05" w14:textId="77777777" w:rsidR="00514CCA" w:rsidRDefault="00514CCA" w:rsidP="00E93223">
      <w:pPr>
        <w:pStyle w:val="Pagrindiniotekstotrauka"/>
      </w:pPr>
    </w:p>
    <w:p w14:paraId="51B3F7AE" w14:textId="77777777" w:rsidR="00E656EB" w:rsidRDefault="00E656EB" w:rsidP="006D3F48">
      <w:pPr>
        <w:pStyle w:val="Pagrindiniotekstotrauka2"/>
        <w:tabs>
          <w:tab w:val="clear" w:pos="9639"/>
        </w:tabs>
        <w:ind w:left="0"/>
        <w:rPr>
          <w:caps/>
        </w:rPr>
      </w:pPr>
    </w:p>
    <w:p w14:paraId="65E44EE7" w14:textId="77777777" w:rsidR="003E1691" w:rsidRDefault="006C5F00" w:rsidP="006D3F48">
      <w:pPr>
        <w:pStyle w:val="Pagrindiniotekstotrauka2"/>
        <w:tabs>
          <w:tab w:val="clear" w:pos="9639"/>
        </w:tabs>
        <w:ind w:left="0"/>
      </w:pPr>
      <w:r>
        <w:rPr>
          <w:caps/>
        </w:rPr>
        <w:t>S</w:t>
      </w:r>
      <w:r>
        <w:t>avivaldybės meras</w:t>
      </w:r>
      <w:r w:rsidR="006D3F48">
        <w:tab/>
      </w:r>
    </w:p>
    <w:p w14:paraId="1CBCC99C" w14:textId="77777777" w:rsidR="00C627DE" w:rsidRDefault="00C627DE" w:rsidP="006D3F48">
      <w:pPr>
        <w:pStyle w:val="Pagrindiniotekstotrauka2"/>
        <w:tabs>
          <w:tab w:val="clear" w:pos="9639"/>
        </w:tabs>
        <w:ind w:left="0"/>
      </w:pPr>
    </w:p>
    <w:p w14:paraId="7FF57AE7" w14:textId="77777777" w:rsidR="002330B4" w:rsidRDefault="002330B4" w:rsidP="00C627DE">
      <w:pPr>
        <w:pStyle w:val="Pagrindiniotekstotrauka2"/>
        <w:tabs>
          <w:tab w:val="clear" w:pos="9639"/>
        </w:tabs>
        <w:ind w:left="0"/>
      </w:pPr>
    </w:p>
    <w:p w14:paraId="46C8B9C3" w14:textId="769A754C" w:rsidR="002330B4" w:rsidRDefault="006807FA" w:rsidP="00C627DE">
      <w:pPr>
        <w:pStyle w:val="Pagrindiniotekstotrauka2"/>
        <w:tabs>
          <w:tab w:val="clear" w:pos="9639"/>
        </w:tabs>
        <w:ind w:left="0"/>
      </w:pPr>
      <w:r>
        <w:t xml:space="preserve">TEIKIA: </w:t>
      </w:r>
      <w:r w:rsidR="000F2A5E">
        <w:t xml:space="preserve">Savivaldybės meras </w:t>
      </w:r>
      <w:r>
        <w:t>B. Markauskas</w:t>
      </w:r>
    </w:p>
    <w:p w14:paraId="4353F8A2" w14:textId="4651C459" w:rsidR="006807FA" w:rsidRDefault="002330B4" w:rsidP="00C627DE">
      <w:pPr>
        <w:pStyle w:val="Pagrindiniotekstotrauka2"/>
        <w:tabs>
          <w:tab w:val="clear" w:pos="9639"/>
        </w:tabs>
        <w:ind w:left="0"/>
      </w:pPr>
      <w:r>
        <w:t>PARENGĖ:</w:t>
      </w:r>
      <w:r w:rsidR="00596EF3">
        <w:t xml:space="preserve"> </w:t>
      </w:r>
      <w:r w:rsidR="00161104">
        <w:t xml:space="preserve">Teisės ir personalo skyriaus patarėja </w:t>
      </w:r>
      <w:r w:rsidR="00596EF3">
        <w:t>J. Virbauskienė</w:t>
      </w:r>
    </w:p>
    <w:p w14:paraId="5F1BBC71" w14:textId="77777777" w:rsidR="006807FA" w:rsidRDefault="006807FA" w:rsidP="00C627DE">
      <w:pPr>
        <w:pStyle w:val="Pagrindiniotekstotrauka2"/>
        <w:tabs>
          <w:tab w:val="clear" w:pos="9639"/>
        </w:tabs>
        <w:ind w:left="0"/>
      </w:pPr>
    </w:p>
    <w:p w14:paraId="5B0879DC" w14:textId="77777777" w:rsidR="006807FA" w:rsidRDefault="006807FA" w:rsidP="00C627DE">
      <w:pPr>
        <w:pStyle w:val="Pagrindiniotekstotrauka2"/>
        <w:tabs>
          <w:tab w:val="clear" w:pos="9639"/>
        </w:tabs>
        <w:ind w:left="0"/>
      </w:pPr>
      <w:r>
        <w:t>SUDERINTA:</w:t>
      </w:r>
    </w:p>
    <w:p w14:paraId="47813009" w14:textId="77777777" w:rsidR="006807FA" w:rsidRDefault="006807FA" w:rsidP="00C627DE">
      <w:pPr>
        <w:pStyle w:val="Pagrindiniotekstotrauka2"/>
        <w:tabs>
          <w:tab w:val="clear" w:pos="9639"/>
        </w:tabs>
        <w:ind w:left="0"/>
      </w:pPr>
      <w:r>
        <w:t>D. Beliokaitė</w:t>
      </w:r>
    </w:p>
    <w:p w14:paraId="53F1C3E9" w14:textId="77777777" w:rsidR="006807FA" w:rsidRDefault="006807FA" w:rsidP="00C627DE">
      <w:pPr>
        <w:pStyle w:val="Pagrindiniotekstotrauka2"/>
        <w:tabs>
          <w:tab w:val="clear" w:pos="9639"/>
        </w:tabs>
        <w:ind w:left="0"/>
      </w:pPr>
      <w:r>
        <w:t>V. Jasas</w:t>
      </w:r>
    </w:p>
    <w:p w14:paraId="07258981" w14:textId="0E756A94" w:rsidR="006807FA" w:rsidRDefault="00B84FB8" w:rsidP="00C627DE">
      <w:pPr>
        <w:pStyle w:val="Pagrindiniotekstotrauka2"/>
        <w:tabs>
          <w:tab w:val="clear" w:pos="9639"/>
        </w:tabs>
        <w:ind w:left="0"/>
      </w:pPr>
      <w:r w:rsidRPr="00496839">
        <w:t>T. Tuzovaitė-Markūnienė</w:t>
      </w:r>
    </w:p>
    <w:p w14:paraId="473CF204" w14:textId="2875866D" w:rsidR="002F6608" w:rsidRDefault="006807FA" w:rsidP="00C627DE">
      <w:pPr>
        <w:pStyle w:val="Pagrindiniotekstotrauka2"/>
        <w:tabs>
          <w:tab w:val="clear" w:pos="9639"/>
        </w:tabs>
        <w:ind w:left="0"/>
      </w:pPr>
      <w:r>
        <w:t>B. Markauskas</w:t>
      </w:r>
      <w:r w:rsidR="006D3F48">
        <w:tab/>
      </w:r>
      <w:r w:rsidR="006D3F48">
        <w:tab/>
      </w:r>
    </w:p>
    <w:p w14:paraId="68C1E13A" w14:textId="77777777" w:rsidR="002F6608" w:rsidRDefault="002F6608" w:rsidP="00C627DE">
      <w:pPr>
        <w:pStyle w:val="Pagrindiniotekstotrauka2"/>
        <w:tabs>
          <w:tab w:val="clear" w:pos="9639"/>
        </w:tabs>
        <w:ind w:left="0"/>
      </w:pPr>
    </w:p>
    <w:p w14:paraId="369707F5" w14:textId="77777777" w:rsidR="008E7594" w:rsidRDefault="008E7594" w:rsidP="00C627DE">
      <w:pPr>
        <w:pStyle w:val="Pagrindiniotekstotrauka2"/>
        <w:tabs>
          <w:tab w:val="clear" w:pos="9639"/>
        </w:tabs>
        <w:ind w:left="0"/>
      </w:pPr>
    </w:p>
    <w:p w14:paraId="6B70D49B" w14:textId="77777777" w:rsidR="008E7594" w:rsidRDefault="008E7594" w:rsidP="00C627DE">
      <w:pPr>
        <w:pStyle w:val="Pagrindiniotekstotrauka2"/>
        <w:tabs>
          <w:tab w:val="clear" w:pos="9639"/>
        </w:tabs>
        <w:ind w:left="0"/>
      </w:pPr>
    </w:p>
    <w:p w14:paraId="2AF7853C" w14:textId="77777777" w:rsidR="008E7594" w:rsidRDefault="008E7594" w:rsidP="00C627DE">
      <w:pPr>
        <w:pStyle w:val="Pagrindiniotekstotrauka2"/>
        <w:tabs>
          <w:tab w:val="clear" w:pos="9639"/>
        </w:tabs>
        <w:ind w:left="0"/>
      </w:pPr>
    </w:p>
    <w:p w14:paraId="64D46365" w14:textId="77777777" w:rsidR="008E7594" w:rsidRDefault="008E7594" w:rsidP="00C627DE">
      <w:pPr>
        <w:pStyle w:val="Pagrindiniotekstotrauka2"/>
        <w:tabs>
          <w:tab w:val="clear" w:pos="9639"/>
        </w:tabs>
        <w:ind w:left="0"/>
      </w:pPr>
    </w:p>
    <w:p w14:paraId="7110B420" w14:textId="77777777" w:rsidR="008E7594" w:rsidRDefault="008E7594" w:rsidP="00C627DE">
      <w:pPr>
        <w:pStyle w:val="Pagrindiniotekstotrauka2"/>
        <w:tabs>
          <w:tab w:val="clear" w:pos="9639"/>
        </w:tabs>
        <w:ind w:left="0"/>
      </w:pPr>
    </w:p>
    <w:p w14:paraId="7C0BA6A8" w14:textId="77777777" w:rsidR="008E7594" w:rsidRDefault="008E7594" w:rsidP="00C627DE">
      <w:pPr>
        <w:pStyle w:val="Pagrindiniotekstotrauka2"/>
        <w:tabs>
          <w:tab w:val="clear" w:pos="9639"/>
        </w:tabs>
        <w:ind w:left="0"/>
      </w:pPr>
    </w:p>
    <w:p w14:paraId="3C8F419F" w14:textId="28DB31A1" w:rsidR="008F38B8" w:rsidRDefault="006D3F48" w:rsidP="00C627DE">
      <w:pPr>
        <w:pStyle w:val="Pagrindiniotekstotrauka2"/>
        <w:tabs>
          <w:tab w:val="clear" w:pos="9639"/>
        </w:tabs>
        <w:ind w:left="0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46EA6127" w14:textId="77777777" w:rsidR="00A1462D" w:rsidRDefault="00A1462D" w:rsidP="00C627DE">
      <w:pPr>
        <w:pStyle w:val="Pagrindiniotekstotrauka2"/>
        <w:tabs>
          <w:tab w:val="clear" w:pos="9639"/>
        </w:tabs>
        <w:ind w:left="0"/>
      </w:pPr>
    </w:p>
    <w:p w14:paraId="289DF4B4" w14:textId="77777777" w:rsidR="00A1462D" w:rsidRDefault="00A1462D" w:rsidP="00C627DE">
      <w:pPr>
        <w:pStyle w:val="Pagrindiniotekstotrauka2"/>
        <w:tabs>
          <w:tab w:val="clear" w:pos="9639"/>
        </w:tabs>
        <w:ind w:left="0"/>
      </w:pPr>
    </w:p>
    <w:p w14:paraId="5EB6D76C" w14:textId="77777777" w:rsidR="008E3F8E" w:rsidRDefault="008E3F8E" w:rsidP="00A1462D">
      <w:pPr>
        <w:jc w:val="center"/>
        <w:rPr>
          <w:b/>
        </w:rPr>
      </w:pPr>
    </w:p>
    <w:p w14:paraId="27733F20" w14:textId="77777777" w:rsidR="008E3F8E" w:rsidRDefault="008E3F8E" w:rsidP="00A1462D">
      <w:pPr>
        <w:jc w:val="center"/>
        <w:rPr>
          <w:b/>
        </w:rPr>
      </w:pPr>
    </w:p>
    <w:p w14:paraId="0B496FE4" w14:textId="77777777" w:rsidR="008E3F8E" w:rsidRDefault="008E3F8E" w:rsidP="00A1462D">
      <w:pPr>
        <w:jc w:val="center"/>
        <w:rPr>
          <w:b/>
        </w:rPr>
      </w:pPr>
    </w:p>
    <w:p w14:paraId="15299AEE" w14:textId="3BCE633C" w:rsidR="00BF429B" w:rsidRDefault="00BF429B" w:rsidP="00C33576">
      <w:pPr>
        <w:rPr>
          <w:b/>
        </w:rPr>
      </w:pPr>
    </w:p>
    <w:p w14:paraId="77C1BCCD" w14:textId="77777777" w:rsidR="00C33576" w:rsidRDefault="00C33576" w:rsidP="00C33576">
      <w:pPr>
        <w:rPr>
          <w:b/>
        </w:rPr>
      </w:pPr>
    </w:p>
    <w:p w14:paraId="154A460D" w14:textId="4D174502" w:rsidR="00A1462D" w:rsidRDefault="00A1462D" w:rsidP="00A1462D">
      <w:pPr>
        <w:jc w:val="center"/>
        <w:rPr>
          <w:b/>
        </w:rPr>
      </w:pPr>
      <w:r>
        <w:rPr>
          <w:b/>
        </w:rPr>
        <w:lastRenderedPageBreak/>
        <w:t>KL</w:t>
      </w:r>
      <w:r w:rsidRPr="001E050B">
        <w:rPr>
          <w:b/>
        </w:rPr>
        <w:t>AIPĖDOS RAJONO SAVIVALDYBĖ</w:t>
      </w:r>
      <w:r w:rsidR="009B653C">
        <w:rPr>
          <w:b/>
        </w:rPr>
        <w:t>S ADMINISTRACIJA</w:t>
      </w:r>
    </w:p>
    <w:p w14:paraId="66362B76" w14:textId="77777777" w:rsidR="009B653C" w:rsidRDefault="009B653C" w:rsidP="009B653C">
      <w:pPr>
        <w:jc w:val="center"/>
        <w:rPr>
          <w:b/>
        </w:rPr>
      </w:pPr>
    </w:p>
    <w:p w14:paraId="120B8FA1" w14:textId="52C18C74" w:rsidR="009B653C" w:rsidRPr="001E050B" w:rsidRDefault="009B653C" w:rsidP="009B653C">
      <w:pPr>
        <w:jc w:val="center"/>
        <w:rPr>
          <w:b/>
        </w:rPr>
      </w:pPr>
      <w:r w:rsidRPr="001E050B">
        <w:rPr>
          <w:b/>
        </w:rPr>
        <w:t>AIŠKINAMASIS RAŠTAS</w:t>
      </w:r>
    </w:p>
    <w:p w14:paraId="6091C1B8" w14:textId="36811225" w:rsidR="009B653C" w:rsidRDefault="009B653C" w:rsidP="009B653C">
      <w:pPr>
        <w:jc w:val="center"/>
        <w:rPr>
          <w:b/>
        </w:rPr>
      </w:pPr>
      <w:r w:rsidRPr="001E050B">
        <w:rPr>
          <w:b/>
        </w:rPr>
        <w:t>20</w:t>
      </w:r>
      <w:r>
        <w:rPr>
          <w:b/>
        </w:rPr>
        <w:t>2</w:t>
      </w:r>
      <w:r w:rsidR="008612B3">
        <w:rPr>
          <w:b/>
        </w:rPr>
        <w:t>2</w:t>
      </w:r>
      <w:r w:rsidRPr="001E050B">
        <w:rPr>
          <w:b/>
        </w:rPr>
        <w:t>-</w:t>
      </w:r>
      <w:r>
        <w:rPr>
          <w:b/>
        </w:rPr>
        <w:t>0</w:t>
      </w:r>
      <w:r w:rsidR="008612B3">
        <w:rPr>
          <w:b/>
        </w:rPr>
        <w:t>5</w:t>
      </w:r>
      <w:r w:rsidRPr="008144D8">
        <w:rPr>
          <w:b/>
        </w:rPr>
        <w:t>-</w:t>
      </w:r>
      <w:r w:rsidR="008612B3" w:rsidRPr="008144D8">
        <w:rPr>
          <w:b/>
        </w:rPr>
        <w:t>1</w:t>
      </w:r>
      <w:r w:rsidR="001A6304" w:rsidRPr="008144D8">
        <w:rPr>
          <w:b/>
        </w:rPr>
        <w:t>1</w:t>
      </w:r>
    </w:p>
    <w:p w14:paraId="10BF32C6" w14:textId="77777777" w:rsidR="009B653C" w:rsidRPr="009B653C" w:rsidRDefault="009B653C" w:rsidP="00A1462D">
      <w:pPr>
        <w:jc w:val="center"/>
        <w:rPr>
          <w:bCs/>
        </w:rPr>
      </w:pPr>
    </w:p>
    <w:p w14:paraId="6DACD435" w14:textId="77777777" w:rsidR="002F5B1E" w:rsidRDefault="002F5B1E" w:rsidP="00A1462D">
      <w:pPr>
        <w:jc w:val="center"/>
        <w:rPr>
          <w:b/>
        </w:rPr>
      </w:pPr>
    </w:p>
    <w:p w14:paraId="074DBCBB" w14:textId="22F3EDAE" w:rsidR="00A1462D" w:rsidRDefault="00E86959" w:rsidP="002330B4">
      <w:pPr>
        <w:jc w:val="center"/>
        <w:rPr>
          <w:b/>
        </w:rPr>
      </w:pPr>
      <w:r>
        <w:rPr>
          <w:b/>
        </w:rPr>
        <w:t xml:space="preserve">DĖL </w:t>
      </w:r>
      <w:r w:rsidR="00A1462D" w:rsidRPr="001E050B">
        <w:rPr>
          <w:b/>
        </w:rPr>
        <w:t>TARYBOS SPRENDIMO</w:t>
      </w:r>
      <w:r w:rsidR="00A1462D">
        <w:t xml:space="preserve"> </w:t>
      </w:r>
      <w:r w:rsidR="00B41C9A" w:rsidRPr="00225A72">
        <w:rPr>
          <w:b/>
        </w:rPr>
        <w:t>„</w:t>
      </w:r>
      <w:r w:rsidR="00E56DD5" w:rsidRPr="00E56DD5">
        <w:rPr>
          <w:b/>
        </w:rPr>
        <w:t>DĖL KLAIPĖDOS RAJONO SAVIVALDYBĖS MERO PAVADUOTOJO SKYRIMO</w:t>
      </w:r>
      <w:r w:rsidR="00B41C9A" w:rsidRPr="00225A72">
        <w:rPr>
          <w:b/>
        </w:rPr>
        <w:t>“</w:t>
      </w:r>
      <w:r w:rsidR="00A1462D">
        <w:t xml:space="preserve"> </w:t>
      </w:r>
      <w:r w:rsidR="00A1462D" w:rsidRPr="001E050B">
        <w:rPr>
          <w:b/>
        </w:rPr>
        <w:t>PROJEKTO</w:t>
      </w:r>
    </w:p>
    <w:p w14:paraId="01EFA520" w14:textId="77777777" w:rsidR="002330B4" w:rsidRDefault="002330B4" w:rsidP="00B20F4C">
      <w:pPr>
        <w:jc w:val="both"/>
        <w:rPr>
          <w:b/>
        </w:rPr>
      </w:pPr>
    </w:p>
    <w:p w14:paraId="331B626C" w14:textId="77777777" w:rsidR="002F5B1E" w:rsidRDefault="002F5B1E" w:rsidP="00B20F4C">
      <w:pPr>
        <w:jc w:val="both"/>
        <w:rPr>
          <w:b/>
        </w:rPr>
      </w:pPr>
    </w:p>
    <w:p w14:paraId="6AADBB08" w14:textId="78FBBD50" w:rsidR="007F6516" w:rsidRPr="00D03EC2" w:rsidRDefault="000A2E4A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1134"/>
        </w:tabs>
        <w:ind w:left="0" w:firstLine="851"/>
        <w:jc w:val="both"/>
      </w:pPr>
      <w:r w:rsidRPr="000A2E4A">
        <w:rPr>
          <w:b/>
        </w:rPr>
        <w:t>Parengto sprendimo projekto tikslai, uždaviniai (ko sprendimo projektu norima pasiekti):</w:t>
      </w:r>
      <w:r w:rsidR="00D03EC2">
        <w:t xml:space="preserve"> </w:t>
      </w:r>
      <w:r w:rsidR="002F5B1E" w:rsidRPr="00D03EC2">
        <w:rPr>
          <w:bCs/>
        </w:rPr>
        <w:t xml:space="preserve">Vadovaujantis Lietuvos Respublikos vietos savivaldos įstatymo nuostatomis </w:t>
      </w:r>
      <w:r w:rsidR="008F09C3">
        <w:rPr>
          <w:bCs/>
        </w:rPr>
        <w:t>siekiama</w:t>
      </w:r>
      <w:r w:rsidR="002F5B1E" w:rsidRPr="00D03EC2">
        <w:rPr>
          <w:bCs/>
        </w:rPr>
        <w:t xml:space="preserve"> paskirt</w:t>
      </w:r>
      <w:r w:rsidR="008F09C3">
        <w:rPr>
          <w:bCs/>
        </w:rPr>
        <w:t>i</w:t>
      </w:r>
      <w:r w:rsidR="002F5B1E" w:rsidRPr="00D03EC2">
        <w:rPr>
          <w:bCs/>
        </w:rPr>
        <w:t xml:space="preserve"> Klaipėdos rajono savivaldybės mero pavaduotoj</w:t>
      </w:r>
      <w:r w:rsidR="00D24611">
        <w:rPr>
          <w:bCs/>
        </w:rPr>
        <w:t>ą.</w:t>
      </w:r>
    </w:p>
    <w:p w14:paraId="0E76B7A2" w14:textId="7C5E3485" w:rsidR="00C57908" w:rsidRPr="000C6212" w:rsidRDefault="00542433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426"/>
          <w:tab w:val="left" w:pos="1134"/>
        </w:tabs>
        <w:ind w:left="0" w:firstLine="851"/>
        <w:jc w:val="both"/>
      </w:pPr>
      <w:r w:rsidRPr="00542433">
        <w:rPr>
          <w:b/>
          <w:bCs/>
        </w:rPr>
        <w:t>Kuo vadovaujantis parengtas sprendimo projektas:</w:t>
      </w:r>
      <w:r>
        <w:rPr>
          <w:bCs/>
        </w:rPr>
        <w:t xml:space="preserve"> </w:t>
      </w:r>
      <w:r w:rsidR="00991B76">
        <w:rPr>
          <w:bCs/>
        </w:rPr>
        <w:t>Sprendimo p</w:t>
      </w:r>
      <w:r w:rsidR="00BF429B" w:rsidRPr="00C57908">
        <w:rPr>
          <w:bCs/>
        </w:rPr>
        <w:t xml:space="preserve">rojektas parengtas vadovaujantis </w:t>
      </w:r>
      <w:r w:rsidR="00E56DD5" w:rsidRPr="00C57908">
        <w:rPr>
          <w:bCs/>
        </w:rPr>
        <w:t>Lietuvos Respublikos vietos savivaldos įstatymo 16  straipsnio  2  dalies 3 punktu, 19 straipsnio 1 ir 11 dalimis</w:t>
      </w:r>
      <w:r w:rsidR="00C41581" w:rsidRPr="00C57908">
        <w:rPr>
          <w:bCs/>
        </w:rPr>
        <w:t xml:space="preserve">, </w:t>
      </w:r>
      <w:r w:rsidR="00C41581" w:rsidRPr="00514CCA">
        <w:t>Lietuvos Respublikos valstybės politikų ir valstybės pareigūnų darbo apmokėjimo įstatymo 4 straipsnio 2 dalimi</w:t>
      </w:r>
      <w:r w:rsidR="00BF429B" w:rsidRPr="00C57908">
        <w:rPr>
          <w:bCs/>
        </w:rPr>
        <w:t>, 5 straipsniu</w:t>
      </w:r>
      <w:r w:rsidR="00E56DD5" w:rsidRPr="00C57908">
        <w:rPr>
          <w:bCs/>
        </w:rPr>
        <w:t xml:space="preserve"> </w:t>
      </w:r>
      <w:r w:rsidR="00BF429B" w:rsidRPr="00C57908">
        <w:rPr>
          <w:bCs/>
        </w:rPr>
        <w:t xml:space="preserve">ir </w:t>
      </w:r>
      <w:r w:rsidR="00E56DD5" w:rsidRPr="00C57908">
        <w:rPr>
          <w:bCs/>
        </w:rPr>
        <w:t>priedėlio I skyriaus „Valstybės politikų pareiginės algos“ 5.</w:t>
      </w:r>
      <w:r w:rsidR="00E1093D" w:rsidRPr="00C57908">
        <w:rPr>
          <w:bCs/>
          <w:lang w:val="en-US"/>
        </w:rPr>
        <w:t>2</w:t>
      </w:r>
      <w:r w:rsidR="00E56DD5" w:rsidRPr="00C57908">
        <w:rPr>
          <w:bCs/>
        </w:rPr>
        <w:t xml:space="preserve"> </w:t>
      </w:r>
      <w:r w:rsidR="00E1093D" w:rsidRPr="00C57908">
        <w:rPr>
          <w:bCs/>
        </w:rPr>
        <w:t>eilute</w:t>
      </w:r>
      <w:r w:rsidR="00E56DD5" w:rsidRPr="00C57908">
        <w:rPr>
          <w:bCs/>
        </w:rPr>
        <w:t xml:space="preserve">. Savivaldybės teritorijoje, kurioje gyvena </w:t>
      </w:r>
      <w:r w:rsidR="0027067A" w:rsidRPr="00C57908">
        <w:rPr>
          <w:bCs/>
        </w:rPr>
        <w:t xml:space="preserve">nuo 50 </w:t>
      </w:r>
      <w:r w:rsidR="00E56DD5" w:rsidRPr="00C57908">
        <w:rPr>
          <w:bCs/>
        </w:rPr>
        <w:t>iki 100 tūkst. gyventojų, savivaldybės mero pavaduotojo pareiginės algos koeficientas nustatytas 15</w:t>
      </w:r>
      <w:r w:rsidR="00664A7B" w:rsidRPr="00C57908">
        <w:rPr>
          <w:bCs/>
        </w:rPr>
        <w:t>,6</w:t>
      </w:r>
      <w:r w:rsidR="00E56DD5" w:rsidRPr="00C57908">
        <w:rPr>
          <w:bCs/>
        </w:rPr>
        <w:t xml:space="preserve"> (baziniais dydžiais). Priedo už ištarnautus Lietuvos valstybei skaičiavimas nustatytas Lietuvos Respublikos valstybės politikų ir valstybės pareigūnų darbo apmokėjimo įstatymo 5 straipsnio </w:t>
      </w:r>
      <w:r w:rsidR="00E1093D" w:rsidRPr="00C57908">
        <w:rPr>
          <w:bCs/>
        </w:rPr>
        <w:t>2</w:t>
      </w:r>
      <w:r w:rsidR="00E56DD5" w:rsidRPr="00C57908">
        <w:rPr>
          <w:bCs/>
        </w:rPr>
        <w:t xml:space="preserve"> dalyje. </w:t>
      </w:r>
      <w:r w:rsidR="00E1093D" w:rsidRPr="00C57908">
        <w:rPr>
          <w:bCs/>
        </w:rPr>
        <w:t xml:space="preserve">Priedą už tarnybos Lietuvos valstybei stažą sudaro 1 procentas valstybės politiko pareiginės algos už kiekvienus tarnybos Lietuvos valstybei metus, tačiau šio priedo dydis neturi viršyti 30 procentų pareiginės algos. </w:t>
      </w:r>
      <w:r w:rsidR="00E56DD5" w:rsidRPr="00C57908">
        <w:rPr>
          <w:bCs/>
        </w:rPr>
        <w:t xml:space="preserve">Tarnybos </w:t>
      </w:r>
      <w:r w:rsidR="00E1093D" w:rsidRPr="00C57908">
        <w:rPr>
          <w:bCs/>
        </w:rPr>
        <w:t xml:space="preserve">Lietuvos valstybei </w:t>
      </w:r>
      <w:r w:rsidR="00E56DD5" w:rsidRPr="00C57908">
        <w:rPr>
          <w:bCs/>
        </w:rPr>
        <w:t>stažo skaičiavimo tvarką nustato Vyriausybė.</w:t>
      </w:r>
    </w:p>
    <w:p w14:paraId="295662F8" w14:textId="38DEFAA8" w:rsidR="00676919" w:rsidRPr="00676919" w:rsidRDefault="000C6212" w:rsidP="00676919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426"/>
          <w:tab w:val="left" w:pos="1134"/>
        </w:tabs>
        <w:ind w:left="0" w:firstLine="851"/>
        <w:jc w:val="both"/>
        <w:rPr>
          <w:b/>
        </w:rPr>
      </w:pPr>
      <w:r w:rsidRPr="000C6212">
        <w:rPr>
          <w:b/>
        </w:rPr>
        <w:t>Kaip šiuo metu yra teisiškai reglamentuojami projekte aptariami klausimai:</w:t>
      </w:r>
      <w:r w:rsidR="00E44CC7">
        <w:rPr>
          <w:b/>
        </w:rPr>
        <w:t xml:space="preserve"> - </w:t>
      </w:r>
    </w:p>
    <w:p w14:paraId="70236B28" w14:textId="60B2998B" w:rsidR="00BA4122" w:rsidRPr="00C57908" w:rsidRDefault="00C57908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426"/>
          <w:tab w:val="left" w:pos="1134"/>
        </w:tabs>
        <w:ind w:left="0" w:firstLine="851"/>
        <w:jc w:val="both"/>
      </w:pPr>
      <w:r w:rsidRPr="00C57908">
        <w:rPr>
          <w:b/>
          <w:bCs/>
        </w:rPr>
        <w:t xml:space="preserve">Kokių </w:t>
      </w:r>
      <w:r w:rsidR="00776B62">
        <w:rPr>
          <w:b/>
          <w:bCs/>
        </w:rPr>
        <w:t xml:space="preserve">teigiamų </w:t>
      </w:r>
      <w:r w:rsidRPr="00C57908">
        <w:rPr>
          <w:b/>
          <w:bCs/>
        </w:rPr>
        <w:t>rezultatų yra laukiama</w:t>
      </w:r>
      <w:bookmarkStart w:id="5" w:name="_Hlk73534657"/>
      <w:r>
        <w:rPr>
          <w:b/>
          <w:bCs/>
        </w:rPr>
        <w:t>:</w:t>
      </w:r>
      <w:r>
        <w:rPr>
          <w:bCs/>
        </w:rPr>
        <w:t xml:space="preserve"> priėmus </w:t>
      </w:r>
      <w:r w:rsidR="00BA4122" w:rsidRPr="00C57908">
        <w:rPr>
          <w:bCs/>
        </w:rPr>
        <w:t>sprendimą bus paskirtas Klaipėdos rajono savivaldybės mero pavaduotojas.</w:t>
      </w:r>
    </w:p>
    <w:p w14:paraId="71813FA3" w14:textId="77777777" w:rsidR="00000AED" w:rsidRDefault="000C6212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1134"/>
        </w:tabs>
        <w:ind w:left="0" w:firstLine="851"/>
        <w:jc w:val="both"/>
        <w:rPr>
          <w:bCs/>
        </w:rPr>
      </w:pPr>
      <w:r w:rsidRPr="00650C0F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650C0F">
        <w:rPr>
          <w:b/>
          <w:bCs/>
        </w:rPr>
        <w:t xml:space="preserve"> ir kokių priemonių būtina imtis, siekiant išvengti neigiamų pasekmių</w:t>
      </w:r>
      <w:r>
        <w:rPr>
          <w:bCs/>
        </w:rPr>
        <w:t xml:space="preserve">: </w:t>
      </w:r>
      <w:r w:rsidR="00BA4122" w:rsidRPr="000C6212">
        <w:rPr>
          <w:bCs/>
        </w:rPr>
        <w:t>Neigiamų pasekmių nenumatoma.</w:t>
      </w:r>
      <w:bookmarkEnd w:id="5"/>
    </w:p>
    <w:p w14:paraId="11BD0959" w14:textId="35625EE1" w:rsidR="00000AED" w:rsidRPr="00000AED" w:rsidRDefault="00000AED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1134"/>
        </w:tabs>
        <w:ind w:left="0" w:firstLine="851"/>
        <w:jc w:val="both"/>
        <w:rPr>
          <w:rStyle w:val="FontStyle150"/>
          <w:bCs/>
          <w:sz w:val="24"/>
          <w:szCs w:val="24"/>
        </w:rPr>
      </w:pPr>
      <w:r w:rsidRPr="0073511E">
        <w:rPr>
          <w:rStyle w:val="FontStyle150"/>
          <w:b/>
          <w:bCs/>
          <w:sz w:val="24"/>
          <w:szCs w:val="24"/>
        </w:rPr>
        <w:t>Kokius teisės aktus būtina pakeisti ar panaikinti, priėmus teikiamą Savivaldybės tarybos sprendimo projektą</w:t>
      </w:r>
      <w:r w:rsidRPr="00000AED">
        <w:rPr>
          <w:rStyle w:val="FontStyle150"/>
          <w:sz w:val="24"/>
          <w:szCs w:val="24"/>
        </w:rPr>
        <w:t>:</w:t>
      </w:r>
      <w:r>
        <w:rPr>
          <w:rStyle w:val="FontStyle150"/>
          <w:sz w:val="24"/>
          <w:szCs w:val="24"/>
        </w:rPr>
        <w:t xml:space="preserve"> </w:t>
      </w:r>
      <w:r w:rsidR="00D9436B">
        <w:rPr>
          <w:rStyle w:val="FontStyle150"/>
          <w:sz w:val="24"/>
          <w:szCs w:val="24"/>
        </w:rPr>
        <w:t>nėra.</w:t>
      </w:r>
    </w:p>
    <w:p w14:paraId="32A40703" w14:textId="180E3225" w:rsidR="003B4479" w:rsidRDefault="00E50654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1134"/>
        </w:tabs>
        <w:autoSpaceDN w:val="0"/>
        <w:ind w:left="0" w:firstLine="851"/>
        <w:jc w:val="both"/>
        <w:rPr>
          <w:b/>
        </w:rPr>
      </w:pPr>
      <w:r w:rsidRPr="00E50654">
        <w:rPr>
          <w:b/>
        </w:rPr>
        <w:t>Projekto rengimo metu gauti specialistų vertinimai ir išvados. Ekonominiai apskaičiavimai:</w:t>
      </w:r>
      <w:r>
        <w:rPr>
          <w:b/>
        </w:rPr>
        <w:t xml:space="preserve"> </w:t>
      </w:r>
      <w:r w:rsidR="00D9436B" w:rsidRPr="00D9436B">
        <w:rPr>
          <w:bCs/>
        </w:rPr>
        <w:t>negauta</w:t>
      </w:r>
      <w:r w:rsidR="00D9436B">
        <w:rPr>
          <w:b/>
        </w:rPr>
        <w:t>.</w:t>
      </w:r>
    </w:p>
    <w:p w14:paraId="45211990" w14:textId="77777777" w:rsidR="00BC62BE" w:rsidRPr="00BC62BE" w:rsidRDefault="003B4479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1134"/>
        </w:tabs>
        <w:autoSpaceDN w:val="0"/>
        <w:ind w:left="0" w:firstLine="851"/>
        <w:jc w:val="both"/>
        <w:rPr>
          <w:b/>
        </w:rPr>
      </w:pPr>
      <w:r w:rsidRPr="003B4479">
        <w:rPr>
          <w:b/>
        </w:rPr>
        <w:t>Sprendimo įgyvendinimui reikalingos lėšos:</w:t>
      </w:r>
      <w:r>
        <w:rPr>
          <w:bCs/>
        </w:rPr>
        <w:t xml:space="preserve"> </w:t>
      </w:r>
      <w:r w:rsidR="00A949D8" w:rsidRPr="003B4479">
        <w:rPr>
          <w:bCs/>
        </w:rPr>
        <w:t>Mero pavaduotojo darbo užmokestis: 1 mėn. – 15,6 (koeficientas ) x 1</w:t>
      </w:r>
      <w:r>
        <w:rPr>
          <w:bCs/>
        </w:rPr>
        <w:t>81</w:t>
      </w:r>
      <w:r w:rsidR="00A949D8" w:rsidRPr="003B4479">
        <w:rPr>
          <w:bCs/>
        </w:rPr>
        <w:t xml:space="preserve"> Eur = 2</w:t>
      </w:r>
      <w:r>
        <w:rPr>
          <w:bCs/>
        </w:rPr>
        <w:t>823,6</w:t>
      </w:r>
      <w:r w:rsidR="00A949D8" w:rsidRPr="003B4479">
        <w:rPr>
          <w:bCs/>
        </w:rPr>
        <w:t xml:space="preserve"> Eur + priedas už ištarnautus </w:t>
      </w:r>
      <w:r w:rsidR="00944FF9">
        <w:rPr>
          <w:bCs/>
        </w:rPr>
        <w:t xml:space="preserve">Lietuvos </w:t>
      </w:r>
      <w:r w:rsidR="00A949D8" w:rsidRPr="003B4479">
        <w:rPr>
          <w:bCs/>
        </w:rPr>
        <w:t>valstybei metus.</w:t>
      </w:r>
    </w:p>
    <w:p w14:paraId="53AC1198" w14:textId="70D493E9" w:rsidR="00A949D8" w:rsidRPr="00BC62BE" w:rsidRDefault="00A1462D" w:rsidP="00B20F4C">
      <w:pPr>
        <w:pStyle w:val="Sraopastraipa"/>
        <w:numPr>
          <w:ilvl w:val="0"/>
          <w:numId w:val="3"/>
        </w:numPr>
        <w:tabs>
          <w:tab w:val="clear" w:pos="720"/>
          <w:tab w:val="num" w:pos="360"/>
          <w:tab w:val="left" w:pos="1134"/>
        </w:tabs>
        <w:autoSpaceDN w:val="0"/>
        <w:ind w:left="0" w:firstLine="851"/>
        <w:jc w:val="both"/>
        <w:rPr>
          <w:b/>
        </w:rPr>
      </w:pPr>
      <w:r w:rsidRPr="00BC62BE">
        <w:rPr>
          <w:b/>
        </w:rPr>
        <w:t xml:space="preserve"> </w:t>
      </w:r>
      <w:r w:rsidR="00A949D8" w:rsidRPr="00BC62BE">
        <w:rPr>
          <w:b/>
        </w:rPr>
        <w:t>Kiti, autoriaus nuomone, reikalingi pagrindimai ir paaiškinimai:</w:t>
      </w:r>
      <w:r w:rsidR="00A949D8" w:rsidRPr="00BC62BE">
        <w:rPr>
          <w:bCs/>
        </w:rPr>
        <w:t xml:space="preserve"> </w:t>
      </w:r>
      <w:r w:rsidR="0092761B">
        <w:rPr>
          <w:bCs/>
        </w:rPr>
        <w:t>nėra.</w:t>
      </w:r>
    </w:p>
    <w:p w14:paraId="5719A333" w14:textId="0B2BD555" w:rsidR="00B30463" w:rsidRDefault="00B30463" w:rsidP="00BC62BE">
      <w:pPr>
        <w:pStyle w:val="Pagrindiniotekstotrauka"/>
        <w:tabs>
          <w:tab w:val="num" w:pos="360"/>
          <w:tab w:val="num" w:pos="426"/>
        </w:tabs>
        <w:ind w:firstLine="851"/>
        <w:rPr>
          <w:b/>
        </w:rPr>
      </w:pPr>
    </w:p>
    <w:p w14:paraId="6CA40731" w14:textId="2470F9D2" w:rsidR="00B30463" w:rsidRDefault="00B30463" w:rsidP="00B30463">
      <w:pPr>
        <w:rPr>
          <w:b/>
        </w:rPr>
      </w:pPr>
    </w:p>
    <w:p w14:paraId="1D2CBAFE" w14:textId="77777777" w:rsidR="008A7E2F" w:rsidRDefault="008A7E2F" w:rsidP="00B30463">
      <w:pPr>
        <w:rPr>
          <w:b/>
        </w:rPr>
      </w:pPr>
    </w:p>
    <w:p w14:paraId="15CBAB3C" w14:textId="0BBBB587" w:rsidR="00B30463" w:rsidRPr="00B30463" w:rsidRDefault="006807FA" w:rsidP="008221F3">
      <w:pPr>
        <w:tabs>
          <w:tab w:val="left" w:pos="7230"/>
        </w:tabs>
        <w:rPr>
          <w:bCs/>
        </w:rPr>
      </w:pPr>
      <w:r>
        <w:rPr>
          <w:bCs/>
        </w:rPr>
        <w:t xml:space="preserve">Teisės ir personalo skyriaus </w:t>
      </w:r>
      <w:r w:rsidR="008221F3">
        <w:rPr>
          <w:bCs/>
        </w:rPr>
        <w:t>patarėja</w:t>
      </w:r>
      <w:r w:rsidR="008221F3">
        <w:rPr>
          <w:bCs/>
        </w:rPr>
        <w:tab/>
        <w:t>Jurgita Virbauskienė</w:t>
      </w:r>
    </w:p>
    <w:p w14:paraId="391C2277" w14:textId="076300AE" w:rsidR="00B30463" w:rsidRDefault="00B30463" w:rsidP="00B30463">
      <w:pPr>
        <w:rPr>
          <w:b/>
        </w:rPr>
      </w:pPr>
    </w:p>
    <w:p w14:paraId="7C1DD7B1" w14:textId="1FE8A241" w:rsidR="00B30463" w:rsidRDefault="00B30463" w:rsidP="00B30463">
      <w:pPr>
        <w:rPr>
          <w:b/>
        </w:rPr>
      </w:pPr>
    </w:p>
    <w:p w14:paraId="3AA56251" w14:textId="77777777" w:rsidR="00B30463" w:rsidRDefault="00B30463" w:rsidP="00B30463">
      <w:pPr>
        <w:rPr>
          <w:b/>
        </w:rPr>
      </w:pPr>
    </w:p>
    <w:sectPr w:rsidR="00B30463" w:rsidSect="006D3F48">
      <w:headerReference w:type="even" r:id="rId7"/>
      <w:headerReference w:type="default" r:id="rId8"/>
      <w:headerReference w:type="firs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3FBC1" w14:textId="77777777" w:rsidR="008722B0" w:rsidRDefault="008722B0">
      <w:r>
        <w:separator/>
      </w:r>
    </w:p>
  </w:endnote>
  <w:endnote w:type="continuationSeparator" w:id="0">
    <w:p w14:paraId="50FB4260" w14:textId="77777777" w:rsidR="008722B0" w:rsidRDefault="0087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67AB" w14:textId="77777777" w:rsidR="008722B0" w:rsidRDefault="008722B0">
      <w:r>
        <w:separator/>
      </w:r>
    </w:p>
  </w:footnote>
  <w:footnote w:type="continuationSeparator" w:id="0">
    <w:p w14:paraId="6CC091B6" w14:textId="77777777" w:rsidR="008722B0" w:rsidRDefault="0087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85E0" w14:textId="77777777" w:rsidR="00E608E0" w:rsidRDefault="00E608E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E608E0" w:rsidRDefault="00E608E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6F09" w14:textId="77777777" w:rsidR="00E608E0" w:rsidRDefault="00E608E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441FB8">
      <w:rPr>
        <w:noProof/>
      </w:rPr>
      <w:t>2</w:t>
    </w:r>
    <w:r>
      <w:fldChar w:fldCharType="end"/>
    </w:r>
  </w:p>
  <w:p w14:paraId="327556FB" w14:textId="77777777" w:rsidR="00E608E0" w:rsidRDefault="00E608E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FD0F" w14:textId="72C62CEC" w:rsidR="00E608E0" w:rsidRPr="003E1691" w:rsidRDefault="00E608E0" w:rsidP="003E1691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CF525F9"/>
    <w:multiLevelType w:val="hybridMultilevel"/>
    <w:tmpl w:val="4F669572"/>
    <w:lvl w:ilvl="0" w:tplc="11264D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E86172"/>
    <w:multiLevelType w:val="multilevel"/>
    <w:tmpl w:val="46EEA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A6A3488"/>
    <w:multiLevelType w:val="hybridMultilevel"/>
    <w:tmpl w:val="40DC821C"/>
    <w:lvl w:ilvl="0" w:tplc="6DCCCD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33A48ABA"/>
    <w:lvl w:ilvl="0" w:tplc="9B06E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E34BE7"/>
    <w:multiLevelType w:val="hybridMultilevel"/>
    <w:tmpl w:val="54E421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8D68A4"/>
    <w:multiLevelType w:val="hybridMultilevel"/>
    <w:tmpl w:val="15502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648772">
    <w:abstractNumId w:val="10"/>
  </w:num>
  <w:num w:numId="2" w16cid:durableId="1506094874">
    <w:abstractNumId w:val="0"/>
  </w:num>
  <w:num w:numId="3" w16cid:durableId="166790735">
    <w:abstractNumId w:val="11"/>
  </w:num>
  <w:num w:numId="4" w16cid:durableId="763115553">
    <w:abstractNumId w:val="7"/>
  </w:num>
  <w:num w:numId="5" w16cid:durableId="974524465">
    <w:abstractNumId w:val="2"/>
  </w:num>
  <w:num w:numId="6" w16cid:durableId="1805005390">
    <w:abstractNumId w:val="1"/>
  </w:num>
  <w:num w:numId="7" w16cid:durableId="747120115">
    <w:abstractNumId w:val="4"/>
  </w:num>
  <w:num w:numId="8" w16cid:durableId="1459226015">
    <w:abstractNumId w:val="8"/>
  </w:num>
  <w:num w:numId="9" w16cid:durableId="5254644">
    <w:abstractNumId w:val="5"/>
  </w:num>
  <w:num w:numId="10" w16cid:durableId="559096101">
    <w:abstractNumId w:val="12"/>
  </w:num>
  <w:num w:numId="11" w16cid:durableId="1919972564">
    <w:abstractNumId w:val="9"/>
  </w:num>
  <w:num w:numId="12" w16cid:durableId="2014449792">
    <w:abstractNumId w:val="13"/>
  </w:num>
  <w:num w:numId="13" w16cid:durableId="1004742735">
    <w:abstractNumId w:val="3"/>
  </w:num>
  <w:num w:numId="14" w16cid:durableId="14079226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26"/>
    <w:rsid w:val="00000AED"/>
    <w:rsid w:val="0000211C"/>
    <w:rsid w:val="000033C9"/>
    <w:rsid w:val="00003AAD"/>
    <w:rsid w:val="000043B3"/>
    <w:rsid w:val="00006916"/>
    <w:rsid w:val="00007703"/>
    <w:rsid w:val="000111A1"/>
    <w:rsid w:val="00011AC9"/>
    <w:rsid w:val="00014DE3"/>
    <w:rsid w:val="0001588B"/>
    <w:rsid w:val="0002027F"/>
    <w:rsid w:val="00020C3F"/>
    <w:rsid w:val="00020DAD"/>
    <w:rsid w:val="0002148B"/>
    <w:rsid w:val="00021614"/>
    <w:rsid w:val="00023652"/>
    <w:rsid w:val="00027577"/>
    <w:rsid w:val="00030281"/>
    <w:rsid w:val="00031574"/>
    <w:rsid w:val="0003233A"/>
    <w:rsid w:val="0003246F"/>
    <w:rsid w:val="000341DD"/>
    <w:rsid w:val="000365D5"/>
    <w:rsid w:val="00036B3B"/>
    <w:rsid w:val="00041232"/>
    <w:rsid w:val="00042AA3"/>
    <w:rsid w:val="00042D26"/>
    <w:rsid w:val="00043CBD"/>
    <w:rsid w:val="000450D2"/>
    <w:rsid w:val="00045C36"/>
    <w:rsid w:val="00047139"/>
    <w:rsid w:val="000472A3"/>
    <w:rsid w:val="00051751"/>
    <w:rsid w:val="00055F9C"/>
    <w:rsid w:val="00057FA8"/>
    <w:rsid w:val="000610FC"/>
    <w:rsid w:val="0006459E"/>
    <w:rsid w:val="00064ED8"/>
    <w:rsid w:val="00065AFB"/>
    <w:rsid w:val="00066B5F"/>
    <w:rsid w:val="00067097"/>
    <w:rsid w:val="00067AB5"/>
    <w:rsid w:val="0007015E"/>
    <w:rsid w:val="000706B8"/>
    <w:rsid w:val="00070AA7"/>
    <w:rsid w:val="00070C7F"/>
    <w:rsid w:val="00072523"/>
    <w:rsid w:val="00072C68"/>
    <w:rsid w:val="00073F65"/>
    <w:rsid w:val="0007436D"/>
    <w:rsid w:val="000766A8"/>
    <w:rsid w:val="00077600"/>
    <w:rsid w:val="00080BE6"/>
    <w:rsid w:val="00082B0B"/>
    <w:rsid w:val="0008309E"/>
    <w:rsid w:val="000831BD"/>
    <w:rsid w:val="000832B4"/>
    <w:rsid w:val="00084131"/>
    <w:rsid w:val="00086001"/>
    <w:rsid w:val="00086EB7"/>
    <w:rsid w:val="000920AD"/>
    <w:rsid w:val="00092DC9"/>
    <w:rsid w:val="000944AE"/>
    <w:rsid w:val="00094FFC"/>
    <w:rsid w:val="00095466"/>
    <w:rsid w:val="00095BCC"/>
    <w:rsid w:val="000A20A0"/>
    <w:rsid w:val="000A2E4A"/>
    <w:rsid w:val="000A327F"/>
    <w:rsid w:val="000A3A17"/>
    <w:rsid w:val="000A4A63"/>
    <w:rsid w:val="000A4BA2"/>
    <w:rsid w:val="000A4C2C"/>
    <w:rsid w:val="000A62DA"/>
    <w:rsid w:val="000B1301"/>
    <w:rsid w:val="000B3FA5"/>
    <w:rsid w:val="000C27AB"/>
    <w:rsid w:val="000C2C94"/>
    <w:rsid w:val="000C32EF"/>
    <w:rsid w:val="000C3B27"/>
    <w:rsid w:val="000C6212"/>
    <w:rsid w:val="000C6C97"/>
    <w:rsid w:val="000D17A4"/>
    <w:rsid w:val="000D1BB3"/>
    <w:rsid w:val="000D28DF"/>
    <w:rsid w:val="000D39AC"/>
    <w:rsid w:val="000D653D"/>
    <w:rsid w:val="000E70F7"/>
    <w:rsid w:val="000E7E2E"/>
    <w:rsid w:val="000F0ADA"/>
    <w:rsid w:val="000F1FB1"/>
    <w:rsid w:val="000F2A5E"/>
    <w:rsid w:val="000F533D"/>
    <w:rsid w:val="000F5352"/>
    <w:rsid w:val="000F5483"/>
    <w:rsid w:val="000F6707"/>
    <w:rsid w:val="000F74CA"/>
    <w:rsid w:val="000F77C3"/>
    <w:rsid w:val="000F7A3E"/>
    <w:rsid w:val="00100A2B"/>
    <w:rsid w:val="00102C41"/>
    <w:rsid w:val="00102FAD"/>
    <w:rsid w:val="00106107"/>
    <w:rsid w:val="001144A6"/>
    <w:rsid w:val="001159D3"/>
    <w:rsid w:val="0011756F"/>
    <w:rsid w:val="001200E3"/>
    <w:rsid w:val="00121ACB"/>
    <w:rsid w:val="00121B1D"/>
    <w:rsid w:val="00123050"/>
    <w:rsid w:val="00125182"/>
    <w:rsid w:val="00130202"/>
    <w:rsid w:val="001337C1"/>
    <w:rsid w:val="00134033"/>
    <w:rsid w:val="001348C4"/>
    <w:rsid w:val="00135408"/>
    <w:rsid w:val="00136AED"/>
    <w:rsid w:val="00144922"/>
    <w:rsid w:val="00144B29"/>
    <w:rsid w:val="00152A35"/>
    <w:rsid w:val="001548D2"/>
    <w:rsid w:val="00154A38"/>
    <w:rsid w:val="00155682"/>
    <w:rsid w:val="001567CB"/>
    <w:rsid w:val="00157B30"/>
    <w:rsid w:val="0016062F"/>
    <w:rsid w:val="001609C0"/>
    <w:rsid w:val="00161104"/>
    <w:rsid w:val="001613FB"/>
    <w:rsid w:val="001614E1"/>
    <w:rsid w:val="00161BE8"/>
    <w:rsid w:val="00161C35"/>
    <w:rsid w:val="00161CD4"/>
    <w:rsid w:val="00162577"/>
    <w:rsid w:val="00162DAE"/>
    <w:rsid w:val="00163F69"/>
    <w:rsid w:val="0016565C"/>
    <w:rsid w:val="001656D2"/>
    <w:rsid w:val="00171E72"/>
    <w:rsid w:val="00174FAF"/>
    <w:rsid w:val="00176E67"/>
    <w:rsid w:val="00180A4F"/>
    <w:rsid w:val="0018119B"/>
    <w:rsid w:val="0018146B"/>
    <w:rsid w:val="00184B50"/>
    <w:rsid w:val="00184FB1"/>
    <w:rsid w:val="00187056"/>
    <w:rsid w:val="00191E23"/>
    <w:rsid w:val="0019457B"/>
    <w:rsid w:val="001959C4"/>
    <w:rsid w:val="00197E09"/>
    <w:rsid w:val="001A03B8"/>
    <w:rsid w:val="001A0946"/>
    <w:rsid w:val="001A0B31"/>
    <w:rsid w:val="001A1E94"/>
    <w:rsid w:val="001A5479"/>
    <w:rsid w:val="001A6298"/>
    <w:rsid w:val="001A6304"/>
    <w:rsid w:val="001A6BE5"/>
    <w:rsid w:val="001B0196"/>
    <w:rsid w:val="001B1718"/>
    <w:rsid w:val="001B2D3E"/>
    <w:rsid w:val="001B5091"/>
    <w:rsid w:val="001C06F5"/>
    <w:rsid w:val="001C311A"/>
    <w:rsid w:val="001C3B2F"/>
    <w:rsid w:val="001C424A"/>
    <w:rsid w:val="001D2BA6"/>
    <w:rsid w:val="001D5C75"/>
    <w:rsid w:val="001D5F0F"/>
    <w:rsid w:val="001D618D"/>
    <w:rsid w:val="001E0176"/>
    <w:rsid w:val="001E0CE9"/>
    <w:rsid w:val="001E2479"/>
    <w:rsid w:val="001E34BD"/>
    <w:rsid w:val="001F050B"/>
    <w:rsid w:val="001F0BCB"/>
    <w:rsid w:val="001F1CB7"/>
    <w:rsid w:val="001F259C"/>
    <w:rsid w:val="001F5D72"/>
    <w:rsid w:val="001F69A3"/>
    <w:rsid w:val="001F79E3"/>
    <w:rsid w:val="0020318B"/>
    <w:rsid w:val="00205811"/>
    <w:rsid w:val="0020746A"/>
    <w:rsid w:val="0021080D"/>
    <w:rsid w:val="002109E0"/>
    <w:rsid w:val="0021210C"/>
    <w:rsid w:val="002156CC"/>
    <w:rsid w:val="00217342"/>
    <w:rsid w:val="00221B20"/>
    <w:rsid w:val="002225C8"/>
    <w:rsid w:val="002225EC"/>
    <w:rsid w:val="00222A68"/>
    <w:rsid w:val="0022351F"/>
    <w:rsid w:val="002238CC"/>
    <w:rsid w:val="002250DF"/>
    <w:rsid w:val="00225F96"/>
    <w:rsid w:val="002305AC"/>
    <w:rsid w:val="00230792"/>
    <w:rsid w:val="002330B4"/>
    <w:rsid w:val="0023417F"/>
    <w:rsid w:val="002348C8"/>
    <w:rsid w:val="00237067"/>
    <w:rsid w:val="00237515"/>
    <w:rsid w:val="00237BCB"/>
    <w:rsid w:val="002403D8"/>
    <w:rsid w:val="002416CE"/>
    <w:rsid w:val="00242C5F"/>
    <w:rsid w:val="00242D17"/>
    <w:rsid w:val="00243DEE"/>
    <w:rsid w:val="00244FA3"/>
    <w:rsid w:val="002457B0"/>
    <w:rsid w:val="00245881"/>
    <w:rsid w:val="00245B06"/>
    <w:rsid w:val="00245C25"/>
    <w:rsid w:val="002470F4"/>
    <w:rsid w:val="0024714C"/>
    <w:rsid w:val="00251755"/>
    <w:rsid w:val="002533B6"/>
    <w:rsid w:val="00255485"/>
    <w:rsid w:val="00260DC0"/>
    <w:rsid w:val="00261F8C"/>
    <w:rsid w:val="002631F3"/>
    <w:rsid w:val="00266504"/>
    <w:rsid w:val="0027067A"/>
    <w:rsid w:val="0027134E"/>
    <w:rsid w:val="00272A21"/>
    <w:rsid w:val="00273FD8"/>
    <w:rsid w:val="00274537"/>
    <w:rsid w:val="00274C16"/>
    <w:rsid w:val="0027545A"/>
    <w:rsid w:val="00275498"/>
    <w:rsid w:val="002767C8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D23"/>
    <w:rsid w:val="00296E11"/>
    <w:rsid w:val="002A16EE"/>
    <w:rsid w:val="002B12EB"/>
    <w:rsid w:val="002B5B75"/>
    <w:rsid w:val="002B624E"/>
    <w:rsid w:val="002B6D0E"/>
    <w:rsid w:val="002B7AFA"/>
    <w:rsid w:val="002C00D8"/>
    <w:rsid w:val="002C0283"/>
    <w:rsid w:val="002C0605"/>
    <w:rsid w:val="002C0ED3"/>
    <w:rsid w:val="002C60DB"/>
    <w:rsid w:val="002D0810"/>
    <w:rsid w:val="002D29A3"/>
    <w:rsid w:val="002D45F3"/>
    <w:rsid w:val="002D471E"/>
    <w:rsid w:val="002D54BF"/>
    <w:rsid w:val="002D5C7F"/>
    <w:rsid w:val="002D6489"/>
    <w:rsid w:val="002E0425"/>
    <w:rsid w:val="002E0D0A"/>
    <w:rsid w:val="002E513F"/>
    <w:rsid w:val="002E59DB"/>
    <w:rsid w:val="002F0F1D"/>
    <w:rsid w:val="002F5B1E"/>
    <w:rsid w:val="002F5F21"/>
    <w:rsid w:val="002F6608"/>
    <w:rsid w:val="002F6C37"/>
    <w:rsid w:val="00302408"/>
    <w:rsid w:val="0030315D"/>
    <w:rsid w:val="003035A0"/>
    <w:rsid w:val="003049B6"/>
    <w:rsid w:val="00312111"/>
    <w:rsid w:val="00314F1E"/>
    <w:rsid w:val="00316552"/>
    <w:rsid w:val="00316B74"/>
    <w:rsid w:val="00317D21"/>
    <w:rsid w:val="00321671"/>
    <w:rsid w:val="003253B1"/>
    <w:rsid w:val="00326A54"/>
    <w:rsid w:val="00326CAA"/>
    <w:rsid w:val="003342DF"/>
    <w:rsid w:val="00334A9B"/>
    <w:rsid w:val="0033702E"/>
    <w:rsid w:val="003406ED"/>
    <w:rsid w:val="00340FF6"/>
    <w:rsid w:val="003427C2"/>
    <w:rsid w:val="00343294"/>
    <w:rsid w:val="003436F1"/>
    <w:rsid w:val="00344F79"/>
    <w:rsid w:val="00350786"/>
    <w:rsid w:val="00350DA4"/>
    <w:rsid w:val="00351BAE"/>
    <w:rsid w:val="00352931"/>
    <w:rsid w:val="00353080"/>
    <w:rsid w:val="00353ECD"/>
    <w:rsid w:val="0035582F"/>
    <w:rsid w:val="00355F27"/>
    <w:rsid w:val="00357BD1"/>
    <w:rsid w:val="00362E34"/>
    <w:rsid w:val="00363E3B"/>
    <w:rsid w:val="00364095"/>
    <w:rsid w:val="00364219"/>
    <w:rsid w:val="0036494E"/>
    <w:rsid w:val="00365FD0"/>
    <w:rsid w:val="00371DEF"/>
    <w:rsid w:val="00372375"/>
    <w:rsid w:val="003735DD"/>
    <w:rsid w:val="0037611E"/>
    <w:rsid w:val="00376681"/>
    <w:rsid w:val="00376916"/>
    <w:rsid w:val="00381D15"/>
    <w:rsid w:val="00382D40"/>
    <w:rsid w:val="003831E9"/>
    <w:rsid w:val="00383675"/>
    <w:rsid w:val="0038460C"/>
    <w:rsid w:val="003877E6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39BC"/>
    <w:rsid w:val="003A54A3"/>
    <w:rsid w:val="003B0414"/>
    <w:rsid w:val="003B0E17"/>
    <w:rsid w:val="003B1062"/>
    <w:rsid w:val="003B28F0"/>
    <w:rsid w:val="003B2ED3"/>
    <w:rsid w:val="003B40C7"/>
    <w:rsid w:val="003B4479"/>
    <w:rsid w:val="003B69FC"/>
    <w:rsid w:val="003C2EA0"/>
    <w:rsid w:val="003C36D9"/>
    <w:rsid w:val="003C6436"/>
    <w:rsid w:val="003C65DB"/>
    <w:rsid w:val="003D0BA2"/>
    <w:rsid w:val="003D1560"/>
    <w:rsid w:val="003D4D16"/>
    <w:rsid w:val="003D50BA"/>
    <w:rsid w:val="003E046F"/>
    <w:rsid w:val="003E04B8"/>
    <w:rsid w:val="003E068C"/>
    <w:rsid w:val="003E0B4B"/>
    <w:rsid w:val="003E1691"/>
    <w:rsid w:val="003E2257"/>
    <w:rsid w:val="003E6E78"/>
    <w:rsid w:val="003E712F"/>
    <w:rsid w:val="003E7A2D"/>
    <w:rsid w:val="003F07C0"/>
    <w:rsid w:val="003F1193"/>
    <w:rsid w:val="003F131A"/>
    <w:rsid w:val="003F613D"/>
    <w:rsid w:val="003F68EA"/>
    <w:rsid w:val="003F7FF2"/>
    <w:rsid w:val="00400AED"/>
    <w:rsid w:val="00400B9E"/>
    <w:rsid w:val="00403176"/>
    <w:rsid w:val="0040325D"/>
    <w:rsid w:val="00404611"/>
    <w:rsid w:val="00406D2C"/>
    <w:rsid w:val="00406D6C"/>
    <w:rsid w:val="00407819"/>
    <w:rsid w:val="00407E9D"/>
    <w:rsid w:val="00407F54"/>
    <w:rsid w:val="004129E1"/>
    <w:rsid w:val="00413183"/>
    <w:rsid w:val="00413594"/>
    <w:rsid w:val="00413A9F"/>
    <w:rsid w:val="00413B8F"/>
    <w:rsid w:val="00414FDE"/>
    <w:rsid w:val="0041553A"/>
    <w:rsid w:val="00417CCA"/>
    <w:rsid w:val="00422831"/>
    <w:rsid w:val="004235AB"/>
    <w:rsid w:val="00423D06"/>
    <w:rsid w:val="00424FAF"/>
    <w:rsid w:val="00426CEA"/>
    <w:rsid w:val="00427974"/>
    <w:rsid w:val="00427DDC"/>
    <w:rsid w:val="004309E6"/>
    <w:rsid w:val="00430F3D"/>
    <w:rsid w:val="00434D32"/>
    <w:rsid w:val="004378B4"/>
    <w:rsid w:val="00441FB8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49BA"/>
    <w:rsid w:val="004651AB"/>
    <w:rsid w:val="00465A35"/>
    <w:rsid w:val="004674DA"/>
    <w:rsid w:val="0046773F"/>
    <w:rsid w:val="00471405"/>
    <w:rsid w:val="00473909"/>
    <w:rsid w:val="004739EF"/>
    <w:rsid w:val="00473C83"/>
    <w:rsid w:val="004750B8"/>
    <w:rsid w:val="00477C6A"/>
    <w:rsid w:val="0048287E"/>
    <w:rsid w:val="00482E5C"/>
    <w:rsid w:val="004843BC"/>
    <w:rsid w:val="0048451A"/>
    <w:rsid w:val="00486461"/>
    <w:rsid w:val="00490000"/>
    <w:rsid w:val="004904C7"/>
    <w:rsid w:val="004927DE"/>
    <w:rsid w:val="00493FEB"/>
    <w:rsid w:val="004961BF"/>
    <w:rsid w:val="00496839"/>
    <w:rsid w:val="004A6969"/>
    <w:rsid w:val="004A6E21"/>
    <w:rsid w:val="004A7E42"/>
    <w:rsid w:val="004B1CEB"/>
    <w:rsid w:val="004B62AF"/>
    <w:rsid w:val="004C0186"/>
    <w:rsid w:val="004C28E2"/>
    <w:rsid w:val="004C5907"/>
    <w:rsid w:val="004C5B18"/>
    <w:rsid w:val="004C7B68"/>
    <w:rsid w:val="004D066B"/>
    <w:rsid w:val="004D176B"/>
    <w:rsid w:val="004D3079"/>
    <w:rsid w:val="004D4B15"/>
    <w:rsid w:val="004D601A"/>
    <w:rsid w:val="004D72FF"/>
    <w:rsid w:val="004D7C29"/>
    <w:rsid w:val="004E30E8"/>
    <w:rsid w:val="004E4635"/>
    <w:rsid w:val="004E5037"/>
    <w:rsid w:val="004F3EFC"/>
    <w:rsid w:val="004F4C45"/>
    <w:rsid w:val="004F54F6"/>
    <w:rsid w:val="004F6481"/>
    <w:rsid w:val="00500500"/>
    <w:rsid w:val="00505C1D"/>
    <w:rsid w:val="005063A3"/>
    <w:rsid w:val="00514CCA"/>
    <w:rsid w:val="0051594A"/>
    <w:rsid w:val="00516EB7"/>
    <w:rsid w:val="00520783"/>
    <w:rsid w:val="005219E6"/>
    <w:rsid w:val="005233D9"/>
    <w:rsid w:val="00525372"/>
    <w:rsid w:val="00527546"/>
    <w:rsid w:val="005275D2"/>
    <w:rsid w:val="005305CA"/>
    <w:rsid w:val="0053238E"/>
    <w:rsid w:val="00533DEC"/>
    <w:rsid w:val="00533F65"/>
    <w:rsid w:val="00534170"/>
    <w:rsid w:val="0053599E"/>
    <w:rsid w:val="00537F47"/>
    <w:rsid w:val="005417D3"/>
    <w:rsid w:val="00541ABE"/>
    <w:rsid w:val="00542433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4FC3"/>
    <w:rsid w:val="0056627C"/>
    <w:rsid w:val="00566F21"/>
    <w:rsid w:val="0056737D"/>
    <w:rsid w:val="0057125E"/>
    <w:rsid w:val="00571563"/>
    <w:rsid w:val="0057178F"/>
    <w:rsid w:val="0057489D"/>
    <w:rsid w:val="005770B2"/>
    <w:rsid w:val="0058014F"/>
    <w:rsid w:val="00580F7F"/>
    <w:rsid w:val="00581C11"/>
    <w:rsid w:val="00582F11"/>
    <w:rsid w:val="00582FD9"/>
    <w:rsid w:val="00584D50"/>
    <w:rsid w:val="005856D7"/>
    <w:rsid w:val="00586496"/>
    <w:rsid w:val="00587DE6"/>
    <w:rsid w:val="00590CDB"/>
    <w:rsid w:val="0059227F"/>
    <w:rsid w:val="00592A7D"/>
    <w:rsid w:val="00592DE6"/>
    <w:rsid w:val="00592EC6"/>
    <w:rsid w:val="00593CEE"/>
    <w:rsid w:val="00596EF3"/>
    <w:rsid w:val="005A1B5C"/>
    <w:rsid w:val="005A2D38"/>
    <w:rsid w:val="005A4F8E"/>
    <w:rsid w:val="005A6B1B"/>
    <w:rsid w:val="005B1103"/>
    <w:rsid w:val="005B1489"/>
    <w:rsid w:val="005B375C"/>
    <w:rsid w:val="005B3F0A"/>
    <w:rsid w:val="005B5A66"/>
    <w:rsid w:val="005B5D76"/>
    <w:rsid w:val="005B6CBE"/>
    <w:rsid w:val="005B77F6"/>
    <w:rsid w:val="005B7D08"/>
    <w:rsid w:val="005C054A"/>
    <w:rsid w:val="005C0765"/>
    <w:rsid w:val="005C162D"/>
    <w:rsid w:val="005C2986"/>
    <w:rsid w:val="005C45EA"/>
    <w:rsid w:val="005C5FBF"/>
    <w:rsid w:val="005C6384"/>
    <w:rsid w:val="005C7767"/>
    <w:rsid w:val="005D1011"/>
    <w:rsid w:val="005D2BC6"/>
    <w:rsid w:val="005D790F"/>
    <w:rsid w:val="005D7CC6"/>
    <w:rsid w:val="005E032B"/>
    <w:rsid w:val="005E1908"/>
    <w:rsid w:val="005E244C"/>
    <w:rsid w:val="005E3A4C"/>
    <w:rsid w:val="005E42C6"/>
    <w:rsid w:val="005E47C9"/>
    <w:rsid w:val="005E4BE9"/>
    <w:rsid w:val="005E58A2"/>
    <w:rsid w:val="005E6270"/>
    <w:rsid w:val="005E6DBE"/>
    <w:rsid w:val="005E7C62"/>
    <w:rsid w:val="005F02E4"/>
    <w:rsid w:val="005F2A3D"/>
    <w:rsid w:val="005F2BD3"/>
    <w:rsid w:val="005F3042"/>
    <w:rsid w:val="00601B87"/>
    <w:rsid w:val="00605E72"/>
    <w:rsid w:val="00606DB7"/>
    <w:rsid w:val="00607F1A"/>
    <w:rsid w:val="00610684"/>
    <w:rsid w:val="0061354F"/>
    <w:rsid w:val="00614016"/>
    <w:rsid w:val="00616731"/>
    <w:rsid w:val="00620521"/>
    <w:rsid w:val="00624B22"/>
    <w:rsid w:val="00625D7D"/>
    <w:rsid w:val="006263AD"/>
    <w:rsid w:val="0062738A"/>
    <w:rsid w:val="006278EB"/>
    <w:rsid w:val="00631559"/>
    <w:rsid w:val="00632940"/>
    <w:rsid w:val="00633742"/>
    <w:rsid w:val="00633E01"/>
    <w:rsid w:val="0064059C"/>
    <w:rsid w:val="00643A68"/>
    <w:rsid w:val="00644F4E"/>
    <w:rsid w:val="006461C5"/>
    <w:rsid w:val="00646503"/>
    <w:rsid w:val="00647FFC"/>
    <w:rsid w:val="00650C0F"/>
    <w:rsid w:val="00651547"/>
    <w:rsid w:val="006515AC"/>
    <w:rsid w:val="006518B3"/>
    <w:rsid w:val="00652479"/>
    <w:rsid w:val="00660BD7"/>
    <w:rsid w:val="00664A7B"/>
    <w:rsid w:val="006660A1"/>
    <w:rsid w:val="00667F14"/>
    <w:rsid w:val="006711C9"/>
    <w:rsid w:val="0067203A"/>
    <w:rsid w:val="00672AC6"/>
    <w:rsid w:val="00674AD9"/>
    <w:rsid w:val="00674EEB"/>
    <w:rsid w:val="006750EA"/>
    <w:rsid w:val="00676919"/>
    <w:rsid w:val="006807FA"/>
    <w:rsid w:val="00681B43"/>
    <w:rsid w:val="00681F85"/>
    <w:rsid w:val="00682C20"/>
    <w:rsid w:val="00683DB7"/>
    <w:rsid w:val="00692F56"/>
    <w:rsid w:val="006A17AC"/>
    <w:rsid w:val="006A33E7"/>
    <w:rsid w:val="006A43AC"/>
    <w:rsid w:val="006A6D2E"/>
    <w:rsid w:val="006B2A16"/>
    <w:rsid w:val="006B63E7"/>
    <w:rsid w:val="006B69CB"/>
    <w:rsid w:val="006B7429"/>
    <w:rsid w:val="006C1AF0"/>
    <w:rsid w:val="006C2162"/>
    <w:rsid w:val="006C30DF"/>
    <w:rsid w:val="006C31D3"/>
    <w:rsid w:val="006C32C8"/>
    <w:rsid w:val="006C51B6"/>
    <w:rsid w:val="006C5F00"/>
    <w:rsid w:val="006C7B92"/>
    <w:rsid w:val="006D2B01"/>
    <w:rsid w:val="006D2E97"/>
    <w:rsid w:val="006D3F48"/>
    <w:rsid w:val="006D5F51"/>
    <w:rsid w:val="006D7468"/>
    <w:rsid w:val="006E03D4"/>
    <w:rsid w:val="006E094A"/>
    <w:rsid w:val="006E2B11"/>
    <w:rsid w:val="006E3A7A"/>
    <w:rsid w:val="006E4EB0"/>
    <w:rsid w:val="006E5E4C"/>
    <w:rsid w:val="006E7D69"/>
    <w:rsid w:val="006F245B"/>
    <w:rsid w:val="006F3563"/>
    <w:rsid w:val="00702E8C"/>
    <w:rsid w:val="0070379A"/>
    <w:rsid w:val="00704E19"/>
    <w:rsid w:val="0070641E"/>
    <w:rsid w:val="0071029C"/>
    <w:rsid w:val="00711157"/>
    <w:rsid w:val="00713D39"/>
    <w:rsid w:val="00713F98"/>
    <w:rsid w:val="007145DE"/>
    <w:rsid w:val="00714E5F"/>
    <w:rsid w:val="0071561B"/>
    <w:rsid w:val="00715E01"/>
    <w:rsid w:val="00717B46"/>
    <w:rsid w:val="00720C92"/>
    <w:rsid w:val="00720CCE"/>
    <w:rsid w:val="0072175F"/>
    <w:rsid w:val="007244FF"/>
    <w:rsid w:val="00726CFD"/>
    <w:rsid w:val="00727994"/>
    <w:rsid w:val="00727BDC"/>
    <w:rsid w:val="00727D00"/>
    <w:rsid w:val="0073059D"/>
    <w:rsid w:val="00730B3D"/>
    <w:rsid w:val="00730C78"/>
    <w:rsid w:val="00731176"/>
    <w:rsid w:val="007335CF"/>
    <w:rsid w:val="007338B0"/>
    <w:rsid w:val="0073511E"/>
    <w:rsid w:val="00741C79"/>
    <w:rsid w:val="00743716"/>
    <w:rsid w:val="00743D65"/>
    <w:rsid w:val="0074662D"/>
    <w:rsid w:val="007523F3"/>
    <w:rsid w:val="0075357A"/>
    <w:rsid w:val="007537EF"/>
    <w:rsid w:val="00756C73"/>
    <w:rsid w:val="0075777D"/>
    <w:rsid w:val="007604E8"/>
    <w:rsid w:val="0076077E"/>
    <w:rsid w:val="00761250"/>
    <w:rsid w:val="00762D1F"/>
    <w:rsid w:val="007644FC"/>
    <w:rsid w:val="0076630F"/>
    <w:rsid w:val="007679A0"/>
    <w:rsid w:val="00771D57"/>
    <w:rsid w:val="0077213B"/>
    <w:rsid w:val="00773B5F"/>
    <w:rsid w:val="007745C2"/>
    <w:rsid w:val="00775A3F"/>
    <w:rsid w:val="00776B62"/>
    <w:rsid w:val="00777904"/>
    <w:rsid w:val="00777BAF"/>
    <w:rsid w:val="00781A18"/>
    <w:rsid w:val="007848A5"/>
    <w:rsid w:val="00786D25"/>
    <w:rsid w:val="007921FB"/>
    <w:rsid w:val="00792BDE"/>
    <w:rsid w:val="007932EB"/>
    <w:rsid w:val="00797066"/>
    <w:rsid w:val="00797B20"/>
    <w:rsid w:val="007A12E0"/>
    <w:rsid w:val="007A2F07"/>
    <w:rsid w:val="007A3704"/>
    <w:rsid w:val="007A45B3"/>
    <w:rsid w:val="007A5A29"/>
    <w:rsid w:val="007A5C90"/>
    <w:rsid w:val="007B0D5F"/>
    <w:rsid w:val="007B1B81"/>
    <w:rsid w:val="007C0E9F"/>
    <w:rsid w:val="007C12BD"/>
    <w:rsid w:val="007C486E"/>
    <w:rsid w:val="007C62B5"/>
    <w:rsid w:val="007C6F62"/>
    <w:rsid w:val="007D1411"/>
    <w:rsid w:val="007D1E0A"/>
    <w:rsid w:val="007D2FE4"/>
    <w:rsid w:val="007D4120"/>
    <w:rsid w:val="007D56C8"/>
    <w:rsid w:val="007D69E0"/>
    <w:rsid w:val="007E140F"/>
    <w:rsid w:val="007E1626"/>
    <w:rsid w:val="007E5FBF"/>
    <w:rsid w:val="007F0142"/>
    <w:rsid w:val="007F0F54"/>
    <w:rsid w:val="007F1FBE"/>
    <w:rsid w:val="007F3684"/>
    <w:rsid w:val="007F58F8"/>
    <w:rsid w:val="007F6516"/>
    <w:rsid w:val="007F6A61"/>
    <w:rsid w:val="007F6A8C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3A0C"/>
    <w:rsid w:val="0081420F"/>
    <w:rsid w:val="008144D8"/>
    <w:rsid w:val="008150A6"/>
    <w:rsid w:val="00815FEE"/>
    <w:rsid w:val="00816A11"/>
    <w:rsid w:val="00816A14"/>
    <w:rsid w:val="00817853"/>
    <w:rsid w:val="008221F3"/>
    <w:rsid w:val="00830B4E"/>
    <w:rsid w:val="00832DA3"/>
    <w:rsid w:val="0083615C"/>
    <w:rsid w:val="00840CF5"/>
    <w:rsid w:val="00841D85"/>
    <w:rsid w:val="008441FA"/>
    <w:rsid w:val="0084494C"/>
    <w:rsid w:val="008464B9"/>
    <w:rsid w:val="00847515"/>
    <w:rsid w:val="00847DF1"/>
    <w:rsid w:val="00854E4B"/>
    <w:rsid w:val="008575FE"/>
    <w:rsid w:val="00860719"/>
    <w:rsid w:val="008612B3"/>
    <w:rsid w:val="00861645"/>
    <w:rsid w:val="00861982"/>
    <w:rsid w:val="00862FD3"/>
    <w:rsid w:val="00866273"/>
    <w:rsid w:val="00866E85"/>
    <w:rsid w:val="00866F28"/>
    <w:rsid w:val="008708DC"/>
    <w:rsid w:val="00870A56"/>
    <w:rsid w:val="008722B0"/>
    <w:rsid w:val="00874AE8"/>
    <w:rsid w:val="00874E1D"/>
    <w:rsid w:val="008751D3"/>
    <w:rsid w:val="00875B13"/>
    <w:rsid w:val="00876A12"/>
    <w:rsid w:val="008805EE"/>
    <w:rsid w:val="008807B2"/>
    <w:rsid w:val="00881E9B"/>
    <w:rsid w:val="008845E2"/>
    <w:rsid w:val="00885E93"/>
    <w:rsid w:val="00887449"/>
    <w:rsid w:val="0088769B"/>
    <w:rsid w:val="00893F5E"/>
    <w:rsid w:val="00894D73"/>
    <w:rsid w:val="00895B18"/>
    <w:rsid w:val="0089676B"/>
    <w:rsid w:val="008A12CF"/>
    <w:rsid w:val="008A2A4B"/>
    <w:rsid w:val="008A45A7"/>
    <w:rsid w:val="008A4DFF"/>
    <w:rsid w:val="008A51B7"/>
    <w:rsid w:val="008A5440"/>
    <w:rsid w:val="008A70FB"/>
    <w:rsid w:val="008A7370"/>
    <w:rsid w:val="008A7820"/>
    <w:rsid w:val="008A7E2F"/>
    <w:rsid w:val="008B0B1B"/>
    <w:rsid w:val="008B450D"/>
    <w:rsid w:val="008B5EAE"/>
    <w:rsid w:val="008B6EA9"/>
    <w:rsid w:val="008C0D5A"/>
    <w:rsid w:val="008C18EC"/>
    <w:rsid w:val="008C46D2"/>
    <w:rsid w:val="008C4AB1"/>
    <w:rsid w:val="008C654B"/>
    <w:rsid w:val="008D06A0"/>
    <w:rsid w:val="008D06C6"/>
    <w:rsid w:val="008D0DF8"/>
    <w:rsid w:val="008D37F2"/>
    <w:rsid w:val="008D3A5F"/>
    <w:rsid w:val="008D55A0"/>
    <w:rsid w:val="008D741F"/>
    <w:rsid w:val="008D7EE7"/>
    <w:rsid w:val="008E03C2"/>
    <w:rsid w:val="008E3F8E"/>
    <w:rsid w:val="008E5095"/>
    <w:rsid w:val="008E526D"/>
    <w:rsid w:val="008E69C1"/>
    <w:rsid w:val="008E7594"/>
    <w:rsid w:val="008F04F2"/>
    <w:rsid w:val="008F09C3"/>
    <w:rsid w:val="008F0A28"/>
    <w:rsid w:val="008F3356"/>
    <w:rsid w:val="008F38B8"/>
    <w:rsid w:val="008F5B9A"/>
    <w:rsid w:val="008F7744"/>
    <w:rsid w:val="00901FEC"/>
    <w:rsid w:val="0090230A"/>
    <w:rsid w:val="00902832"/>
    <w:rsid w:val="0090451C"/>
    <w:rsid w:val="00904905"/>
    <w:rsid w:val="00904EE4"/>
    <w:rsid w:val="00905D2E"/>
    <w:rsid w:val="00913264"/>
    <w:rsid w:val="00913839"/>
    <w:rsid w:val="00914767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25687"/>
    <w:rsid w:val="0092761B"/>
    <w:rsid w:val="0093095A"/>
    <w:rsid w:val="00932691"/>
    <w:rsid w:val="00934038"/>
    <w:rsid w:val="00936CDF"/>
    <w:rsid w:val="00936FCE"/>
    <w:rsid w:val="00937150"/>
    <w:rsid w:val="00941141"/>
    <w:rsid w:val="009436D3"/>
    <w:rsid w:val="00943F06"/>
    <w:rsid w:val="00944165"/>
    <w:rsid w:val="00944FF9"/>
    <w:rsid w:val="009469AE"/>
    <w:rsid w:val="00946E83"/>
    <w:rsid w:val="0095096D"/>
    <w:rsid w:val="00951B99"/>
    <w:rsid w:val="00952DFD"/>
    <w:rsid w:val="00953E30"/>
    <w:rsid w:val="00954167"/>
    <w:rsid w:val="00954A53"/>
    <w:rsid w:val="00954FE1"/>
    <w:rsid w:val="00955D36"/>
    <w:rsid w:val="009560EB"/>
    <w:rsid w:val="0095684E"/>
    <w:rsid w:val="009571E5"/>
    <w:rsid w:val="0096377D"/>
    <w:rsid w:val="009644DD"/>
    <w:rsid w:val="0096635B"/>
    <w:rsid w:val="009663BC"/>
    <w:rsid w:val="00966402"/>
    <w:rsid w:val="00966A38"/>
    <w:rsid w:val="009677E7"/>
    <w:rsid w:val="00970CA6"/>
    <w:rsid w:val="00971F8A"/>
    <w:rsid w:val="00972569"/>
    <w:rsid w:val="00973439"/>
    <w:rsid w:val="00973705"/>
    <w:rsid w:val="00973AA7"/>
    <w:rsid w:val="009753A3"/>
    <w:rsid w:val="0098241E"/>
    <w:rsid w:val="00983E6E"/>
    <w:rsid w:val="00987B5F"/>
    <w:rsid w:val="009911D9"/>
    <w:rsid w:val="00991B76"/>
    <w:rsid w:val="00994328"/>
    <w:rsid w:val="0099458C"/>
    <w:rsid w:val="00995C96"/>
    <w:rsid w:val="00997374"/>
    <w:rsid w:val="009A031E"/>
    <w:rsid w:val="009A0AE7"/>
    <w:rsid w:val="009A3FFC"/>
    <w:rsid w:val="009A483E"/>
    <w:rsid w:val="009A4863"/>
    <w:rsid w:val="009A4E68"/>
    <w:rsid w:val="009B1C92"/>
    <w:rsid w:val="009B5E8F"/>
    <w:rsid w:val="009B653C"/>
    <w:rsid w:val="009B6579"/>
    <w:rsid w:val="009B7EE3"/>
    <w:rsid w:val="009C2516"/>
    <w:rsid w:val="009D2313"/>
    <w:rsid w:val="009D2612"/>
    <w:rsid w:val="009D61A9"/>
    <w:rsid w:val="009E039D"/>
    <w:rsid w:val="009E2FCA"/>
    <w:rsid w:val="009E4F38"/>
    <w:rsid w:val="009E537C"/>
    <w:rsid w:val="009E6A12"/>
    <w:rsid w:val="009F49F9"/>
    <w:rsid w:val="009F605E"/>
    <w:rsid w:val="009F6D84"/>
    <w:rsid w:val="00A0201D"/>
    <w:rsid w:val="00A034C5"/>
    <w:rsid w:val="00A03835"/>
    <w:rsid w:val="00A03CDD"/>
    <w:rsid w:val="00A0513A"/>
    <w:rsid w:val="00A11BD0"/>
    <w:rsid w:val="00A122B3"/>
    <w:rsid w:val="00A144DE"/>
    <w:rsid w:val="00A1462D"/>
    <w:rsid w:val="00A15614"/>
    <w:rsid w:val="00A16B6D"/>
    <w:rsid w:val="00A20306"/>
    <w:rsid w:val="00A2275B"/>
    <w:rsid w:val="00A22C99"/>
    <w:rsid w:val="00A23A83"/>
    <w:rsid w:val="00A24F90"/>
    <w:rsid w:val="00A2577F"/>
    <w:rsid w:val="00A26963"/>
    <w:rsid w:val="00A27C6B"/>
    <w:rsid w:val="00A30BC7"/>
    <w:rsid w:val="00A33446"/>
    <w:rsid w:val="00A33578"/>
    <w:rsid w:val="00A36256"/>
    <w:rsid w:val="00A37EA9"/>
    <w:rsid w:val="00A37F9C"/>
    <w:rsid w:val="00A41871"/>
    <w:rsid w:val="00A42513"/>
    <w:rsid w:val="00A43010"/>
    <w:rsid w:val="00A44A54"/>
    <w:rsid w:val="00A46EF4"/>
    <w:rsid w:val="00A50752"/>
    <w:rsid w:val="00A50CAF"/>
    <w:rsid w:val="00A512B4"/>
    <w:rsid w:val="00A51EB2"/>
    <w:rsid w:val="00A539F2"/>
    <w:rsid w:val="00A54FF2"/>
    <w:rsid w:val="00A5659C"/>
    <w:rsid w:val="00A56D1D"/>
    <w:rsid w:val="00A572F8"/>
    <w:rsid w:val="00A57D8E"/>
    <w:rsid w:val="00A6073B"/>
    <w:rsid w:val="00A6370D"/>
    <w:rsid w:val="00A64864"/>
    <w:rsid w:val="00A7215D"/>
    <w:rsid w:val="00A726C7"/>
    <w:rsid w:val="00A73A1F"/>
    <w:rsid w:val="00A74E19"/>
    <w:rsid w:val="00A76490"/>
    <w:rsid w:val="00A76D04"/>
    <w:rsid w:val="00A858AD"/>
    <w:rsid w:val="00A85A59"/>
    <w:rsid w:val="00A864D4"/>
    <w:rsid w:val="00A913D7"/>
    <w:rsid w:val="00A93762"/>
    <w:rsid w:val="00A949D8"/>
    <w:rsid w:val="00A95E55"/>
    <w:rsid w:val="00AA001A"/>
    <w:rsid w:val="00AA36B6"/>
    <w:rsid w:val="00AA39E3"/>
    <w:rsid w:val="00AA779A"/>
    <w:rsid w:val="00AB0B0A"/>
    <w:rsid w:val="00AB0D77"/>
    <w:rsid w:val="00AB17D6"/>
    <w:rsid w:val="00AB368F"/>
    <w:rsid w:val="00AB4600"/>
    <w:rsid w:val="00AB46FF"/>
    <w:rsid w:val="00AC26A2"/>
    <w:rsid w:val="00AC4142"/>
    <w:rsid w:val="00AC43A0"/>
    <w:rsid w:val="00AC4481"/>
    <w:rsid w:val="00AC4B10"/>
    <w:rsid w:val="00AC55BC"/>
    <w:rsid w:val="00AC6BD9"/>
    <w:rsid w:val="00AC6E48"/>
    <w:rsid w:val="00AD07C0"/>
    <w:rsid w:val="00AD1660"/>
    <w:rsid w:val="00AD207B"/>
    <w:rsid w:val="00AD2C23"/>
    <w:rsid w:val="00AD3399"/>
    <w:rsid w:val="00AD3E7E"/>
    <w:rsid w:val="00AD413F"/>
    <w:rsid w:val="00AD4FA9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598"/>
    <w:rsid w:val="00AE1E17"/>
    <w:rsid w:val="00AE4029"/>
    <w:rsid w:val="00AE50D4"/>
    <w:rsid w:val="00B03FE9"/>
    <w:rsid w:val="00B063C5"/>
    <w:rsid w:val="00B12579"/>
    <w:rsid w:val="00B154E0"/>
    <w:rsid w:val="00B20ACE"/>
    <w:rsid w:val="00B20D20"/>
    <w:rsid w:val="00B20F4C"/>
    <w:rsid w:val="00B230AD"/>
    <w:rsid w:val="00B2451A"/>
    <w:rsid w:val="00B24EAF"/>
    <w:rsid w:val="00B25266"/>
    <w:rsid w:val="00B27595"/>
    <w:rsid w:val="00B27930"/>
    <w:rsid w:val="00B30463"/>
    <w:rsid w:val="00B327A3"/>
    <w:rsid w:val="00B338AA"/>
    <w:rsid w:val="00B34609"/>
    <w:rsid w:val="00B3543A"/>
    <w:rsid w:val="00B41C9A"/>
    <w:rsid w:val="00B44892"/>
    <w:rsid w:val="00B455D9"/>
    <w:rsid w:val="00B45C5D"/>
    <w:rsid w:val="00B4759C"/>
    <w:rsid w:val="00B47A91"/>
    <w:rsid w:val="00B5085D"/>
    <w:rsid w:val="00B51981"/>
    <w:rsid w:val="00B535E2"/>
    <w:rsid w:val="00B60EC0"/>
    <w:rsid w:val="00B61F97"/>
    <w:rsid w:val="00B6401D"/>
    <w:rsid w:val="00B64060"/>
    <w:rsid w:val="00B663D9"/>
    <w:rsid w:val="00B66B9D"/>
    <w:rsid w:val="00B713A6"/>
    <w:rsid w:val="00B74550"/>
    <w:rsid w:val="00B754CF"/>
    <w:rsid w:val="00B75535"/>
    <w:rsid w:val="00B75978"/>
    <w:rsid w:val="00B80258"/>
    <w:rsid w:val="00B80EE7"/>
    <w:rsid w:val="00B82453"/>
    <w:rsid w:val="00B845C5"/>
    <w:rsid w:val="00B84FB8"/>
    <w:rsid w:val="00B90831"/>
    <w:rsid w:val="00B90D26"/>
    <w:rsid w:val="00B90D38"/>
    <w:rsid w:val="00B91271"/>
    <w:rsid w:val="00B912CF"/>
    <w:rsid w:val="00B920F5"/>
    <w:rsid w:val="00B936C3"/>
    <w:rsid w:val="00B94629"/>
    <w:rsid w:val="00B94D19"/>
    <w:rsid w:val="00B96703"/>
    <w:rsid w:val="00BA153A"/>
    <w:rsid w:val="00BA31C8"/>
    <w:rsid w:val="00BA4122"/>
    <w:rsid w:val="00BA4BB8"/>
    <w:rsid w:val="00BA6416"/>
    <w:rsid w:val="00BA6FC9"/>
    <w:rsid w:val="00BB10E5"/>
    <w:rsid w:val="00BB47E1"/>
    <w:rsid w:val="00BB4A15"/>
    <w:rsid w:val="00BC0F23"/>
    <w:rsid w:val="00BC1F86"/>
    <w:rsid w:val="00BC3EA6"/>
    <w:rsid w:val="00BC4825"/>
    <w:rsid w:val="00BC62BE"/>
    <w:rsid w:val="00BC6A01"/>
    <w:rsid w:val="00BD0072"/>
    <w:rsid w:val="00BD07E2"/>
    <w:rsid w:val="00BD14D1"/>
    <w:rsid w:val="00BD56DD"/>
    <w:rsid w:val="00BD79B2"/>
    <w:rsid w:val="00BE227D"/>
    <w:rsid w:val="00BE2404"/>
    <w:rsid w:val="00BF32B6"/>
    <w:rsid w:val="00BF3575"/>
    <w:rsid w:val="00BF429B"/>
    <w:rsid w:val="00BF4E59"/>
    <w:rsid w:val="00BF6EC7"/>
    <w:rsid w:val="00BF723D"/>
    <w:rsid w:val="00C02584"/>
    <w:rsid w:val="00C03433"/>
    <w:rsid w:val="00C044E4"/>
    <w:rsid w:val="00C04C3E"/>
    <w:rsid w:val="00C05666"/>
    <w:rsid w:val="00C05C0F"/>
    <w:rsid w:val="00C116CA"/>
    <w:rsid w:val="00C11CF5"/>
    <w:rsid w:val="00C12363"/>
    <w:rsid w:val="00C13775"/>
    <w:rsid w:val="00C13FC0"/>
    <w:rsid w:val="00C17CE9"/>
    <w:rsid w:val="00C23045"/>
    <w:rsid w:val="00C2315F"/>
    <w:rsid w:val="00C246AF"/>
    <w:rsid w:val="00C25558"/>
    <w:rsid w:val="00C26BFE"/>
    <w:rsid w:val="00C32E36"/>
    <w:rsid w:val="00C33576"/>
    <w:rsid w:val="00C36796"/>
    <w:rsid w:val="00C368CE"/>
    <w:rsid w:val="00C40957"/>
    <w:rsid w:val="00C41581"/>
    <w:rsid w:val="00C465B2"/>
    <w:rsid w:val="00C4673D"/>
    <w:rsid w:val="00C51E1F"/>
    <w:rsid w:val="00C52648"/>
    <w:rsid w:val="00C547A8"/>
    <w:rsid w:val="00C577ED"/>
    <w:rsid w:val="00C57908"/>
    <w:rsid w:val="00C6020F"/>
    <w:rsid w:val="00C6043E"/>
    <w:rsid w:val="00C60887"/>
    <w:rsid w:val="00C62323"/>
    <w:rsid w:val="00C627DE"/>
    <w:rsid w:val="00C63AAF"/>
    <w:rsid w:val="00C63E7B"/>
    <w:rsid w:val="00C64E77"/>
    <w:rsid w:val="00C661F1"/>
    <w:rsid w:val="00C6634A"/>
    <w:rsid w:val="00C67B50"/>
    <w:rsid w:val="00C67E17"/>
    <w:rsid w:val="00C67F09"/>
    <w:rsid w:val="00C70F4D"/>
    <w:rsid w:val="00C76514"/>
    <w:rsid w:val="00C7745D"/>
    <w:rsid w:val="00C843E4"/>
    <w:rsid w:val="00C85CA9"/>
    <w:rsid w:val="00C8648F"/>
    <w:rsid w:val="00C91710"/>
    <w:rsid w:val="00C954C0"/>
    <w:rsid w:val="00C957F1"/>
    <w:rsid w:val="00C96423"/>
    <w:rsid w:val="00C97041"/>
    <w:rsid w:val="00CA1716"/>
    <w:rsid w:val="00CA1CA8"/>
    <w:rsid w:val="00CA3FFF"/>
    <w:rsid w:val="00CA43AD"/>
    <w:rsid w:val="00CA571D"/>
    <w:rsid w:val="00CA5752"/>
    <w:rsid w:val="00CB0660"/>
    <w:rsid w:val="00CB1333"/>
    <w:rsid w:val="00CB230F"/>
    <w:rsid w:val="00CC3F0E"/>
    <w:rsid w:val="00CC412C"/>
    <w:rsid w:val="00CC5704"/>
    <w:rsid w:val="00CC758C"/>
    <w:rsid w:val="00CD2081"/>
    <w:rsid w:val="00CD2E00"/>
    <w:rsid w:val="00CD4D51"/>
    <w:rsid w:val="00CD4E23"/>
    <w:rsid w:val="00CD6257"/>
    <w:rsid w:val="00CE647E"/>
    <w:rsid w:val="00CE7CCA"/>
    <w:rsid w:val="00CF0998"/>
    <w:rsid w:val="00CF1E13"/>
    <w:rsid w:val="00CF4623"/>
    <w:rsid w:val="00CF5183"/>
    <w:rsid w:val="00CF5792"/>
    <w:rsid w:val="00CF6936"/>
    <w:rsid w:val="00CF729F"/>
    <w:rsid w:val="00CF791C"/>
    <w:rsid w:val="00CF7BFA"/>
    <w:rsid w:val="00CF7DC7"/>
    <w:rsid w:val="00D0009A"/>
    <w:rsid w:val="00D004A7"/>
    <w:rsid w:val="00D005A5"/>
    <w:rsid w:val="00D01CC1"/>
    <w:rsid w:val="00D02A2D"/>
    <w:rsid w:val="00D03EC2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4FC"/>
    <w:rsid w:val="00D23C77"/>
    <w:rsid w:val="00D24219"/>
    <w:rsid w:val="00D24611"/>
    <w:rsid w:val="00D25B24"/>
    <w:rsid w:val="00D27675"/>
    <w:rsid w:val="00D31503"/>
    <w:rsid w:val="00D3316D"/>
    <w:rsid w:val="00D3756D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DC6"/>
    <w:rsid w:val="00D667C5"/>
    <w:rsid w:val="00D706FC"/>
    <w:rsid w:val="00D70B99"/>
    <w:rsid w:val="00D71882"/>
    <w:rsid w:val="00D722F4"/>
    <w:rsid w:val="00D7368F"/>
    <w:rsid w:val="00D73EEF"/>
    <w:rsid w:val="00D75087"/>
    <w:rsid w:val="00D809E7"/>
    <w:rsid w:val="00D826FA"/>
    <w:rsid w:val="00D83AB8"/>
    <w:rsid w:val="00D84D38"/>
    <w:rsid w:val="00D9340C"/>
    <w:rsid w:val="00D9436B"/>
    <w:rsid w:val="00D9472B"/>
    <w:rsid w:val="00D957ED"/>
    <w:rsid w:val="00DA0DB8"/>
    <w:rsid w:val="00DA251B"/>
    <w:rsid w:val="00DA4A91"/>
    <w:rsid w:val="00DA6BD8"/>
    <w:rsid w:val="00DA7160"/>
    <w:rsid w:val="00DB0AC0"/>
    <w:rsid w:val="00DB0E7C"/>
    <w:rsid w:val="00DB13F2"/>
    <w:rsid w:val="00DB327A"/>
    <w:rsid w:val="00DB3EC8"/>
    <w:rsid w:val="00DB76FC"/>
    <w:rsid w:val="00DC10AC"/>
    <w:rsid w:val="00DC5503"/>
    <w:rsid w:val="00DC5559"/>
    <w:rsid w:val="00DC585F"/>
    <w:rsid w:val="00DC6F24"/>
    <w:rsid w:val="00DD17D4"/>
    <w:rsid w:val="00DD2366"/>
    <w:rsid w:val="00DD31B6"/>
    <w:rsid w:val="00DD47CA"/>
    <w:rsid w:val="00DE3C21"/>
    <w:rsid w:val="00DE3DC6"/>
    <w:rsid w:val="00DE5E0A"/>
    <w:rsid w:val="00DF6E8D"/>
    <w:rsid w:val="00DF7789"/>
    <w:rsid w:val="00DF785A"/>
    <w:rsid w:val="00E008EF"/>
    <w:rsid w:val="00E009D0"/>
    <w:rsid w:val="00E00F54"/>
    <w:rsid w:val="00E00F86"/>
    <w:rsid w:val="00E0252F"/>
    <w:rsid w:val="00E02B51"/>
    <w:rsid w:val="00E034A1"/>
    <w:rsid w:val="00E03942"/>
    <w:rsid w:val="00E03C0C"/>
    <w:rsid w:val="00E03D6F"/>
    <w:rsid w:val="00E06E5D"/>
    <w:rsid w:val="00E0724B"/>
    <w:rsid w:val="00E1093D"/>
    <w:rsid w:val="00E11FC9"/>
    <w:rsid w:val="00E12010"/>
    <w:rsid w:val="00E12C5F"/>
    <w:rsid w:val="00E1441F"/>
    <w:rsid w:val="00E144E3"/>
    <w:rsid w:val="00E17A77"/>
    <w:rsid w:val="00E20D7A"/>
    <w:rsid w:val="00E225C8"/>
    <w:rsid w:val="00E22BEA"/>
    <w:rsid w:val="00E22DF3"/>
    <w:rsid w:val="00E2346B"/>
    <w:rsid w:val="00E23F16"/>
    <w:rsid w:val="00E24DA0"/>
    <w:rsid w:val="00E26309"/>
    <w:rsid w:val="00E30B34"/>
    <w:rsid w:val="00E317E4"/>
    <w:rsid w:val="00E326E8"/>
    <w:rsid w:val="00E32BC5"/>
    <w:rsid w:val="00E36A21"/>
    <w:rsid w:val="00E3738E"/>
    <w:rsid w:val="00E37D2E"/>
    <w:rsid w:val="00E4147C"/>
    <w:rsid w:val="00E44CC7"/>
    <w:rsid w:val="00E4563F"/>
    <w:rsid w:val="00E45772"/>
    <w:rsid w:val="00E46DA5"/>
    <w:rsid w:val="00E46F2F"/>
    <w:rsid w:val="00E47CD2"/>
    <w:rsid w:val="00E50654"/>
    <w:rsid w:val="00E5128A"/>
    <w:rsid w:val="00E51A52"/>
    <w:rsid w:val="00E5299F"/>
    <w:rsid w:val="00E5623D"/>
    <w:rsid w:val="00E56DD5"/>
    <w:rsid w:val="00E578CF"/>
    <w:rsid w:val="00E608E0"/>
    <w:rsid w:val="00E6164A"/>
    <w:rsid w:val="00E656EB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4F10"/>
    <w:rsid w:val="00E86146"/>
    <w:rsid w:val="00E86959"/>
    <w:rsid w:val="00E91D7D"/>
    <w:rsid w:val="00E93223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4202"/>
    <w:rsid w:val="00EB42C6"/>
    <w:rsid w:val="00EB6187"/>
    <w:rsid w:val="00EB6313"/>
    <w:rsid w:val="00EB7D7F"/>
    <w:rsid w:val="00EC06DA"/>
    <w:rsid w:val="00EC0ABE"/>
    <w:rsid w:val="00EC21B8"/>
    <w:rsid w:val="00EC3C27"/>
    <w:rsid w:val="00EC4C8A"/>
    <w:rsid w:val="00EC4F90"/>
    <w:rsid w:val="00EC5CF7"/>
    <w:rsid w:val="00ED383A"/>
    <w:rsid w:val="00ED39EB"/>
    <w:rsid w:val="00ED4B4C"/>
    <w:rsid w:val="00ED6681"/>
    <w:rsid w:val="00EE13A0"/>
    <w:rsid w:val="00EE1905"/>
    <w:rsid w:val="00EE1A33"/>
    <w:rsid w:val="00EE1E14"/>
    <w:rsid w:val="00EE3DA2"/>
    <w:rsid w:val="00EE5EC4"/>
    <w:rsid w:val="00EE6C74"/>
    <w:rsid w:val="00EE7DDA"/>
    <w:rsid w:val="00EF0942"/>
    <w:rsid w:val="00EF6523"/>
    <w:rsid w:val="00EF7299"/>
    <w:rsid w:val="00F00389"/>
    <w:rsid w:val="00F015ED"/>
    <w:rsid w:val="00F02E1B"/>
    <w:rsid w:val="00F03387"/>
    <w:rsid w:val="00F0577B"/>
    <w:rsid w:val="00F07451"/>
    <w:rsid w:val="00F079EA"/>
    <w:rsid w:val="00F100A3"/>
    <w:rsid w:val="00F10E27"/>
    <w:rsid w:val="00F14438"/>
    <w:rsid w:val="00F144E1"/>
    <w:rsid w:val="00F16577"/>
    <w:rsid w:val="00F17274"/>
    <w:rsid w:val="00F176A8"/>
    <w:rsid w:val="00F17A11"/>
    <w:rsid w:val="00F205B6"/>
    <w:rsid w:val="00F21175"/>
    <w:rsid w:val="00F21410"/>
    <w:rsid w:val="00F22447"/>
    <w:rsid w:val="00F319FD"/>
    <w:rsid w:val="00F330B5"/>
    <w:rsid w:val="00F3311E"/>
    <w:rsid w:val="00F341F2"/>
    <w:rsid w:val="00F36FA1"/>
    <w:rsid w:val="00F4110A"/>
    <w:rsid w:val="00F423F1"/>
    <w:rsid w:val="00F42B74"/>
    <w:rsid w:val="00F44EAC"/>
    <w:rsid w:val="00F47058"/>
    <w:rsid w:val="00F512A0"/>
    <w:rsid w:val="00F51479"/>
    <w:rsid w:val="00F52C46"/>
    <w:rsid w:val="00F53892"/>
    <w:rsid w:val="00F53F41"/>
    <w:rsid w:val="00F55F30"/>
    <w:rsid w:val="00F57578"/>
    <w:rsid w:val="00F575D6"/>
    <w:rsid w:val="00F5791C"/>
    <w:rsid w:val="00F61410"/>
    <w:rsid w:val="00F615DD"/>
    <w:rsid w:val="00F61CBE"/>
    <w:rsid w:val="00F623E9"/>
    <w:rsid w:val="00F64006"/>
    <w:rsid w:val="00F6509E"/>
    <w:rsid w:val="00F70994"/>
    <w:rsid w:val="00F71CD8"/>
    <w:rsid w:val="00F72509"/>
    <w:rsid w:val="00F8220F"/>
    <w:rsid w:val="00F82808"/>
    <w:rsid w:val="00F8305B"/>
    <w:rsid w:val="00F83254"/>
    <w:rsid w:val="00F907EB"/>
    <w:rsid w:val="00F93081"/>
    <w:rsid w:val="00F937EF"/>
    <w:rsid w:val="00F93F98"/>
    <w:rsid w:val="00F95784"/>
    <w:rsid w:val="00FA46AE"/>
    <w:rsid w:val="00FA4775"/>
    <w:rsid w:val="00FB157E"/>
    <w:rsid w:val="00FB1595"/>
    <w:rsid w:val="00FB1B76"/>
    <w:rsid w:val="00FB2D57"/>
    <w:rsid w:val="00FB3702"/>
    <w:rsid w:val="00FB4950"/>
    <w:rsid w:val="00FB7550"/>
    <w:rsid w:val="00FC1033"/>
    <w:rsid w:val="00FC18F7"/>
    <w:rsid w:val="00FC1CDE"/>
    <w:rsid w:val="00FC4DDA"/>
    <w:rsid w:val="00FC57F6"/>
    <w:rsid w:val="00FC731E"/>
    <w:rsid w:val="00FC7EBA"/>
    <w:rsid w:val="00FD320A"/>
    <w:rsid w:val="00FD51E3"/>
    <w:rsid w:val="00FD68AF"/>
    <w:rsid w:val="00FE7ED7"/>
    <w:rsid w:val="00FF0583"/>
    <w:rsid w:val="00FF08D2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CEC62CB6-49AD-48E6-96CA-AC8ABF64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81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55</TotalTime>
  <Pages>2</Pages>
  <Words>2503</Words>
  <Characters>1427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Jurgita Virbauskienė</cp:lastModifiedBy>
  <cp:revision>66</cp:revision>
  <cp:lastPrinted>2020-02-11T14:23:00Z</cp:lastPrinted>
  <dcterms:created xsi:type="dcterms:W3CDTF">2021-06-03T11:47:00Z</dcterms:created>
  <dcterms:modified xsi:type="dcterms:W3CDTF">2022-05-11T06:35:00Z</dcterms:modified>
</cp:coreProperties>
</file>