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B0CE" w14:textId="77777777" w:rsidR="00656B82" w:rsidRDefault="00656B82" w:rsidP="00C068EB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8"/>
        </w:rPr>
      </w:pPr>
    </w:p>
    <w:p w14:paraId="621F429A" w14:textId="126669B4" w:rsidR="009B1C92" w:rsidRPr="004B0DAB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4B0DAB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4B0DA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4B0DAB">
        <w:rPr>
          <w:rFonts w:ascii="Times New Roman" w:hAnsi="Times New Roman"/>
          <w:b/>
          <w:bCs/>
          <w:sz w:val="28"/>
        </w:rPr>
      </w:r>
      <w:r w:rsidRPr="004B0DAB">
        <w:rPr>
          <w:rFonts w:ascii="Times New Roman" w:hAnsi="Times New Roman"/>
          <w:b/>
          <w:bCs/>
          <w:sz w:val="28"/>
        </w:rPr>
        <w:fldChar w:fldCharType="separate"/>
      </w:r>
      <w:r w:rsidRPr="004B0DAB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4B0DA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4B0DA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4B0DA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4B0DAB">
        <w:rPr>
          <w:rFonts w:ascii="Times New Roman" w:hAnsi="Times New Roman"/>
          <w:b/>
          <w:bCs/>
          <w:sz w:val="28"/>
        </w:rPr>
      </w:r>
      <w:r w:rsidRPr="004B0DAB">
        <w:rPr>
          <w:rFonts w:ascii="Times New Roman" w:hAnsi="Times New Roman"/>
          <w:b/>
          <w:bCs/>
          <w:sz w:val="28"/>
        </w:rPr>
        <w:fldChar w:fldCharType="separate"/>
      </w:r>
      <w:r w:rsidRPr="004B0DAB">
        <w:rPr>
          <w:rFonts w:ascii="Times New Roman" w:hAnsi="Times New Roman"/>
          <w:b/>
          <w:bCs/>
          <w:noProof/>
          <w:sz w:val="28"/>
        </w:rPr>
        <w:t>savivaldybės taryba</w:t>
      </w:r>
      <w:r w:rsidRPr="004B0DA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644AF053" w14:textId="77777777" w:rsidR="009B1C92" w:rsidRPr="004B0DAB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29F28CF3" w14:textId="77777777" w:rsidR="009B1C92" w:rsidRPr="004B0DAB" w:rsidRDefault="009B1C92" w:rsidP="004B0DAB">
      <w:pPr>
        <w:jc w:val="center"/>
        <w:rPr>
          <w:b/>
          <w:bCs/>
          <w:sz w:val="28"/>
          <w:szCs w:val="28"/>
        </w:rPr>
      </w:pPr>
      <w:r w:rsidRPr="004B0DAB">
        <w:rPr>
          <w:b/>
          <w:bCs/>
          <w:sz w:val="28"/>
          <w:szCs w:val="28"/>
        </w:rPr>
        <w:t>SPRENDIMAS</w:t>
      </w:r>
    </w:p>
    <w:p w14:paraId="5916163A" w14:textId="66FCB894" w:rsidR="009B1C92" w:rsidRPr="004B0DAB" w:rsidRDefault="009B1C92" w:rsidP="004B0DAB">
      <w:pPr>
        <w:jc w:val="center"/>
        <w:rPr>
          <w:b/>
          <w:bCs/>
          <w:sz w:val="28"/>
          <w:szCs w:val="28"/>
        </w:rPr>
      </w:pPr>
      <w:r w:rsidRPr="004B0DAB">
        <w:rPr>
          <w:b/>
          <w:bCs/>
          <w:sz w:val="28"/>
          <w:szCs w:val="28"/>
        </w:rPr>
        <w:t xml:space="preserve">DĖL </w:t>
      </w:r>
      <w:r w:rsidR="003128DE" w:rsidRPr="004B0DAB">
        <w:rPr>
          <w:b/>
          <w:bCs/>
          <w:sz w:val="28"/>
          <w:szCs w:val="28"/>
        </w:rPr>
        <w:t xml:space="preserve">PRITARIMO </w:t>
      </w:r>
      <w:r w:rsidR="007D539A" w:rsidRPr="004B0DAB">
        <w:rPr>
          <w:b/>
          <w:bCs/>
          <w:sz w:val="28"/>
          <w:szCs w:val="28"/>
        </w:rPr>
        <w:t>KLAIPĖDOS RAJONO SAVIVALDYBĖS KONTROL</w:t>
      </w:r>
      <w:r w:rsidR="008A1413" w:rsidRPr="004B0DAB">
        <w:rPr>
          <w:b/>
          <w:bCs/>
          <w:sz w:val="28"/>
          <w:szCs w:val="28"/>
        </w:rPr>
        <w:t>Ė</w:t>
      </w:r>
      <w:r w:rsidR="007D539A" w:rsidRPr="004B0DAB">
        <w:rPr>
          <w:b/>
          <w:bCs/>
          <w:sz w:val="28"/>
          <w:szCs w:val="28"/>
        </w:rPr>
        <w:t xml:space="preserve">S </w:t>
      </w:r>
      <w:r w:rsidR="008A1413" w:rsidRPr="004B0DAB">
        <w:rPr>
          <w:b/>
          <w:bCs/>
          <w:sz w:val="28"/>
          <w:szCs w:val="28"/>
        </w:rPr>
        <w:t xml:space="preserve">IR AUDITO </w:t>
      </w:r>
      <w:r w:rsidR="007D539A" w:rsidRPr="004B0DAB">
        <w:rPr>
          <w:b/>
          <w:bCs/>
          <w:sz w:val="28"/>
          <w:szCs w:val="28"/>
        </w:rPr>
        <w:t>TARNYBOS 20</w:t>
      </w:r>
      <w:r w:rsidR="00A22E0C">
        <w:rPr>
          <w:b/>
          <w:bCs/>
          <w:sz w:val="28"/>
          <w:szCs w:val="28"/>
        </w:rPr>
        <w:t>2</w:t>
      </w:r>
      <w:r w:rsidR="0057602C">
        <w:rPr>
          <w:b/>
          <w:bCs/>
          <w:sz w:val="28"/>
          <w:szCs w:val="28"/>
        </w:rPr>
        <w:t>1</w:t>
      </w:r>
      <w:r w:rsidR="007D539A" w:rsidRPr="004B0DAB">
        <w:rPr>
          <w:b/>
          <w:bCs/>
          <w:sz w:val="28"/>
          <w:szCs w:val="28"/>
        </w:rPr>
        <w:t xml:space="preserve"> METŲ VEIKLOS ATASKAIT</w:t>
      </w:r>
      <w:r w:rsidR="0008533F" w:rsidRPr="004B0DAB">
        <w:rPr>
          <w:b/>
          <w:bCs/>
          <w:sz w:val="28"/>
          <w:szCs w:val="28"/>
        </w:rPr>
        <w:t>AI</w:t>
      </w:r>
    </w:p>
    <w:bookmarkEnd w:id="1"/>
    <w:p w14:paraId="3F5F81A4" w14:textId="77777777" w:rsidR="00584305" w:rsidRPr="004B0DAB" w:rsidRDefault="00584305" w:rsidP="004B0DA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092EA5DE" w14:textId="77777777" w:rsidR="00142005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4B0DAB">
        <w:rPr>
          <w:rFonts w:ascii="Times New Roman" w:hAnsi="Times New Roman"/>
        </w:rPr>
        <w:t>20</w:t>
      </w:r>
      <w:r w:rsidR="00E068CA">
        <w:rPr>
          <w:rFonts w:ascii="Times New Roman" w:hAnsi="Times New Roman"/>
        </w:rPr>
        <w:t>2</w:t>
      </w:r>
      <w:r w:rsidR="0057602C">
        <w:rPr>
          <w:rFonts w:ascii="Times New Roman" w:hAnsi="Times New Roman"/>
        </w:rPr>
        <w:t>2</w:t>
      </w:r>
      <w:r w:rsidRPr="004B0DAB">
        <w:rPr>
          <w:rFonts w:ascii="Times New Roman" w:hAnsi="Times New Roman"/>
        </w:rPr>
        <w:t xml:space="preserve"> </w:t>
      </w:r>
      <w:r w:rsidRPr="004B0DAB">
        <w:rPr>
          <w:rFonts w:ascii="Times New Roman" w:hAnsi="Times New Roman"/>
          <w:caps w:val="0"/>
        </w:rPr>
        <w:t>m</w:t>
      </w:r>
      <w:r w:rsidR="0011348B" w:rsidRPr="004B0DAB">
        <w:rPr>
          <w:rFonts w:ascii="Times New Roman" w:hAnsi="Times New Roman"/>
          <w:caps w:val="0"/>
        </w:rPr>
        <w:t xml:space="preserve">. </w:t>
      </w:r>
      <w:r w:rsidR="00142005">
        <w:rPr>
          <w:rFonts w:ascii="Times New Roman" w:hAnsi="Times New Roman"/>
          <w:caps w:val="0"/>
        </w:rPr>
        <w:t xml:space="preserve">gegužės </w:t>
      </w:r>
      <w:r w:rsidR="00D22FF1" w:rsidRPr="004B0DAB">
        <w:rPr>
          <w:rFonts w:ascii="Times New Roman" w:hAnsi="Times New Roman"/>
          <w:caps w:val="0"/>
        </w:rPr>
        <w:t xml:space="preserve"> d.</w:t>
      </w:r>
      <w:r w:rsidRPr="004B0DAB">
        <w:rPr>
          <w:rFonts w:ascii="Times New Roman" w:hAnsi="Times New Roman"/>
          <w:caps w:val="0"/>
        </w:rPr>
        <w:t xml:space="preserve"> Nr</w:t>
      </w:r>
      <w:r w:rsidRPr="004B0DAB">
        <w:rPr>
          <w:rFonts w:ascii="Times New Roman" w:hAnsi="Times New Roman"/>
        </w:rPr>
        <w:t xml:space="preserve">. T11-   </w:t>
      </w:r>
    </w:p>
    <w:p w14:paraId="4DFD50DC" w14:textId="4C71AB7B" w:rsidR="009B1C92" w:rsidRDefault="009B1C92" w:rsidP="004B0DA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4B0DAB">
        <w:rPr>
          <w:rFonts w:ascii="Times New Roman" w:hAnsi="Times New Roman"/>
        </w:rPr>
        <w:t>G</w:t>
      </w:r>
      <w:r w:rsidRPr="004B0DAB">
        <w:rPr>
          <w:rFonts w:ascii="Times New Roman" w:hAnsi="Times New Roman"/>
          <w:caps w:val="0"/>
        </w:rPr>
        <w:t>argždai</w:t>
      </w:r>
    </w:p>
    <w:p w14:paraId="3FCC5F82" w14:textId="77777777" w:rsidR="00142005" w:rsidRPr="004B0DAB" w:rsidRDefault="00142005" w:rsidP="00142005">
      <w:pPr>
        <w:pStyle w:val="statymopavad"/>
        <w:spacing w:line="240" w:lineRule="auto"/>
        <w:ind w:firstLine="1134"/>
        <w:jc w:val="both"/>
        <w:rPr>
          <w:rFonts w:ascii="Times New Roman" w:hAnsi="Times New Roman"/>
          <w:b/>
          <w:caps w:val="0"/>
        </w:rPr>
      </w:pPr>
    </w:p>
    <w:p w14:paraId="34173921" w14:textId="2B671B19" w:rsidR="00A523EA" w:rsidRPr="004B0DAB" w:rsidRDefault="008A1413" w:rsidP="00142005">
      <w:pPr>
        <w:tabs>
          <w:tab w:val="left" w:pos="3450"/>
        </w:tabs>
        <w:ind w:firstLine="1134"/>
        <w:jc w:val="both"/>
        <w:rPr>
          <w:lang w:val="lt-LT"/>
        </w:rPr>
      </w:pPr>
      <w:r w:rsidRPr="004B0DAB">
        <w:rPr>
          <w:lang w:val="lt-LT"/>
        </w:rPr>
        <w:t>Klaipėdos rajono savivaldybės taryba, vadovaudamasi Lietuvos Respubli</w:t>
      </w:r>
      <w:r w:rsidR="00B05B01" w:rsidRPr="004B0DAB">
        <w:rPr>
          <w:lang w:val="lt-LT"/>
        </w:rPr>
        <w:t>kos vietos savivaldos įstatymo</w:t>
      </w:r>
      <w:r w:rsidR="00A523EA" w:rsidRPr="004B0DAB">
        <w:rPr>
          <w:lang w:val="lt-LT"/>
        </w:rPr>
        <w:t xml:space="preserve"> </w:t>
      </w:r>
      <w:r w:rsidRPr="004B0DAB">
        <w:rPr>
          <w:lang w:val="lt-LT"/>
        </w:rPr>
        <w:t>16 straipsnio 2 dalies 8 punktu</w:t>
      </w:r>
      <w:r w:rsidR="004B0DAB">
        <w:rPr>
          <w:lang w:val="lt-LT"/>
        </w:rPr>
        <w:t xml:space="preserve">, 27 straipsnio 9 dalies 15 punktu </w:t>
      </w:r>
      <w:r w:rsidR="00A523EA" w:rsidRPr="004B0DAB">
        <w:rPr>
          <w:lang w:val="lt-LT"/>
        </w:rPr>
        <w:t>ir</w:t>
      </w:r>
      <w:r w:rsidR="00F55AFA" w:rsidRPr="004B0DAB">
        <w:rPr>
          <w:lang w:val="lt-LT"/>
        </w:rPr>
        <w:t xml:space="preserve"> Klaipėdos rajono savivaldybės tarybos veiklos reglamento, patvirtinto </w:t>
      </w:r>
      <w:r w:rsidR="005D0583">
        <w:rPr>
          <w:lang w:val="lt-LT"/>
        </w:rPr>
        <w:t xml:space="preserve">Klaipėdos rajono savivaldybės </w:t>
      </w:r>
      <w:r w:rsidR="00F55AFA" w:rsidRPr="004B0DAB">
        <w:rPr>
          <w:lang w:val="lt-LT"/>
        </w:rPr>
        <w:t>tarybos 2013 m. sausio 31 d. sprendimu Nr. T11- 46 (</w:t>
      </w:r>
      <w:r w:rsidR="001233D5" w:rsidRPr="001233D5">
        <w:rPr>
          <w:lang w:val="lt-LT"/>
        </w:rPr>
        <w:t>Klaipėdos rajono savivaldybės tarybos</w:t>
      </w:r>
      <w:r w:rsidR="001233D5">
        <w:rPr>
          <w:lang w:val="lt-LT"/>
        </w:rPr>
        <w:t xml:space="preserve"> </w:t>
      </w:r>
      <w:r w:rsidR="001233D5" w:rsidRPr="001233D5">
        <w:rPr>
          <w:lang w:val="lt-LT"/>
        </w:rPr>
        <w:t>2021 m. vasario 25 d. sprendimo Nr. T11-65</w:t>
      </w:r>
      <w:r w:rsidR="001233D5">
        <w:rPr>
          <w:lang w:val="lt-LT"/>
        </w:rPr>
        <w:t xml:space="preserve"> </w:t>
      </w:r>
      <w:r w:rsidR="001233D5" w:rsidRPr="001233D5">
        <w:rPr>
          <w:lang w:val="lt-LT"/>
        </w:rPr>
        <w:t>redakcija</w:t>
      </w:r>
      <w:r w:rsidR="00F55AFA" w:rsidRPr="004B0DAB">
        <w:rPr>
          <w:rFonts w:eastAsia="SimSun"/>
          <w:color w:val="000000"/>
          <w:lang w:val="lt-LT" w:eastAsia="zh-CN" w:bidi="hi-IN"/>
        </w:rPr>
        <w:t>)</w:t>
      </w:r>
      <w:r w:rsidR="00A523EA" w:rsidRPr="004B0DAB">
        <w:rPr>
          <w:lang w:val="lt-LT"/>
        </w:rPr>
        <w:t xml:space="preserve"> </w:t>
      </w:r>
      <w:r w:rsidR="00A22E0C">
        <w:rPr>
          <w:lang w:val="lt-LT"/>
        </w:rPr>
        <w:t>91</w:t>
      </w:r>
      <w:r w:rsidR="00A523EA" w:rsidRPr="004B0DAB">
        <w:rPr>
          <w:lang w:val="lt-LT"/>
        </w:rPr>
        <w:t>.2.</w:t>
      </w:r>
      <w:r w:rsidR="00A439A8">
        <w:rPr>
          <w:lang w:val="lt-LT"/>
        </w:rPr>
        <w:t xml:space="preserve">, 92 </w:t>
      </w:r>
      <w:r w:rsidR="00A523EA" w:rsidRPr="004B0DAB">
        <w:rPr>
          <w:lang w:val="lt-LT"/>
        </w:rPr>
        <w:t>punkt</w:t>
      </w:r>
      <w:r w:rsidR="00A439A8">
        <w:rPr>
          <w:lang w:val="lt-LT"/>
        </w:rPr>
        <w:t>ais</w:t>
      </w:r>
      <w:r w:rsidR="00A523EA" w:rsidRPr="004B0DAB">
        <w:rPr>
          <w:lang w:val="lt-LT"/>
        </w:rPr>
        <w:t>,  n u s p r e n d ž i a:</w:t>
      </w:r>
    </w:p>
    <w:p w14:paraId="79F776C9" w14:textId="660322C0" w:rsidR="008A1413" w:rsidRPr="004B0DAB" w:rsidRDefault="005424DC" w:rsidP="00142005">
      <w:pPr>
        <w:tabs>
          <w:tab w:val="right" w:pos="9639"/>
        </w:tabs>
        <w:ind w:firstLine="1134"/>
        <w:jc w:val="both"/>
        <w:rPr>
          <w:lang w:val="lt-LT"/>
        </w:rPr>
      </w:pPr>
      <w:r w:rsidRPr="004B0DAB">
        <w:rPr>
          <w:lang w:val="lt-LT"/>
        </w:rPr>
        <w:t xml:space="preserve">1. </w:t>
      </w:r>
      <w:r w:rsidR="00F96E95" w:rsidRPr="004B0DAB">
        <w:rPr>
          <w:lang w:val="lt-LT"/>
        </w:rPr>
        <w:t>Pritarti</w:t>
      </w:r>
      <w:r w:rsidR="00F54B3D" w:rsidRPr="004B0DAB">
        <w:rPr>
          <w:lang w:val="lt-LT"/>
        </w:rPr>
        <w:t xml:space="preserve"> Klaipėdos rajono savivaldybės k</w:t>
      </w:r>
      <w:r w:rsidR="00F96E95" w:rsidRPr="004B0DAB">
        <w:rPr>
          <w:lang w:val="lt-LT"/>
        </w:rPr>
        <w:t>ontrol</w:t>
      </w:r>
      <w:r w:rsidR="008A1413" w:rsidRPr="004B0DAB">
        <w:rPr>
          <w:lang w:val="lt-LT"/>
        </w:rPr>
        <w:t>ė</w:t>
      </w:r>
      <w:r w:rsidR="00F96E95" w:rsidRPr="004B0DAB">
        <w:rPr>
          <w:lang w:val="lt-LT"/>
        </w:rPr>
        <w:t xml:space="preserve">s </w:t>
      </w:r>
      <w:r w:rsidR="008A1413" w:rsidRPr="004B0DAB">
        <w:rPr>
          <w:lang w:val="lt-LT"/>
        </w:rPr>
        <w:t xml:space="preserve">ir audito </w:t>
      </w:r>
      <w:r w:rsidR="00F96E95" w:rsidRPr="004B0DAB">
        <w:rPr>
          <w:lang w:val="lt-LT"/>
        </w:rPr>
        <w:t xml:space="preserve">tarnybos </w:t>
      </w:r>
      <w:r w:rsidR="00656B82">
        <w:rPr>
          <w:lang w:val="lt-LT"/>
        </w:rPr>
        <w:t>20</w:t>
      </w:r>
      <w:r w:rsidR="00F96E95" w:rsidRPr="004B0DAB">
        <w:rPr>
          <w:lang w:val="lt-LT"/>
        </w:rPr>
        <w:t>2</w:t>
      </w:r>
      <w:r w:rsidR="0057602C">
        <w:rPr>
          <w:lang w:val="lt-LT"/>
        </w:rPr>
        <w:t>1</w:t>
      </w:r>
      <w:r w:rsidR="00F96E95" w:rsidRPr="004B0DAB">
        <w:rPr>
          <w:lang w:val="lt-LT"/>
        </w:rPr>
        <w:t xml:space="preserve"> metų veiklos ataskaitai (pridedama).</w:t>
      </w:r>
      <w:r w:rsidR="008A1413" w:rsidRPr="004B0DAB">
        <w:rPr>
          <w:lang w:val="lt-LT"/>
        </w:rPr>
        <w:t xml:space="preserve"> </w:t>
      </w:r>
    </w:p>
    <w:p w14:paraId="2594E805" w14:textId="77777777" w:rsidR="00584305" w:rsidRPr="004B0DAB" w:rsidRDefault="005424DC" w:rsidP="00142005">
      <w:pPr>
        <w:ind w:firstLine="1134"/>
        <w:jc w:val="both"/>
        <w:rPr>
          <w:color w:val="000000"/>
          <w:shd w:val="clear" w:color="auto" w:fill="FFFFFF"/>
          <w:lang w:val="lt-LT"/>
        </w:rPr>
      </w:pPr>
      <w:r w:rsidRPr="004B0DAB">
        <w:rPr>
          <w:color w:val="000000"/>
          <w:shd w:val="clear" w:color="auto" w:fill="FFFFFF"/>
          <w:lang w:val="lt-LT"/>
        </w:rPr>
        <w:t>2. Skelbti šį sprendimą Klaipėdos rajono savivaldybės interneto svetainėje ir vietinėje spaudoje.</w:t>
      </w:r>
    </w:p>
    <w:p w14:paraId="5C95C9FA" w14:textId="77777777" w:rsidR="00584305" w:rsidRPr="004B0DAB" w:rsidRDefault="00584305" w:rsidP="00142005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79726491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34890C55" w14:textId="77777777" w:rsidR="00584305" w:rsidRPr="004B0DAB" w:rsidRDefault="00584305" w:rsidP="004B0DAB">
      <w:pPr>
        <w:ind w:firstLine="1134"/>
        <w:jc w:val="both"/>
        <w:rPr>
          <w:color w:val="000000"/>
          <w:shd w:val="clear" w:color="auto" w:fill="FFFFFF"/>
          <w:lang w:val="lt-LT"/>
        </w:rPr>
      </w:pPr>
    </w:p>
    <w:p w14:paraId="08AAE3E3" w14:textId="4996C838" w:rsidR="009B1C92" w:rsidRPr="004B0DAB" w:rsidRDefault="000D0305" w:rsidP="004B0DAB">
      <w:pPr>
        <w:tabs>
          <w:tab w:val="right" w:pos="8730"/>
        </w:tabs>
        <w:rPr>
          <w:lang w:val="lt-LT"/>
        </w:rPr>
      </w:pPr>
      <w:r w:rsidRPr="004B0DA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743D8E" w:rsidRPr="004B0DAB">
        <w:rPr>
          <w:rStyle w:val="Pareigos"/>
          <w:rFonts w:ascii="Times New Roman" w:hAnsi="Times New Roman"/>
          <w:caps w:val="0"/>
          <w:lang w:val="lt-LT"/>
        </w:rPr>
        <w:t>er</w:t>
      </w:r>
      <w:r w:rsidR="00584305" w:rsidRPr="004B0DAB">
        <w:rPr>
          <w:rStyle w:val="Pareigos"/>
          <w:rFonts w:ascii="Times New Roman" w:hAnsi="Times New Roman"/>
          <w:caps w:val="0"/>
          <w:lang w:val="lt-LT"/>
        </w:rPr>
        <w:t>as</w:t>
      </w:r>
    </w:p>
    <w:p w14:paraId="1EF52820" w14:textId="77777777" w:rsidR="000A20A0" w:rsidRPr="004B0DAB" w:rsidRDefault="000A20A0" w:rsidP="004B0DAB">
      <w:pPr>
        <w:rPr>
          <w:lang w:val="lt-LT"/>
        </w:rPr>
      </w:pPr>
    </w:p>
    <w:p w14:paraId="3E1110FE" w14:textId="77777777" w:rsidR="0062548E" w:rsidRPr="004B0DAB" w:rsidRDefault="0062548E" w:rsidP="004B0DAB">
      <w:pPr>
        <w:rPr>
          <w:lang w:val="lt-LT"/>
        </w:rPr>
      </w:pPr>
    </w:p>
    <w:p w14:paraId="2FC5B10C" w14:textId="208C86F3" w:rsidR="000D0305" w:rsidRPr="004B0DAB" w:rsidRDefault="00804345" w:rsidP="004B0DAB">
      <w:pPr>
        <w:rPr>
          <w:lang w:val="lt-LT"/>
        </w:rPr>
      </w:pPr>
      <w:r w:rsidRPr="004B0DAB">
        <w:rPr>
          <w:lang w:val="lt-LT"/>
        </w:rPr>
        <w:t>TEIKIA</w:t>
      </w:r>
      <w:r w:rsidR="00F3147E">
        <w:rPr>
          <w:lang w:val="lt-LT"/>
        </w:rPr>
        <w:t>:</w:t>
      </w:r>
    </w:p>
    <w:p w14:paraId="4E25EBDB" w14:textId="13EBB97B" w:rsidR="00584305" w:rsidRPr="004B0DAB" w:rsidRDefault="00584305" w:rsidP="004B0DAB">
      <w:pPr>
        <w:jc w:val="both"/>
        <w:rPr>
          <w:lang w:val="lt-LT"/>
        </w:rPr>
      </w:pPr>
      <w:r w:rsidRPr="004B0DAB">
        <w:rPr>
          <w:lang w:val="lt-LT"/>
        </w:rPr>
        <w:t>Savivaldybės kontrolierė D. Gečienė</w:t>
      </w:r>
    </w:p>
    <w:p w14:paraId="1FD609E0" w14:textId="77777777" w:rsidR="00E209EF" w:rsidRPr="004B0DAB" w:rsidRDefault="00E209EF" w:rsidP="004B0DAB">
      <w:pPr>
        <w:rPr>
          <w:lang w:val="lt-LT"/>
        </w:rPr>
      </w:pPr>
    </w:p>
    <w:p w14:paraId="71459DA1" w14:textId="77777777" w:rsidR="00584305" w:rsidRPr="004B0DAB" w:rsidRDefault="00584305" w:rsidP="004B0DAB">
      <w:pPr>
        <w:rPr>
          <w:lang w:val="lt-LT"/>
        </w:rPr>
      </w:pPr>
      <w:r w:rsidRPr="004B0DAB">
        <w:rPr>
          <w:lang w:val="lt-LT"/>
        </w:rPr>
        <w:t xml:space="preserve">PARENGĖ: </w:t>
      </w:r>
    </w:p>
    <w:p w14:paraId="16BD1FBA" w14:textId="553769AA" w:rsidR="00584305" w:rsidRPr="004B0DAB" w:rsidRDefault="00584305" w:rsidP="004B0DAB">
      <w:pPr>
        <w:jc w:val="both"/>
        <w:rPr>
          <w:lang w:val="lt-LT"/>
        </w:rPr>
      </w:pPr>
      <w:r w:rsidRPr="004B0DAB">
        <w:rPr>
          <w:lang w:val="lt-LT"/>
        </w:rPr>
        <w:t>Savivaldybės kontrolierė D. Gečienė</w:t>
      </w:r>
    </w:p>
    <w:p w14:paraId="7076EE52" w14:textId="77777777" w:rsidR="00584305" w:rsidRPr="004B0DAB" w:rsidRDefault="00584305" w:rsidP="004B0DAB">
      <w:pPr>
        <w:rPr>
          <w:sz w:val="10"/>
          <w:szCs w:val="10"/>
          <w:lang w:val="lt-LT"/>
        </w:rPr>
      </w:pPr>
    </w:p>
    <w:p w14:paraId="1DA1B222" w14:textId="77777777" w:rsidR="00584305" w:rsidRPr="004B0DAB" w:rsidRDefault="00584305" w:rsidP="004B0DAB">
      <w:pPr>
        <w:tabs>
          <w:tab w:val="left" w:pos="3402"/>
        </w:tabs>
        <w:rPr>
          <w:lang w:val="lt-LT"/>
        </w:rPr>
      </w:pPr>
    </w:p>
    <w:p w14:paraId="5F3B7D05" w14:textId="77777777" w:rsidR="00584305" w:rsidRDefault="00584305" w:rsidP="00584305">
      <w:pPr>
        <w:tabs>
          <w:tab w:val="left" w:pos="3402"/>
        </w:tabs>
        <w:spacing w:after="60"/>
        <w:rPr>
          <w:lang w:val="lt-LT"/>
        </w:rPr>
      </w:pPr>
    </w:p>
    <w:p w14:paraId="08380B47" w14:textId="36FC5BB4" w:rsidR="00584305" w:rsidRDefault="00584305" w:rsidP="00584305">
      <w:pPr>
        <w:tabs>
          <w:tab w:val="left" w:pos="3402"/>
        </w:tabs>
        <w:spacing w:after="60"/>
        <w:rPr>
          <w:lang w:val="lt-LT"/>
        </w:rPr>
      </w:pPr>
      <w:r w:rsidRPr="000F5811">
        <w:rPr>
          <w:lang w:val="lt-LT"/>
        </w:rPr>
        <w:t>SUDERIN</w:t>
      </w:r>
      <w:r>
        <w:rPr>
          <w:lang w:val="lt-LT"/>
        </w:rPr>
        <w:t>TA</w:t>
      </w:r>
      <w:r w:rsidRPr="000F5811">
        <w:rPr>
          <w:lang w:val="lt-LT"/>
        </w:rPr>
        <w:t>:</w:t>
      </w:r>
    </w:p>
    <w:p w14:paraId="0A56C65C" w14:textId="10986625" w:rsidR="00080584" w:rsidRDefault="00080584" w:rsidP="00584305">
      <w:pPr>
        <w:tabs>
          <w:tab w:val="left" w:pos="3402"/>
        </w:tabs>
        <w:spacing w:after="60"/>
        <w:rPr>
          <w:lang w:val="lt-LT"/>
        </w:rPr>
      </w:pPr>
      <w:r>
        <w:rPr>
          <w:lang w:val="lt-LT"/>
        </w:rPr>
        <w:t>D. Beliokaitė</w:t>
      </w:r>
    </w:p>
    <w:p w14:paraId="43702A17" w14:textId="510CA975" w:rsidR="002E203C" w:rsidRDefault="002E203C" w:rsidP="00584305">
      <w:pPr>
        <w:tabs>
          <w:tab w:val="left" w:pos="3402"/>
        </w:tabs>
        <w:spacing w:after="60"/>
        <w:rPr>
          <w:lang w:val="lt-LT"/>
        </w:rPr>
      </w:pPr>
      <w:r>
        <w:rPr>
          <w:lang w:val="lt-LT"/>
        </w:rPr>
        <w:t>V. Jasas</w:t>
      </w:r>
    </w:p>
    <w:p w14:paraId="6D01489A" w14:textId="4053BF00" w:rsidR="00142005" w:rsidRDefault="00142005">
      <w:pPr>
        <w:rPr>
          <w:lang w:val="lt-LT"/>
        </w:rPr>
      </w:pPr>
      <w:r>
        <w:rPr>
          <w:lang w:val="lt-LT"/>
        </w:rPr>
        <w:t>T. Tuzovaitė-Markūnienė</w:t>
      </w:r>
    </w:p>
    <w:p w14:paraId="4D189033" w14:textId="388BF9F7" w:rsidR="00E209EF" w:rsidRDefault="00092637">
      <w:pPr>
        <w:rPr>
          <w:lang w:val="lt-LT"/>
        </w:rPr>
      </w:pPr>
      <w:r>
        <w:rPr>
          <w:lang w:val="lt-LT"/>
        </w:rPr>
        <w:t>B. Markauskas</w:t>
      </w:r>
    </w:p>
    <w:p w14:paraId="4260D15D" w14:textId="77777777" w:rsidR="00E209EF" w:rsidRDefault="00E209EF">
      <w:pPr>
        <w:rPr>
          <w:lang w:val="lt-LT"/>
        </w:rPr>
      </w:pPr>
    </w:p>
    <w:p w14:paraId="174CB8A6" w14:textId="77777777" w:rsidR="00E209EF" w:rsidRDefault="00E209EF">
      <w:pPr>
        <w:rPr>
          <w:lang w:val="lt-LT"/>
        </w:rPr>
      </w:pPr>
    </w:p>
    <w:p w14:paraId="2F0847D0" w14:textId="5C15128C" w:rsidR="00E209EF" w:rsidRDefault="00142005">
      <w:pPr>
        <w:rPr>
          <w:lang w:val="lt-LT"/>
        </w:rPr>
      </w:pPr>
      <w:r>
        <w:rPr>
          <w:lang w:val="lt-LT"/>
        </w:rPr>
        <w:br w:type="page"/>
      </w:r>
    </w:p>
    <w:p w14:paraId="4A536C0B" w14:textId="1ABE6A83" w:rsidR="00D27E2A" w:rsidRDefault="00D27E2A" w:rsidP="00D27E2A">
      <w:pPr>
        <w:jc w:val="center"/>
        <w:rPr>
          <w:b/>
        </w:rPr>
      </w:pPr>
      <w:r w:rsidRPr="00B55AC8">
        <w:rPr>
          <w:b/>
        </w:rPr>
        <w:lastRenderedPageBreak/>
        <w:t>KLAIPĖDOS RAJONO SAVIVALDYBĖ</w:t>
      </w:r>
      <w:r w:rsidR="00080584">
        <w:rPr>
          <w:b/>
        </w:rPr>
        <w:t>S KONTROLĖS IR AUDITO TARNYBA</w:t>
      </w:r>
    </w:p>
    <w:p w14:paraId="7D64B191" w14:textId="77777777" w:rsidR="005C79EA" w:rsidRDefault="005C79EA" w:rsidP="005C79EA">
      <w:pPr>
        <w:jc w:val="center"/>
        <w:rPr>
          <w:b/>
        </w:rPr>
      </w:pPr>
    </w:p>
    <w:p w14:paraId="1AFD0422" w14:textId="77777777" w:rsidR="005C79EA" w:rsidRPr="00080584" w:rsidRDefault="005C79EA" w:rsidP="005C79EA">
      <w:pPr>
        <w:jc w:val="center"/>
        <w:rPr>
          <w:b/>
        </w:rPr>
      </w:pPr>
      <w:r w:rsidRPr="00080584">
        <w:rPr>
          <w:b/>
        </w:rPr>
        <w:t>AIŠKINAMASIS RAŠTAS</w:t>
      </w:r>
    </w:p>
    <w:p w14:paraId="77945AF3" w14:textId="539D8CFC" w:rsidR="005C79EA" w:rsidRPr="00080584" w:rsidRDefault="005C79EA" w:rsidP="005C79EA">
      <w:pPr>
        <w:jc w:val="center"/>
        <w:rPr>
          <w:bCs/>
        </w:rPr>
      </w:pPr>
      <w:r w:rsidRPr="00080584">
        <w:rPr>
          <w:bCs/>
        </w:rPr>
        <w:t>20</w:t>
      </w:r>
      <w:r w:rsidR="00E068CA" w:rsidRPr="00080584">
        <w:rPr>
          <w:bCs/>
        </w:rPr>
        <w:t>2</w:t>
      </w:r>
      <w:r w:rsidR="0057602C">
        <w:rPr>
          <w:bCs/>
        </w:rPr>
        <w:t>2</w:t>
      </w:r>
      <w:r w:rsidR="00656B82" w:rsidRPr="00080584">
        <w:rPr>
          <w:bCs/>
        </w:rPr>
        <w:t>-</w:t>
      </w:r>
      <w:r w:rsidRPr="00080584">
        <w:rPr>
          <w:bCs/>
        </w:rPr>
        <w:t>0</w:t>
      </w:r>
      <w:r w:rsidR="00E130B4">
        <w:rPr>
          <w:bCs/>
        </w:rPr>
        <w:t>5</w:t>
      </w:r>
      <w:r w:rsidRPr="00080584">
        <w:rPr>
          <w:bCs/>
        </w:rPr>
        <w:t>-</w:t>
      </w:r>
      <w:r w:rsidR="00E130B4">
        <w:rPr>
          <w:bCs/>
        </w:rPr>
        <w:t>0</w:t>
      </w:r>
      <w:r w:rsidR="00142005">
        <w:rPr>
          <w:bCs/>
        </w:rPr>
        <w:t>6</w:t>
      </w:r>
    </w:p>
    <w:p w14:paraId="7B6D9E0F" w14:textId="77777777" w:rsidR="00080584" w:rsidRPr="00080584" w:rsidRDefault="00080584" w:rsidP="005C79EA">
      <w:pPr>
        <w:rPr>
          <w:bCs/>
        </w:rPr>
      </w:pPr>
    </w:p>
    <w:p w14:paraId="5F17EABF" w14:textId="40F0F3A5" w:rsidR="00D27E2A" w:rsidRPr="00080584" w:rsidRDefault="00D27E2A" w:rsidP="00D27E2A">
      <w:pPr>
        <w:jc w:val="center"/>
        <w:rPr>
          <w:b/>
          <w:lang w:val="lt-LT"/>
        </w:rPr>
      </w:pPr>
      <w:r w:rsidRPr="00080584">
        <w:rPr>
          <w:b/>
          <w:lang w:val="lt-LT"/>
        </w:rPr>
        <w:t>DĖL TARYBOS SPRENDIMO „DĖL PRITARIMO KLAIPĖDOS RAJONO SAVIVALDYBĖS KONTROLĖS IR AUDITO TARNYBOS 20</w:t>
      </w:r>
      <w:r w:rsidR="00656B82" w:rsidRPr="00080584">
        <w:rPr>
          <w:b/>
          <w:lang w:val="lt-LT"/>
        </w:rPr>
        <w:t>2</w:t>
      </w:r>
      <w:r w:rsidR="0057602C">
        <w:rPr>
          <w:b/>
          <w:lang w:val="lt-LT"/>
        </w:rPr>
        <w:t>1</w:t>
      </w:r>
      <w:r w:rsidRPr="00080584">
        <w:rPr>
          <w:b/>
          <w:lang w:val="lt-LT"/>
        </w:rPr>
        <w:t xml:space="preserve"> METŲ VEIKLOS ATASKAITAI“ PROJEKTO</w:t>
      </w:r>
    </w:p>
    <w:p w14:paraId="33958425" w14:textId="77777777" w:rsidR="00D27E2A" w:rsidRPr="00B55AC8" w:rsidRDefault="00D27E2A" w:rsidP="00D27E2A">
      <w:pPr>
        <w:jc w:val="center"/>
        <w:rPr>
          <w:b/>
        </w:rPr>
      </w:pPr>
    </w:p>
    <w:p w14:paraId="0E0CDBB8" w14:textId="3C4DFFE6" w:rsidR="00D90FD1" w:rsidRPr="00D90FD1" w:rsidRDefault="00D90FD1" w:rsidP="00D90FD1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 xml:space="preserve">Parengto sprendimo projekto tikslai, uždaviniai (ko sprendimo projektu norima pasiekti): </w:t>
      </w:r>
    </w:p>
    <w:p w14:paraId="2A7ECECA" w14:textId="5E36708B" w:rsidR="00080584" w:rsidRPr="00080584" w:rsidRDefault="00080584" w:rsidP="00142005">
      <w:pPr>
        <w:jc w:val="both"/>
        <w:rPr>
          <w:lang w:val="lt-LT"/>
        </w:rPr>
      </w:pPr>
      <w:r w:rsidRPr="00080584">
        <w:rPr>
          <w:lang w:val="lt-LT"/>
        </w:rPr>
        <w:t>Teikiama Tarybai Klaipėdos rajono Savivaldybės kontrolės ir audito tarnybos 202</w:t>
      </w:r>
      <w:r w:rsidR="0057602C">
        <w:rPr>
          <w:lang w:val="lt-LT"/>
        </w:rPr>
        <w:t>1</w:t>
      </w:r>
      <w:r w:rsidRPr="00080584">
        <w:rPr>
          <w:lang w:val="lt-LT"/>
        </w:rPr>
        <w:t xml:space="preserve"> metų veiklos ataskaita.</w:t>
      </w:r>
    </w:p>
    <w:p w14:paraId="5DCFD47A" w14:textId="77777777" w:rsidR="00080584" w:rsidRPr="00080584" w:rsidRDefault="00080584" w:rsidP="00080584">
      <w:pPr>
        <w:rPr>
          <w:lang w:val="lt-LT"/>
        </w:rPr>
      </w:pPr>
    </w:p>
    <w:p w14:paraId="1A51B78B" w14:textId="77777777" w:rsidR="00142005" w:rsidRDefault="00080584" w:rsidP="00142005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Kuo vadovaujantis parengtas sprendimo projektas:</w:t>
      </w:r>
    </w:p>
    <w:p w14:paraId="5A7B6968" w14:textId="5723FA9A" w:rsidR="00080584" w:rsidRPr="00142005" w:rsidRDefault="00080584" w:rsidP="00142005">
      <w:pPr>
        <w:jc w:val="both"/>
        <w:rPr>
          <w:b/>
          <w:bCs/>
          <w:lang w:val="lt-LT"/>
        </w:rPr>
      </w:pPr>
      <w:r w:rsidRPr="00142005">
        <w:rPr>
          <w:lang w:val="lt-LT"/>
        </w:rPr>
        <w:t>Sprendimo projektas parengtas vadovaujantis Lietuvos Respublikos vietos savivaldos įstatymo 27 straipsnio 9 dalies 15 punktu bei Kontrolės ir audito tarnybos veiklos nuostatais, Savivaldybės kontrolierė kiekvienais metais Savivaldybės tarybos veiklos reglamento nustatyta tvarka ir terminais – iki liepos 15 d. – turi teikti Savivaldybės tarybai praėjusių metų Kontrolės ir audito tarnybos veiklos ataskaitą.</w:t>
      </w:r>
    </w:p>
    <w:p w14:paraId="4B87A51B" w14:textId="77777777" w:rsidR="00080584" w:rsidRPr="00080584" w:rsidRDefault="00080584" w:rsidP="00080584">
      <w:pPr>
        <w:rPr>
          <w:lang w:val="lt-LT"/>
        </w:rPr>
      </w:pPr>
    </w:p>
    <w:p w14:paraId="0BDB82FA" w14:textId="77777777" w:rsidR="00142005" w:rsidRDefault="00080584" w:rsidP="00080584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 xml:space="preserve">Kaip šiuo metu yra teisiškai reglamentuojami projekte aptariami klausimai: </w:t>
      </w:r>
    </w:p>
    <w:p w14:paraId="7E25A0A8" w14:textId="10B36548" w:rsidR="00080584" w:rsidRPr="00142005" w:rsidRDefault="00080584" w:rsidP="00142005">
      <w:pPr>
        <w:rPr>
          <w:b/>
          <w:bCs/>
          <w:lang w:val="lt-LT"/>
        </w:rPr>
      </w:pPr>
      <w:r w:rsidRPr="00142005">
        <w:rPr>
          <w:lang w:val="lt-LT"/>
        </w:rPr>
        <w:t>Vietos savivaldos įstatymas, Savivaldybės tarybos veiklos reglamentas, Kontrolės ir audito tarnybos veiklos nuostatai.</w:t>
      </w:r>
    </w:p>
    <w:p w14:paraId="04914751" w14:textId="77777777" w:rsidR="00080584" w:rsidRPr="00080584" w:rsidRDefault="00080584" w:rsidP="00080584">
      <w:pPr>
        <w:rPr>
          <w:lang w:val="lt-LT"/>
        </w:rPr>
      </w:pPr>
    </w:p>
    <w:p w14:paraId="1C62ADEA" w14:textId="77777777" w:rsidR="00142005" w:rsidRDefault="00080584" w:rsidP="00142005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lang w:val="lt-LT"/>
        </w:rPr>
        <w:t xml:space="preserve"> </w:t>
      </w:r>
      <w:r w:rsidRPr="00D90FD1">
        <w:rPr>
          <w:b/>
          <w:bCs/>
          <w:lang w:val="lt-LT"/>
        </w:rPr>
        <w:t>Kokių teigiamų rezultatų yra laukiama:</w:t>
      </w:r>
    </w:p>
    <w:p w14:paraId="2D033E49" w14:textId="78958D82" w:rsidR="0057602C" w:rsidRPr="00142005" w:rsidRDefault="00080584" w:rsidP="00142005">
      <w:pPr>
        <w:jc w:val="both"/>
        <w:rPr>
          <w:b/>
          <w:bCs/>
          <w:lang w:val="lt-LT"/>
        </w:rPr>
      </w:pPr>
      <w:r w:rsidRPr="00142005">
        <w:rPr>
          <w:lang w:val="lt-LT"/>
        </w:rPr>
        <w:t>Priėmus siūlomą Savivaldybės tarybos sprendimo projektą bus užtikrintas galiojančių teisės aktų įgyvendinimas.</w:t>
      </w:r>
      <w:r w:rsidR="0057602C" w:rsidRPr="00142005">
        <w:rPr>
          <w:lang w:val="lt-LT"/>
        </w:rPr>
        <w:t xml:space="preserve"> </w:t>
      </w:r>
    </w:p>
    <w:p w14:paraId="64475131" w14:textId="77777777" w:rsidR="00E130B4" w:rsidRDefault="00E130B4" w:rsidP="0057602C">
      <w:pPr>
        <w:ind w:firstLine="720"/>
        <w:rPr>
          <w:lang w:val="lt-LT"/>
        </w:rPr>
      </w:pPr>
    </w:p>
    <w:p w14:paraId="73643696" w14:textId="77777777" w:rsidR="00142005" w:rsidRDefault="00080584" w:rsidP="00142005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Galimos neigiamos pasekmės priėmus siūlomą Savivaldybės tarybos sprendimo projektą ir kokių priemonių būtina imtis, siekiant išvengti neigiamų pasekmių:</w:t>
      </w:r>
    </w:p>
    <w:p w14:paraId="2AE50A9C" w14:textId="6C2107E3" w:rsidR="00080584" w:rsidRPr="00142005" w:rsidRDefault="00080584" w:rsidP="00142005">
      <w:pPr>
        <w:pStyle w:val="Sraopastraipa"/>
        <w:ind w:left="360"/>
        <w:rPr>
          <w:b/>
          <w:bCs/>
          <w:lang w:val="lt-LT"/>
        </w:rPr>
      </w:pPr>
      <w:r w:rsidRPr="00142005">
        <w:rPr>
          <w:lang w:val="lt-LT"/>
        </w:rPr>
        <w:t>Nėra</w:t>
      </w:r>
      <w:r w:rsidR="00034F56">
        <w:rPr>
          <w:lang w:val="lt-LT"/>
        </w:rPr>
        <w:t>.</w:t>
      </w:r>
    </w:p>
    <w:p w14:paraId="2FD4BFD1" w14:textId="77777777" w:rsidR="00080584" w:rsidRPr="00080584" w:rsidRDefault="00080584" w:rsidP="00080584">
      <w:pPr>
        <w:rPr>
          <w:lang w:val="lt-LT"/>
        </w:rPr>
      </w:pPr>
    </w:p>
    <w:p w14:paraId="362B5269" w14:textId="77777777" w:rsidR="00142005" w:rsidRDefault="00080584" w:rsidP="00142005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>Kokius teisės aktus būtina pakeisti ar panaikinti, priėmus teikiamą Savivaldybės tarybos sprendimo projektą:</w:t>
      </w:r>
    </w:p>
    <w:p w14:paraId="2426FA9B" w14:textId="69567DF7" w:rsidR="00080584" w:rsidRPr="00142005" w:rsidRDefault="00080584" w:rsidP="00142005">
      <w:pPr>
        <w:pStyle w:val="Sraopastraipa"/>
        <w:ind w:left="360"/>
        <w:rPr>
          <w:b/>
          <w:bCs/>
          <w:lang w:val="lt-LT"/>
        </w:rPr>
      </w:pPr>
      <w:r w:rsidRPr="00142005">
        <w:rPr>
          <w:lang w:val="lt-LT"/>
        </w:rPr>
        <w:t>Nereikia nieko keisti.</w:t>
      </w:r>
    </w:p>
    <w:p w14:paraId="0668E481" w14:textId="77777777" w:rsidR="00080584" w:rsidRPr="00080584" w:rsidRDefault="00080584" w:rsidP="00080584">
      <w:pPr>
        <w:rPr>
          <w:lang w:val="lt-LT"/>
        </w:rPr>
      </w:pPr>
    </w:p>
    <w:p w14:paraId="5A4C9388" w14:textId="02A204C4" w:rsidR="00142005" w:rsidRDefault="00080584" w:rsidP="00142005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D90FD1">
        <w:rPr>
          <w:b/>
          <w:bCs/>
          <w:lang w:val="lt-LT"/>
        </w:rPr>
        <w:t>Projekto rengimo metu gauti specialistų vertinimai ir išvados. Ekonominiai</w:t>
      </w:r>
      <w:r w:rsidR="00142005">
        <w:rPr>
          <w:b/>
          <w:bCs/>
          <w:lang w:val="lt-LT"/>
        </w:rPr>
        <w:t xml:space="preserve"> </w:t>
      </w:r>
      <w:r w:rsidRPr="00D90FD1">
        <w:rPr>
          <w:b/>
          <w:bCs/>
          <w:lang w:val="lt-LT"/>
        </w:rPr>
        <w:t>apskaičiavimai</w:t>
      </w:r>
      <w:r w:rsidRPr="00D90FD1">
        <w:rPr>
          <w:lang w:val="lt-LT"/>
        </w:rPr>
        <w:t>:</w:t>
      </w:r>
    </w:p>
    <w:p w14:paraId="4A68351D" w14:textId="6F417CF7" w:rsidR="00080584" w:rsidRPr="00142005" w:rsidRDefault="00080584" w:rsidP="00142005">
      <w:pPr>
        <w:pStyle w:val="Sraopastraipa"/>
        <w:ind w:left="360"/>
        <w:rPr>
          <w:lang w:val="lt-LT"/>
        </w:rPr>
      </w:pPr>
      <w:r w:rsidRPr="00142005">
        <w:rPr>
          <w:lang w:val="lt-LT"/>
        </w:rPr>
        <w:t>Kontrolės komiteto posėdžio protokolas 202</w:t>
      </w:r>
      <w:r w:rsidR="0057602C" w:rsidRPr="00142005">
        <w:rPr>
          <w:lang w:val="lt-LT"/>
        </w:rPr>
        <w:t>2</w:t>
      </w:r>
      <w:r w:rsidRPr="00142005">
        <w:rPr>
          <w:lang w:val="lt-LT"/>
        </w:rPr>
        <w:t>-</w:t>
      </w:r>
      <w:r w:rsidR="002B50EC" w:rsidRPr="00142005">
        <w:rPr>
          <w:lang w:val="lt-LT"/>
        </w:rPr>
        <w:t>05-0</w:t>
      </w:r>
      <w:r w:rsidR="00142005">
        <w:rPr>
          <w:lang w:val="lt-LT"/>
        </w:rPr>
        <w:t>5</w:t>
      </w:r>
      <w:r w:rsidRPr="00142005">
        <w:rPr>
          <w:lang w:val="lt-LT"/>
        </w:rPr>
        <w:t xml:space="preserve"> Nr. T7-</w:t>
      </w:r>
      <w:r w:rsidR="002B50EC" w:rsidRPr="00142005">
        <w:rPr>
          <w:lang w:val="lt-LT"/>
        </w:rPr>
        <w:t>3.</w:t>
      </w:r>
    </w:p>
    <w:p w14:paraId="1ACA85E3" w14:textId="77777777" w:rsidR="00080584" w:rsidRPr="00080584" w:rsidRDefault="00080584" w:rsidP="00080584">
      <w:pPr>
        <w:rPr>
          <w:lang w:val="lt-LT"/>
        </w:rPr>
      </w:pPr>
    </w:p>
    <w:p w14:paraId="577A3EE0" w14:textId="77777777" w:rsidR="00142005" w:rsidRDefault="00080584" w:rsidP="00080584">
      <w:pPr>
        <w:pStyle w:val="Sraopastraipa"/>
        <w:numPr>
          <w:ilvl w:val="0"/>
          <w:numId w:val="23"/>
        </w:numPr>
        <w:rPr>
          <w:lang w:val="lt-LT"/>
        </w:rPr>
      </w:pPr>
      <w:r w:rsidRPr="00D90FD1">
        <w:rPr>
          <w:b/>
          <w:bCs/>
          <w:lang w:val="lt-LT"/>
        </w:rPr>
        <w:t>Sprendimo įgyvendinimui reikalingos lėšos</w:t>
      </w:r>
      <w:r w:rsidRPr="00D90FD1">
        <w:rPr>
          <w:lang w:val="lt-LT"/>
        </w:rPr>
        <w:t>:</w:t>
      </w:r>
    </w:p>
    <w:p w14:paraId="152E329E" w14:textId="4ACC8866" w:rsidR="00080584" w:rsidRPr="00142005" w:rsidRDefault="00080584" w:rsidP="00142005">
      <w:pPr>
        <w:pStyle w:val="Sraopastraipa"/>
        <w:ind w:left="360"/>
        <w:rPr>
          <w:lang w:val="lt-LT"/>
        </w:rPr>
      </w:pPr>
      <w:r w:rsidRPr="00142005">
        <w:rPr>
          <w:lang w:val="lt-LT"/>
        </w:rPr>
        <w:t>Lėšų nereikia</w:t>
      </w:r>
      <w:r w:rsidR="00142005">
        <w:rPr>
          <w:lang w:val="lt-LT"/>
        </w:rPr>
        <w:t>.</w:t>
      </w:r>
    </w:p>
    <w:p w14:paraId="323EFA75" w14:textId="77777777" w:rsidR="00080584" w:rsidRPr="00080584" w:rsidRDefault="00080584" w:rsidP="00080584">
      <w:pPr>
        <w:rPr>
          <w:lang w:val="lt-LT"/>
        </w:rPr>
      </w:pPr>
    </w:p>
    <w:p w14:paraId="01D1BD82" w14:textId="77777777" w:rsidR="00142005" w:rsidRDefault="00080584" w:rsidP="00080584">
      <w:pPr>
        <w:pStyle w:val="Sraopastraipa"/>
        <w:numPr>
          <w:ilvl w:val="0"/>
          <w:numId w:val="23"/>
        </w:numPr>
        <w:rPr>
          <w:b/>
          <w:bCs/>
          <w:lang w:val="lt-LT"/>
        </w:rPr>
      </w:pPr>
      <w:r w:rsidRPr="00D90FD1">
        <w:rPr>
          <w:b/>
          <w:bCs/>
          <w:lang w:val="lt-LT"/>
        </w:rPr>
        <w:t xml:space="preserve"> Kiti, autoriaus nuomone, reikalingi pagrindimai ir paaiškinimai:</w:t>
      </w:r>
    </w:p>
    <w:p w14:paraId="2E06171E" w14:textId="64DCB327" w:rsidR="00080584" w:rsidRPr="00142005" w:rsidRDefault="00080584" w:rsidP="00142005">
      <w:pPr>
        <w:pStyle w:val="Sraopastraipa"/>
        <w:ind w:left="360"/>
        <w:rPr>
          <w:b/>
          <w:bCs/>
          <w:lang w:val="lt-LT"/>
        </w:rPr>
      </w:pPr>
      <w:r w:rsidRPr="00142005">
        <w:rPr>
          <w:lang w:val="lt-LT"/>
        </w:rPr>
        <w:t>Nėra.</w:t>
      </w:r>
    </w:p>
    <w:p w14:paraId="72105557" w14:textId="04141AE4" w:rsidR="00080584" w:rsidRPr="00080584" w:rsidRDefault="00080584" w:rsidP="00080584">
      <w:pPr>
        <w:rPr>
          <w:lang w:val="lt-LT"/>
        </w:rPr>
      </w:pPr>
    </w:p>
    <w:p w14:paraId="1E6452A4" w14:textId="12584BD0" w:rsidR="00B05B01" w:rsidRDefault="00B05B01" w:rsidP="00B05B01">
      <w:pPr>
        <w:jc w:val="both"/>
        <w:rPr>
          <w:lang w:val="lt-LT"/>
        </w:rPr>
      </w:pPr>
    </w:p>
    <w:p w14:paraId="606119C4" w14:textId="77777777" w:rsidR="00142005" w:rsidRDefault="00142005" w:rsidP="00B05B01">
      <w:pPr>
        <w:jc w:val="both"/>
        <w:rPr>
          <w:lang w:val="lt-LT"/>
        </w:rPr>
      </w:pPr>
    </w:p>
    <w:p w14:paraId="72F55A9B" w14:textId="4A3C8340" w:rsidR="004B0DAB" w:rsidRPr="00B05B01" w:rsidRDefault="00B05B01" w:rsidP="00080584">
      <w:pPr>
        <w:jc w:val="both"/>
        <w:rPr>
          <w:lang w:val="lt-LT"/>
        </w:rPr>
      </w:pPr>
      <w:r>
        <w:rPr>
          <w:lang w:val="lt-LT"/>
        </w:rPr>
        <w:t>Savivaldybės kontrolierė                                                                                           Dalia Gečienė</w:t>
      </w:r>
      <w:r w:rsidR="00080584">
        <w:rPr>
          <w:lang w:val="lt-LT"/>
        </w:rPr>
        <w:t xml:space="preserve"> </w:t>
      </w:r>
    </w:p>
    <w:sectPr w:rsidR="004B0DAB" w:rsidRPr="00B05B01" w:rsidSect="00142005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DB625" w14:textId="77777777" w:rsidR="00293916" w:rsidRDefault="00293916">
      <w:r>
        <w:separator/>
      </w:r>
    </w:p>
  </w:endnote>
  <w:endnote w:type="continuationSeparator" w:id="0">
    <w:p w14:paraId="4D3C287B" w14:textId="77777777" w:rsidR="00293916" w:rsidRDefault="0029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41657" w14:textId="77777777" w:rsidR="00293916" w:rsidRDefault="00293916">
      <w:r>
        <w:separator/>
      </w:r>
    </w:p>
  </w:footnote>
  <w:footnote w:type="continuationSeparator" w:id="0">
    <w:p w14:paraId="4FE4F926" w14:textId="77777777" w:rsidR="00293916" w:rsidRDefault="0029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ED49" w14:textId="77777777" w:rsidR="00286830" w:rsidRDefault="00286830" w:rsidP="00E5262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7FBAE5" w14:textId="77777777" w:rsidR="00286830" w:rsidRDefault="0028683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AA9E" w14:textId="77777777" w:rsidR="00CF6E32" w:rsidRDefault="00CF6E32" w:rsidP="00CF6E32">
    <w:pPr>
      <w:tabs>
        <w:tab w:val="center" w:pos="4320"/>
        <w:tab w:val="right" w:pos="8640"/>
      </w:tabs>
      <w:jc w:val="right"/>
      <w:rPr>
        <w:sz w:val="20"/>
        <w:szCs w:val="20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5EED2" w14:textId="77777777" w:rsidR="00286830" w:rsidRDefault="00286830">
    <w:pPr>
      <w:pStyle w:val="Antrats"/>
      <w:jc w:val="right"/>
      <w:rPr>
        <w:b/>
        <w:lang w:val="lt-LT"/>
      </w:rPr>
    </w:pPr>
    <w:r>
      <w:rPr>
        <w:b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308"/>
    <w:multiLevelType w:val="hybridMultilevel"/>
    <w:tmpl w:val="C6647C84"/>
    <w:lvl w:ilvl="0" w:tplc="416AEA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8052B4"/>
    <w:multiLevelType w:val="hybridMultilevel"/>
    <w:tmpl w:val="072ED952"/>
    <w:lvl w:ilvl="0" w:tplc="C06A5B8E">
      <w:start w:val="1"/>
      <w:numFmt w:val="decimal"/>
      <w:lvlText w:val="%1."/>
      <w:lvlJc w:val="left"/>
      <w:pPr>
        <w:tabs>
          <w:tab w:val="num" w:pos="1001"/>
        </w:tabs>
        <w:ind w:left="434" w:firstLine="34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" w15:restartNumberingAfterBreak="0">
    <w:nsid w:val="155A63A2"/>
    <w:multiLevelType w:val="multilevel"/>
    <w:tmpl w:val="532C54D2"/>
    <w:lvl w:ilvl="0">
      <w:start w:val="1"/>
      <w:numFmt w:val="decimal"/>
      <w:lvlText w:val="%1."/>
      <w:lvlJc w:val="left"/>
      <w:pPr>
        <w:tabs>
          <w:tab w:val="num" w:pos="2559"/>
        </w:tabs>
        <w:ind w:left="2559" w:hanging="1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1AD62F8F"/>
    <w:multiLevelType w:val="hybridMultilevel"/>
    <w:tmpl w:val="08086740"/>
    <w:lvl w:ilvl="0" w:tplc="3104A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A6CC0"/>
    <w:multiLevelType w:val="hybridMultilevel"/>
    <w:tmpl w:val="6DB662C2"/>
    <w:lvl w:ilvl="0" w:tplc="3920D9D8">
      <w:start w:val="1"/>
      <w:numFmt w:val="lowerLetter"/>
      <w:lvlText w:val="%1)"/>
      <w:lvlJc w:val="left"/>
      <w:pPr>
        <w:tabs>
          <w:tab w:val="num" w:pos="975"/>
        </w:tabs>
        <w:ind w:left="975" w:hanging="615"/>
      </w:pPr>
      <w:rPr>
        <w:rFonts w:ascii="Times New Roman" w:eastAsia="Times New Roman" w:hAnsi="Times New Roman" w:cs="Times New Roman"/>
      </w:rPr>
    </w:lvl>
    <w:lvl w:ilvl="1" w:tplc="104EB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FF3D7E"/>
    <w:multiLevelType w:val="hybridMultilevel"/>
    <w:tmpl w:val="60F02C5E"/>
    <w:lvl w:ilvl="0" w:tplc="09BA8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D0B82"/>
    <w:multiLevelType w:val="hybridMultilevel"/>
    <w:tmpl w:val="F6C23898"/>
    <w:lvl w:ilvl="0" w:tplc="BC8253B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7061B8"/>
    <w:multiLevelType w:val="hybridMultilevel"/>
    <w:tmpl w:val="16AADF0E"/>
    <w:lvl w:ilvl="0" w:tplc="E4763B5E">
      <w:start w:val="1"/>
      <w:numFmt w:val="decimal"/>
      <w:lvlText w:val="%1."/>
      <w:lvlJc w:val="left"/>
      <w:pPr>
        <w:tabs>
          <w:tab w:val="num" w:pos="1361"/>
        </w:tabs>
        <w:ind w:left="794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3FE56E21"/>
    <w:multiLevelType w:val="multilevel"/>
    <w:tmpl w:val="C8A0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EB1FD4"/>
    <w:multiLevelType w:val="multilevel"/>
    <w:tmpl w:val="DB4A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55211971"/>
    <w:multiLevelType w:val="hybridMultilevel"/>
    <w:tmpl w:val="7A2EBA0C"/>
    <w:lvl w:ilvl="0" w:tplc="08749BEE">
      <w:start w:val="1"/>
      <w:numFmt w:val="decimal"/>
      <w:lvlText w:val="%1."/>
      <w:lvlJc w:val="left"/>
      <w:pPr>
        <w:tabs>
          <w:tab w:val="num" w:pos="2649"/>
        </w:tabs>
        <w:ind w:left="2649" w:hanging="14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74"/>
        </w:tabs>
        <w:ind w:left="22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4"/>
        </w:tabs>
        <w:ind w:left="29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4"/>
        </w:tabs>
        <w:ind w:left="37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4"/>
        </w:tabs>
        <w:ind w:left="44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4"/>
        </w:tabs>
        <w:ind w:left="51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4"/>
        </w:tabs>
        <w:ind w:left="58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4"/>
        </w:tabs>
        <w:ind w:left="65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4"/>
        </w:tabs>
        <w:ind w:left="7314" w:hanging="180"/>
      </w:pPr>
    </w:lvl>
  </w:abstractNum>
  <w:abstractNum w:abstractNumId="11" w15:restartNumberingAfterBreak="0">
    <w:nsid w:val="552D5C06"/>
    <w:multiLevelType w:val="hybridMultilevel"/>
    <w:tmpl w:val="5B182A12"/>
    <w:lvl w:ilvl="0" w:tplc="C31EE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FD25FD"/>
    <w:multiLevelType w:val="hybridMultilevel"/>
    <w:tmpl w:val="8404F00C"/>
    <w:lvl w:ilvl="0" w:tplc="EAE60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734C0"/>
    <w:multiLevelType w:val="hybridMultilevel"/>
    <w:tmpl w:val="81E6E304"/>
    <w:lvl w:ilvl="0" w:tplc="AB1E0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E36F9"/>
    <w:multiLevelType w:val="hybridMultilevel"/>
    <w:tmpl w:val="066230A0"/>
    <w:lvl w:ilvl="0" w:tplc="75084AEA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2562B"/>
    <w:multiLevelType w:val="hybridMultilevel"/>
    <w:tmpl w:val="F0627A36"/>
    <w:lvl w:ilvl="0" w:tplc="DE949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10C28"/>
    <w:multiLevelType w:val="hybridMultilevel"/>
    <w:tmpl w:val="4BAC6814"/>
    <w:lvl w:ilvl="0" w:tplc="5F665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953775"/>
    <w:multiLevelType w:val="multilevel"/>
    <w:tmpl w:val="C260659E"/>
    <w:lvl w:ilvl="0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749670BA"/>
    <w:multiLevelType w:val="hybridMultilevel"/>
    <w:tmpl w:val="AC3E540C"/>
    <w:lvl w:ilvl="0" w:tplc="281C3CF0">
      <w:start w:val="1"/>
      <w:numFmt w:val="decimal"/>
      <w:lvlText w:val="%1."/>
      <w:lvlJc w:val="left"/>
      <w:pPr>
        <w:tabs>
          <w:tab w:val="num" w:pos="587"/>
        </w:tabs>
        <w:ind w:left="20" w:firstLine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316B4"/>
    <w:multiLevelType w:val="multilevel"/>
    <w:tmpl w:val="E11EEE40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55"/>
        </w:tabs>
        <w:ind w:left="-446" w:firstLine="851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  <w:b w:val="0"/>
      </w:rPr>
    </w:lvl>
  </w:abstractNum>
  <w:abstractNum w:abstractNumId="20" w15:restartNumberingAfterBreak="0">
    <w:nsid w:val="7E874B3E"/>
    <w:multiLevelType w:val="hybridMultilevel"/>
    <w:tmpl w:val="C2EC9080"/>
    <w:lvl w:ilvl="0" w:tplc="3FFCF5A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0991564">
    <w:abstractNumId w:val="7"/>
  </w:num>
  <w:num w:numId="2" w16cid:durableId="527136078">
    <w:abstractNumId w:val="2"/>
  </w:num>
  <w:num w:numId="3" w16cid:durableId="1220820724">
    <w:abstractNumId w:val="10"/>
  </w:num>
  <w:num w:numId="4" w16cid:durableId="1297561889">
    <w:abstractNumId w:val="1"/>
  </w:num>
  <w:num w:numId="5" w16cid:durableId="1738434764">
    <w:abstractNumId w:val="17"/>
  </w:num>
  <w:num w:numId="6" w16cid:durableId="487021232">
    <w:abstractNumId w:val="9"/>
  </w:num>
  <w:num w:numId="7" w16cid:durableId="2026513016">
    <w:abstractNumId w:val="19"/>
  </w:num>
  <w:num w:numId="8" w16cid:durableId="715545059">
    <w:abstractNumId w:val="11"/>
  </w:num>
  <w:num w:numId="9" w16cid:durableId="1948081182">
    <w:abstractNumId w:val="4"/>
  </w:num>
  <w:num w:numId="10" w16cid:durableId="2008902813">
    <w:abstractNumId w:val="3"/>
  </w:num>
  <w:num w:numId="11" w16cid:durableId="1727682486">
    <w:abstractNumId w:val="16"/>
  </w:num>
  <w:num w:numId="12" w16cid:durableId="113211063">
    <w:abstractNumId w:val="5"/>
  </w:num>
  <w:num w:numId="13" w16cid:durableId="124198356">
    <w:abstractNumId w:val="12"/>
  </w:num>
  <w:num w:numId="14" w16cid:durableId="296685425">
    <w:abstractNumId w:val="14"/>
  </w:num>
  <w:num w:numId="15" w16cid:durableId="1946037640">
    <w:abstractNumId w:val="18"/>
  </w:num>
  <w:num w:numId="16" w16cid:durableId="1119645887">
    <w:abstractNumId w:val="20"/>
  </w:num>
  <w:num w:numId="17" w16cid:durableId="1810395309">
    <w:abstractNumId w:val="8"/>
  </w:num>
  <w:num w:numId="18" w16cid:durableId="5786327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4530237">
    <w:abstractNumId w:val="15"/>
  </w:num>
  <w:num w:numId="20" w16cid:durableId="1323050295">
    <w:abstractNumId w:val="15"/>
    <w:lvlOverride w:ilvl="0">
      <w:startOverride w:val="1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21759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0022751">
    <w:abstractNumId w:val="13"/>
  </w:num>
  <w:num w:numId="23" w16cid:durableId="53261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95"/>
    <w:rsid w:val="0000466D"/>
    <w:rsid w:val="00015B7C"/>
    <w:rsid w:val="00034F56"/>
    <w:rsid w:val="00061A35"/>
    <w:rsid w:val="00061D42"/>
    <w:rsid w:val="00080584"/>
    <w:rsid w:val="0008533F"/>
    <w:rsid w:val="00092637"/>
    <w:rsid w:val="000A20A0"/>
    <w:rsid w:val="000D0305"/>
    <w:rsid w:val="001029E6"/>
    <w:rsid w:val="00103D29"/>
    <w:rsid w:val="00106EAB"/>
    <w:rsid w:val="0011348B"/>
    <w:rsid w:val="001233D5"/>
    <w:rsid w:val="00142005"/>
    <w:rsid w:val="00143DCA"/>
    <w:rsid w:val="00157CF9"/>
    <w:rsid w:val="00174838"/>
    <w:rsid w:val="001D1EC9"/>
    <w:rsid w:val="001F2F80"/>
    <w:rsid w:val="00204624"/>
    <w:rsid w:val="00210F5A"/>
    <w:rsid w:val="00286830"/>
    <w:rsid w:val="00293916"/>
    <w:rsid w:val="002B50EC"/>
    <w:rsid w:val="002E203C"/>
    <w:rsid w:val="002F0081"/>
    <w:rsid w:val="003128DE"/>
    <w:rsid w:val="00345C71"/>
    <w:rsid w:val="003A682C"/>
    <w:rsid w:val="003C3C28"/>
    <w:rsid w:val="004056C2"/>
    <w:rsid w:val="00415EE3"/>
    <w:rsid w:val="0046381A"/>
    <w:rsid w:val="00466E7F"/>
    <w:rsid w:val="00470CE2"/>
    <w:rsid w:val="004B0DAB"/>
    <w:rsid w:val="004B686A"/>
    <w:rsid w:val="00520B33"/>
    <w:rsid w:val="005424DC"/>
    <w:rsid w:val="00561C00"/>
    <w:rsid w:val="0057602C"/>
    <w:rsid w:val="00584305"/>
    <w:rsid w:val="005A6950"/>
    <w:rsid w:val="005B68D4"/>
    <w:rsid w:val="005C79EA"/>
    <w:rsid w:val="005D0583"/>
    <w:rsid w:val="005D2292"/>
    <w:rsid w:val="005D5F60"/>
    <w:rsid w:val="005F3665"/>
    <w:rsid w:val="0062548E"/>
    <w:rsid w:val="00651A32"/>
    <w:rsid w:val="00656B82"/>
    <w:rsid w:val="00665B7A"/>
    <w:rsid w:val="00684D0B"/>
    <w:rsid w:val="00691018"/>
    <w:rsid w:val="006A6893"/>
    <w:rsid w:val="006C0D5A"/>
    <w:rsid w:val="006D0034"/>
    <w:rsid w:val="006D3B94"/>
    <w:rsid w:val="006E3A7A"/>
    <w:rsid w:val="00724AB5"/>
    <w:rsid w:val="00734254"/>
    <w:rsid w:val="00736067"/>
    <w:rsid w:val="00743D8E"/>
    <w:rsid w:val="00770479"/>
    <w:rsid w:val="00776A08"/>
    <w:rsid w:val="00782D93"/>
    <w:rsid w:val="00784DB0"/>
    <w:rsid w:val="007D25E6"/>
    <w:rsid w:val="007D539A"/>
    <w:rsid w:val="00804345"/>
    <w:rsid w:val="00823D0B"/>
    <w:rsid w:val="00850D42"/>
    <w:rsid w:val="00853616"/>
    <w:rsid w:val="008A1413"/>
    <w:rsid w:val="008F494F"/>
    <w:rsid w:val="00931242"/>
    <w:rsid w:val="0094690A"/>
    <w:rsid w:val="00950B5E"/>
    <w:rsid w:val="00970581"/>
    <w:rsid w:val="00970F3D"/>
    <w:rsid w:val="00974911"/>
    <w:rsid w:val="009A27E0"/>
    <w:rsid w:val="009B1C92"/>
    <w:rsid w:val="009D56D7"/>
    <w:rsid w:val="00A01B7E"/>
    <w:rsid w:val="00A22E0C"/>
    <w:rsid w:val="00A23AFF"/>
    <w:rsid w:val="00A439A8"/>
    <w:rsid w:val="00A523EA"/>
    <w:rsid w:val="00A91294"/>
    <w:rsid w:val="00A9669E"/>
    <w:rsid w:val="00AC679E"/>
    <w:rsid w:val="00AD1F4B"/>
    <w:rsid w:val="00B0041F"/>
    <w:rsid w:val="00B05B01"/>
    <w:rsid w:val="00B148E4"/>
    <w:rsid w:val="00B17375"/>
    <w:rsid w:val="00B36517"/>
    <w:rsid w:val="00B462F1"/>
    <w:rsid w:val="00B54486"/>
    <w:rsid w:val="00B62DC5"/>
    <w:rsid w:val="00B91114"/>
    <w:rsid w:val="00BC272E"/>
    <w:rsid w:val="00C02502"/>
    <w:rsid w:val="00C068EB"/>
    <w:rsid w:val="00C43716"/>
    <w:rsid w:val="00C5423D"/>
    <w:rsid w:val="00C67058"/>
    <w:rsid w:val="00C85595"/>
    <w:rsid w:val="00CA1135"/>
    <w:rsid w:val="00CC2724"/>
    <w:rsid w:val="00CF6E32"/>
    <w:rsid w:val="00D22FF1"/>
    <w:rsid w:val="00D27E2A"/>
    <w:rsid w:val="00D373DA"/>
    <w:rsid w:val="00D50777"/>
    <w:rsid w:val="00D90FD1"/>
    <w:rsid w:val="00D92FA6"/>
    <w:rsid w:val="00E04085"/>
    <w:rsid w:val="00E068CA"/>
    <w:rsid w:val="00E130B4"/>
    <w:rsid w:val="00E209EF"/>
    <w:rsid w:val="00E421E9"/>
    <w:rsid w:val="00E52627"/>
    <w:rsid w:val="00E629EA"/>
    <w:rsid w:val="00E63143"/>
    <w:rsid w:val="00ED16B1"/>
    <w:rsid w:val="00F3147E"/>
    <w:rsid w:val="00F4286F"/>
    <w:rsid w:val="00F54B3D"/>
    <w:rsid w:val="00F55AFA"/>
    <w:rsid w:val="00F96E95"/>
    <w:rsid w:val="00FC4CD1"/>
    <w:rsid w:val="00FC76BD"/>
    <w:rsid w:val="00FE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D7A85"/>
  <w15:chartTrackingRefBased/>
  <w15:docId w15:val="{968FED7C-CD6D-4DD4-AEC4-0FDBBBC5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2">
    <w:name w:val="heading 2"/>
    <w:basedOn w:val="prastasis"/>
    <w:next w:val="prastasis"/>
    <w:qFormat/>
    <w:rsid w:val="00143D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2548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43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143DCA"/>
    <w:rPr>
      <w:color w:val="0000FF"/>
      <w:u w:val="single"/>
    </w:rPr>
  </w:style>
  <w:style w:type="paragraph" w:customStyle="1" w:styleId="BodyText21">
    <w:name w:val="Body Text 21"/>
    <w:basedOn w:val="prastasis"/>
    <w:rsid w:val="00015B7C"/>
    <w:pPr>
      <w:widowControl w:val="0"/>
      <w:jc w:val="both"/>
    </w:pPr>
    <w:rPr>
      <w:rFonts w:ascii="TimesLT" w:hAnsi="TimesLT"/>
      <w:szCs w:val="20"/>
    </w:rPr>
  </w:style>
  <w:style w:type="paragraph" w:styleId="Pagrindinistekstas3">
    <w:name w:val="Body Text 3"/>
    <w:basedOn w:val="prastasis"/>
    <w:rsid w:val="00015B7C"/>
    <w:pPr>
      <w:spacing w:after="120"/>
    </w:pPr>
    <w:rPr>
      <w:sz w:val="16"/>
      <w:szCs w:val="16"/>
      <w:lang w:val="en-AU" w:eastAsia="lt-LT"/>
    </w:rPr>
  </w:style>
  <w:style w:type="paragraph" w:styleId="Pagrindinistekstas">
    <w:name w:val="Body Text"/>
    <w:basedOn w:val="prastasis"/>
    <w:rsid w:val="00015B7C"/>
    <w:pPr>
      <w:spacing w:after="120"/>
    </w:pPr>
    <w:rPr>
      <w:sz w:val="20"/>
      <w:szCs w:val="20"/>
      <w:lang w:val="en-AU" w:eastAsia="lt-LT"/>
    </w:rPr>
  </w:style>
  <w:style w:type="paragraph" w:styleId="Pagrindiniotekstotrauka">
    <w:name w:val="Body Text Indent"/>
    <w:basedOn w:val="prastasis"/>
    <w:link w:val="PagrindiniotekstotraukaDiagrama"/>
    <w:rsid w:val="00D50777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50777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uiPriority w:val="99"/>
    <w:rsid w:val="00174838"/>
    <w:rPr>
      <w:rFonts w:ascii="TimesLT" w:hAnsi="TimesLT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576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4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lia\My%20Documents\Tarnybos%20veiklos%20dokumentai\ATASKAITOS\2007%20M.%20TARN.%20ATASK\sprnd.del%20ataskaito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520C-6443-47F9-92FD-310F14ED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sprnd.del ataskaitos</Template>
  <TotalTime>0</TotalTime>
  <Pages>2</Pages>
  <Words>1927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Dalia</dc:creator>
  <cp:keywords/>
  <cp:lastModifiedBy>Viktorija Bakšinskytė</cp:lastModifiedBy>
  <cp:revision>2</cp:revision>
  <cp:lastPrinted>2019-06-19T10:40:00Z</cp:lastPrinted>
  <dcterms:created xsi:type="dcterms:W3CDTF">2022-05-09T06:18:00Z</dcterms:created>
  <dcterms:modified xsi:type="dcterms:W3CDTF">2022-05-09T06:18:00Z</dcterms:modified>
</cp:coreProperties>
</file>