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8958D1" w:rsidRPr="008958D1" w14:paraId="2BEF74D7" w14:textId="77777777" w:rsidTr="008958D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264CC8" w14:textId="77777777" w:rsidR="008958D1" w:rsidRPr="008958D1" w:rsidRDefault="008958D1" w:rsidP="008958D1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</w:pPr>
            <w:r w:rsidRPr="008958D1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val="lt-LT" w:eastAsia="lt-LT"/>
              </w:rPr>
              <w:t>VALSTYBĖS ĮMONĖ REGISTRŲ CENTRAS</w:t>
            </w:r>
          </w:p>
          <w:p w14:paraId="7B5CA33E" w14:textId="77777777" w:rsidR="008958D1" w:rsidRPr="008958D1" w:rsidRDefault="008958D1" w:rsidP="008958D1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</w:pPr>
            <w:r w:rsidRPr="008958D1"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  <w:t>Lvovo g. 25-101</w:t>
            </w:r>
            <w:r w:rsidRPr="008958D1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val="lt-LT" w:eastAsia="lt-LT"/>
              </w:rPr>
              <w:t>, </w:t>
            </w:r>
            <w:r w:rsidRPr="008958D1"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  <w:t xml:space="preserve">09320 Vilnius, tel. (8 5) 2688 262, el. p. </w:t>
            </w:r>
            <w:proofErr w:type="spellStart"/>
            <w:r w:rsidRPr="008958D1"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  <w:t>info@registrucentras.lt</w:t>
            </w:r>
            <w:proofErr w:type="spellEnd"/>
            <w:r w:rsidRPr="008958D1">
              <w:rPr>
                <w:rFonts w:ascii="Tahoma" w:hAnsi="Tahoma" w:cs="Tahoma"/>
                <w:color w:val="5A5A5A"/>
                <w:sz w:val="17"/>
                <w:szCs w:val="17"/>
                <w:lang w:val="lt-LT" w:eastAsia="lt-LT"/>
              </w:rPr>
              <w:br/>
              <w:t>Duomenys kaupiami ir saugomi Juridinių asmenų registre, kodas 124110246</w:t>
            </w:r>
          </w:p>
        </w:tc>
      </w:tr>
    </w:tbl>
    <w:p w14:paraId="1C622490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7C217496" w14:textId="77777777" w:rsidR="008958D1" w:rsidRPr="008958D1" w:rsidRDefault="008958D1" w:rsidP="008958D1">
      <w:pPr>
        <w:jc w:val="center"/>
        <w:rPr>
          <w:rFonts w:ascii="Tahoma" w:hAnsi="Tahoma" w:cs="Tahoma"/>
          <w:color w:val="000000"/>
          <w:lang w:val="lt-LT" w:eastAsia="lt-LT"/>
        </w:rPr>
      </w:pPr>
      <w:r w:rsidRPr="008958D1">
        <w:rPr>
          <w:rFonts w:ascii="Tahoma" w:hAnsi="Tahoma" w:cs="Tahoma"/>
          <w:b/>
          <w:bCs/>
          <w:color w:val="000000"/>
          <w:lang w:val="lt-LT" w:eastAsia="lt-LT"/>
        </w:rPr>
        <w:t>NEKILNOJAMOJO TURTO REGISTRO DUOMENŲ BAZĖS IŠRAŠAS</w:t>
      </w:r>
    </w:p>
    <w:p w14:paraId="2A829B40" w14:textId="77777777" w:rsidR="008958D1" w:rsidRPr="008958D1" w:rsidRDefault="008958D1" w:rsidP="008958D1">
      <w:pPr>
        <w:jc w:val="center"/>
        <w:rPr>
          <w:rFonts w:ascii="Tahoma" w:hAnsi="Tahoma" w:cs="Tahoma"/>
          <w:color w:val="000000"/>
          <w:sz w:val="17"/>
          <w:szCs w:val="17"/>
          <w:lang w:val="lt-LT" w:eastAsia="lt-LT"/>
        </w:rPr>
      </w:pPr>
      <w:r w:rsidRPr="008958D1">
        <w:rPr>
          <w:rFonts w:ascii="Tahoma" w:hAnsi="Tahoma" w:cs="Tahoma"/>
          <w:color w:val="000000"/>
          <w:sz w:val="17"/>
          <w:szCs w:val="17"/>
          <w:lang w:val="lt-LT" w:eastAsia="lt-LT"/>
        </w:rPr>
        <w:t>2022-05-02 14:21:16</w:t>
      </w:r>
    </w:p>
    <w:p w14:paraId="6F8AAA5B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35B66988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bookmarkStart w:id="0" w:name="TURTAS"/>
      <w:bookmarkEnd w:id="0"/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8106978" w14:textId="77777777" w:rsidTr="008958D1">
        <w:trPr>
          <w:tblCellSpacing w:w="0" w:type="dxa"/>
        </w:trPr>
        <w:tc>
          <w:tcPr>
            <w:tcW w:w="2000" w:type="pct"/>
            <w:hideMark/>
          </w:tcPr>
          <w:p w14:paraId="31FB65A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77194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44/1761872</w:t>
            </w:r>
          </w:p>
        </w:tc>
      </w:tr>
      <w:tr w:rsidR="008958D1" w:rsidRPr="008958D1" w14:paraId="0457249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8AAE36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E3CDB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su statiniais</w:t>
            </w:r>
          </w:p>
        </w:tc>
      </w:tr>
      <w:tr w:rsidR="008958D1" w:rsidRPr="008958D1" w14:paraId="43EBE94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E23A9A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30E5C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2014-12-22</w:t>
            </w:r>
          </w:p>
        </w:tc>
      </w:tr>
      <w:tr w:rsidR="008958D1" w:rsidRPr="008958D1" w14:paraId="5FDBDE1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C60DE1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3448D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</w:tbl>
    <w:p w14:paraId="10E4CF3C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bookmarkStart w:id="1" w:name="OBJEKTAI"/>
      <w:bookmarkEnd w:id="1"/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260324AA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1190F2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4EEFC5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52D996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8723CBD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00A2E34C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F696C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</w:t>
            </w:r>
          </w:p>
        </w:tc>
      </w:tr>
      <w:tr w:rsidR="008958D1" w:rsidRPr="008958D1" w14:paraId="06BE4D0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1A260F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6E97B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190363C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D9EA6D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736C0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4400-3166-8290</w:t>
            </w:r>
          </w:p>
        </w:tc>
      </w:tr>
      <w:tr w:rsidR="008958D1" w:rsidRPr="008958D1" w14:paraId="368773A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217244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D79BF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5520/0009:70 Gargždų m.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k.v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</w:t>
            </w:r>
          </w:p>
        </w:tc>
      </w:tr>
      <w:tr w:rsidR="008958D1" w:rsidRPr="008958D1" w14:paraId="4FDE7AE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56D93F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D2DFB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Kita</w:t>
            </w:r>
          </w:p>
        </w:tc>
      </w:tr>
      <w:tr w:rsidR="008958D1" w:rsidRPr="008958D1" w14:paraId="1703551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51CD11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8D766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Bendrojo naudojimo (miestų, miestelių ir kaimų ar savivaldybių bendrojo naudojimo) teritorijos</w:t>
            </w:r>
          </w:p>
        </w:tc>
      </w:tr>
      <w:tr w:rsidR="008958D1" w:rsidRPr="008958D1" w14:paraId="5828C72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5E3EB6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ADA6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5.5710 ha</w:t>
            </w:r>
          </w:p>
        </w:tc>
      </w:tr>
      <w:tr w:rsidR="008958D1" w:rsidRPr="008958D1" w14:paraId="2E0D0C7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F6C1B8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69AC8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3.1276 ha</w:t>
            </w:r>
          </w:p>
        </w:tc>
      </w:tr>
      <w:tr w:rsidR="008958D1" w:rsidRPr="008958D1" w14:paraId="4E733E6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5A30A8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iš jo: ariamos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73E0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3.1276 ha</w:t>
            </w:r>
          </w:p>
        </w:tc>
      </w:tr>
      <w:tr w:rsidR="008958D1" w:rsidRPr="008958D1" w14:paraId="0ED88D0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62CCCA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B506F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0.3195 ha</w:t>
            </w:r>
          </w:p>
        </w:tc>
      </w:tr>
      <w:tr w:rsidR="008958D1" w:rsidRPr="008958D1" w14:paraId="2CDA32C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4A6AC4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C8AE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0.5141 ha</w:t>
            </w:r>
          </w:p>
        </w:tc>
      </w:tr>
      <w:tr w:rsidR="008958D1" w:rsidRPr="008958D1" w14:paraId="582A8A7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9DA311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9924E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1.6098 ha</w:t>
            </w:r>
          </w:p>
        </w:tc>
      </w:tr>
      <w:tr w:rsidR="008958D1" w:rsidRPr="008958D1" w14:paraId="174F679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30DCB9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7748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37.4</w:t>
            </w:r>
          </w:p>
        </w:tc>
      </w:tr>
      <w:tr w:rsidR="008958D1" w:rsidRPr="008958D1" w14:paraId="5C03051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C45FD5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16067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suformuotas atliekant kadastrinius matavimus</w:t>
            </w:r>
          </w:p>
        </w:tc>
      </w:tr>
      <w:tr w:rsidR="008958D1" w:rsidRPr="008958D1" w14:paraId="4DF6E94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AE6C82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994BA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249000 Eur</w:t>
            </w:r>
          </w:p>
        </w:tc>
      </w:tr>
      <w:tr w:rsidR="008958D1" w:rsidRPr="008958D1" w14:paraId="721AD9F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461275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DE79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2018-03-23</w:t>
            </w:r>
          </w:p>
        </w:tc>
      </w:tr>
      <w:tr w:rsidR="008958D1" w:rsidRPr="008958D1" w14:paraId="46C9CC8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B2966B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55A5E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Masinis vertinimas</w:t>
            </w:r>
          </w:p>
        </w:tc>
      </w:tr>
      <w:tr w:rsidR="008958D1" w:rsidRPr="008958D1" w14:paraId="6D55A09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6B859C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9992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2018-01-30</w:t>
            </w:r>
          </w:p>
        </w:tc>
      </w:tr>
      <w:tr w:rsidR="008958D1" w:rsidRPr="008958D1" w14:paraId="1F83A0E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8FFCEB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AA7CD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3115FEE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7C0166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295E5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100101744</w:t>
            </w:r>
          </w:p>
        </w:tc>
      </w:tr>
      <w:tr w:rsidR="008958D1" w:rsidRPr="008958D1" w14:paraId="107FD31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3E1046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73333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2021-10-25</w:t>
            </w:r>
          </w:p>
        </w:tc>
      </w:tr>
      <w:tr w:rsidR="008958D1" w:rsidRPr="008958D1" w14:paraId="5C528E6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2D1EF9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E19D0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2021-11-09</w:t>
            </w:r>
          </w:p>
        </w:tc>
      </w:tr>
      <w:tr w:rsidR="008958D1" w:rsidRPr="008958D1" w14:paraId="632246C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62D01D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AC96C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723DD09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50260B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45223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100103393</w:t>
            </w:r>
          </w:p>
        </w:tc>
      </w:tr>
      <w:tr w:rsidR="008958D1" w:rsidRPr="008958D1" w14:paraId="48EB101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8776D4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A7D03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2021-10-25</w:t>
            </w:r>
          </w:p>
        </w:tc>
      </w:tr>
      <w:tr w:rsidR="008958D1" w:rsidRPr="008958D1" w14:paraId="7153281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CD51AD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73BE2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2021-11-11</w:t>
            </w:r>
          </w:p>
        </w:tc>
      </w:tr>
      <w:tr w:rsidR="008958D1" w:rsidRPr="008958D1" w14:paraId="342CD2B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E3634E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94D0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71F7363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69CBA2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9D634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100105480</w:t>
            </w:r>
          </w:p>
        </w:tc>
      </w:tr>
      <w:tr w:rsidR="008958D1" w:rsidRPr="008958D1" w14:paraId="1EF15E7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3E8EE5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0C8FB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2021-10-25</w:t>
            </w:r>
          </w:p>
        </w:tc>
      </w:tr>
      <w:tr w:rsidR="008958D1" w:rsidRPr="008958D1" w14:paraId="228749E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CC16A3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14DDA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2021-11-11</w:t>
            </w:r>
          </w:p>
        </w:tc>
      </w:tr>
      <w:tr w:rsidR="008958D1" w:rsidRPr="008958D1" w14:paraId="3FE2BE1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B2BB3C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9DD43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2B82E93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8A31AB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45F98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100106477</w:t>
            </w:r>
          </w:p>
        </w:tc>
      </w:tr>
      <w:tr w:rsidR="008958D1" w:rsidRPr="008958D1" w14:paraId="4BE6FEE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838D04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9ACE3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2021-10-25</w:t>
            </w:r>
          </w:p>
        </w:tc>
      </w:tr>
      <w:tr w:rsidR="008958D1" w:rsidRPr="008958D1" w14:paraId="451EE3E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7CEEB9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30043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2021-11-12</w:t>
            </w:r>
          </w:p>
        </w:tc>
      </w:tr>
      <w:tr w:rsidR="008958D1" w:rsidRPr="008958D1" w14:paraId="49A8752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D1B30E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2ECE2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20D6056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EA34D1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D0F86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100130552</w:t>
            </w:r>
          </w:p>
        </w:tc>
      </w:tr>
      <w:tr w:rsidR="008958D1" w:rsidRPr="008958D1" w14:paraId="6C46994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D99D13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B85B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2021-10-25</w:t>
            </w:r>
          </w:p>
        </w:tc>
      </w:tr>
      <w:tr w:rsidR="008958D1" w:rsidRPr="008958D1" w14:paraId="3DB4CA4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B73D93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600BE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2021-12-06</w:t>
            </w:r>
          </w:p>
        </w:tc>
      </w:tr>
    </w:tbl>
    <w:p w14:paraId="5BC0ABDB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0D75C1D5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33DFBB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98DD4E4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2CEAA0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5331ADA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293B5DA2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83D45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- Riedutininkų aikštelė</w:t>
            </w:r>
          </w:p>
        </w:tc>
      </w:tr>
      <w:tr w:rsidR="008958D1" w:rsidRPr="008958D1" w14:paraId="599C8B1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999D30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40CA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0738C50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591AD6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B6286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4400-4689-5578</w:t>
            </w:r>
          </w:p>
        </w:tc>
      </w:tr>
      <w:tr w:rsidR="008958D1" w:rsidRPr="008958D1" w14:paraId="5593D0D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7EC17B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57278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</w:t>
            </w:r>
          </w:p>
        </w:tc>
      </w:tr>
      <w:tr w:rsidR="008958D1" w:rsidRPr="008958D1" w14:paraId="7B78BE8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2BF927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18D5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A3</w:t>
            </w:r>
          </w:p>
        </w:tc>
      </w:tr>
      <w:tr w:rsidR="008958D1" w:rsidRPr="008958D1" w14:paraId="3D81604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2319B5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1BDF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67D8D4D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75782C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1A16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7E3E3D9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46A045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534F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II grupės nesudėtingasis</w:t>
            </w:r>
          </w:p>
        </w:tc>
      </w:tr>
      <w:tr w:rsidR="008958D1" w:rsidRPr="008958D1" w14:paraId="1EDC46A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4CD19D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64A35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608F2C4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39072E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93EA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372.72 kv. m</w:t>
            </w:r>
          </w:p>
        </w:tc>
      </w:tr>
      <w:tr w:rsidR="008958D1" w:rsidRPr="008958D1" w14:paraId="4BBAE85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FA3CB5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BC66A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Betonas</w:t>
            </w:r>
          </w:p>
        </w:tc>
      </w:tr>
      <w:tr w:rsidR="008958D1" w:rsidRPr="008958D1" w14:paraId="68242D6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C710D9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22BFC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6178597.15</w:t>
            </w:r>
          </w:p>
        </w:tc>
      </w:tr>
      <w:tr w:rsidR="008958D1" w:rsidRPr="008958D1" w14:paraId="3E6F131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EEEA8D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D084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335517.79</w:t>
            </w:r>
          </w:p>
        </w:tc>
      </w:tr>
      <w:tr w:rsidR="008958D1" w:rsidRPr="008958D1" w14:paraId="1D73A3E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63B88B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F95D0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3720 Eur</w:t>
            </w:r>
          </w:p>
        </w:tc>
      </w:tr>
      <w:tr w:rsidR="008958D1" w:rsidRPr="008958D1" w14:paraId="0E74521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8628E6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FF0BC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0 %</w:t>
            </w:r>
          </w:p>
        </w:tc>
      </w:tr>
      <w:tr w:rsidR="008958D1" w:rsidRPr="008958D1" w14:paraId="439890E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F7D68F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3078D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3720 Eur</w:t>
            </w:r>
          </w:p>
        </w:tc>
      </w:tr>
      <w:tr w:rsidR="008958D1" w:rsidRPr="008958D1" w14:paraId="09D2F99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EFC65C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D97E6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5D778D4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DBE6E0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FB74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3720 Eur</w:t>
            </w:r>
          </w:p>
        </w:tc>
      </w:tr>
      <w:tr w:rsidR="008958D1" w:rsidRPr="008958D1" w14:paraId="30B2390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E742FF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60052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1B70228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043950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9A15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050304E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7E8B83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EFA11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</w:tbl>
    <w:p w14:paraId="5FDF27BE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BE0537B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4BA608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F04957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E6D03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5ACED3F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BABFC5C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FD1A2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- Tinklinio aikštelė</w:t>
            </w:r>
          </w:p>
        </w:tc>
      </w:tr>
      <w:tr w:rsidR="008958D1" w:rsidRPr="008958D1" w14:paraId="50BE9B5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7EF7A5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3426B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38863E9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B5A366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E66A3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4400-4689-5589</w:t>
            </w:r>
          </w:p>
        </w:tc>
      </w:tr>
      <w:tr w:rsidR="008958D1" w:rsidRPr="008958D1" w14:paraId="45903A9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11BE29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CFF25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</w:t>
            </w:r>
          </w:p>
        </w:tc>
      </w:tr>
      <w:tr w:rsidR="008958D1" w:rsidRPr="008958D1" w14:paraId="2D78AB4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9245DA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92B8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A4</w:t>
            </w:r>
          </w:p>
        </w:tc>
      </w:tr>
      <w:tr w:rsidR="008958D1" w:rsidRPr="008958D1" w14:paraId="23A4CC8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9504BB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76764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78BBB75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44804A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6724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6FAA839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4751D0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E79E2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II grupės nesudėtingasis</w:t>
            </w:r>
          </w:p>
        </w:tc>
      </w:tr>
      <w:tr w:rsidR="008958D1" w:rsidRPr="008958D1" w14:paraId="0B6681E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B86769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80771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30B49FE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6926A2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00832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21.96 m</w:t>
            </w:r>
          </w:p>
        </w:tc>
      </w:tr>
      <w:tr w:rsidR="008958D1" w:rsidRPr="008958D1" w14:paraId="592DA3D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C680D6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D62A9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307.02 kv. m</w:t>
            </w:r>
          </w:p>
        </w:tc>
      </w:tr>
      <w:tr w:rsidR="008958D1" w:rsidRPr="008958D1" w14:paraId="24D07C9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6F39B5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9C2F5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Smėlis</w:t>
            </w:r>
          </w:p>
        </w:tc>
      </w:tr>
      <w:tr w:rsidR="008958D1" w:rsidRPr="008958D1" w14:paraId="540BB23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D49575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A9A42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6178568.03</w:t>
            </w:r>
          </w:p>
        </w:tc>
      </w:tr>
      <w:tr w:rsidR="008958D1" w:rsidRPr="008958D1" w14:paraId="2F318E6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FC051A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09488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335564.69</w:t>
            </w:r>
          </w:p>
        </w:tc>
      </w:tr>
      <w:tr w:rsidR="008958D1" w:rsidRPr="008958D1" w14:paraId="41E45D7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B32152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62A1C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998 Eur</w:t>
            </w:r>
          </w:p>
        </w:tc>
      </w:tr>
      <w:tr w:rsidR="008958D1" w:rsidRPr="008958D1" w14:paraId="10DA7C0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0E2EE9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E88F9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0 %</w:t>
            </w:r>
          </w:p>
        </w:tc>
      </w:tr>
      <w:tr w:rsidR="008958D1" w:rsidRPr="008958D1" w14:paraId="455FCBA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8D544B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BA7D2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998 Eur</w:t>
            </w:r>
          </w:p>
        </w:tc>
      </w:tr>
      <w:tr w:rsidR="008958D1" w:rsidRPr="008958D1" w14:paraId="7C1D8BE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714D65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0313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015A67E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48D3D9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7FA7F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998 Eur</w:t>
            </w:r>
          </w:p>
        </w:tc>
      </w:tr>
      <w:tr w:rsidR="008958D1" w:rsidRPr="008958D1" w14:paraId="246BE4B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44FAD0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ACD4C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640DA87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A31216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DB7B1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5FCE53C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B050D9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E809D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</w:tbl>
    <w:p w14:paraId="09719905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510FEF43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40F130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081B79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12D5CF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DA152C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7FF09F63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1F9E7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- Treniruoklių aikštelė</w:t>
            </w:r>
          </w:p>
        </w:tc>
      </w:tr>
      <w:tr w:rsidR="008958D1" w:rsidRPr="008958D1" w14:paraId="6DD5037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B5AAC9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9CE39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311AC8F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FF372C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87281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4400-4799-6532</w:t>
            </w:r>
          </w:p>
        </w:tc>
      </w:tr>
      <w:tr w:rsidR="008958D1" w:rsidRPr="008958D1" w14:paraId="4D8EF70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B9D4D5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AC6AE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</w:t>
            </w:r>
          </w:p>
        </w:tc>
      </w:tr>
      <w:tr w:rsidR="008958D1" w:rsidRPr="008958D1" w14:paraId="438B99B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0A7240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1DF6A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A6</w:t>
            </w:r>
          </w:p>
        </w:tc>
      </w:tr>
      <w:tr w:rsidR="008958D1" w:rsidRPr="008958D1" w14:paraId="209B046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D95DAC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F7419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763BB92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604F47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23DF5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7150512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C3C433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EAD09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II grupės nesudėtingasis</w:t>
            </w:r>
          </w:p>
        </w:tc>
      </w:tr>
      <w:tr w:rsidR="008958D1" w:rsidRPr="008958D1" w14:paraId="1FC18AC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146E08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21338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1C76E3E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EF5762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317D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435.00 kv. m</w:t>
            </w:r>
          </w:p>
        </w:tc>
      </w:tr>
      <w:tr w:rsidR="008958D1" w:rsidRPr="008958D1" w14:paraId="0271EE5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813043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959B4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Plastikas</w:t>
            </w:r>
          </w:p>
        </w:tc>
      </w:tr>
      <w:tr w:rsidR="008958D1" w:rsidRPr="008958D1" w14:paraId="1A5A582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7D0943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D3907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6178575.03</w:t>
            </w:r>
          </w:p>
        </w:tc>
      </w:tr>
      <w:tr w:rsidR="008958D1" w:rsidRPr="008958D1" w14:paraId="0E7BC80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6F4ED7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45EC0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335550.83</w:t>
            </w:r>
          </w:p>
        </w:tc>
      </w:tr>
      <w:tr w:rsidR="008958D1" w:rsidRPr="008958D1" w14:paraId="619608A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DB6142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2F106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43400 Eur</w:t>
            </w:r>
          </w:p>
        </w:tc>
      </w:tr>
      <w:tr w:rsidR="008958D1" w:rsidRPr="008958D1" w14:paraId="4CA541B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3D6CD7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4AC5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0 %</w:t>
            </w:r>
          </w:p>
        </w:tc>
      </w:tr>
      <w:tr w:rsidR="008958D1" w:rsidRPr="008958D1" w14:paraId="1972B73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AD7639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14B50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43400 Eur</w:t>
            </w:r>
          </w:p>
        </w:tc>
      </w:tr>
      <w:tr w:rsidR="008958D1" w:rsidRPr="008958D1" w14:paraId="6B70B02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0EBD71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A6FE2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  <w:tr w:rsidR="008958D1" w:rsidRPr="008958D1" w14:paraId="57EC110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D22926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58136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43400 Eur</w:t>
            </w:r>
          </w:p>
        </w:tc>
      </w:tr>
      <w:tr w:rsidR="008958D1" w:rsidRPr="008958D1" w14:paraId="584BE3A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657355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A6B3C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49CB4EB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26A9D3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1E55B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  <w:tr w:rsidR="008958D1" w:rsidRPr="008958D1" w14:paraId="738644B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798428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3C689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</w:tbl>
    <w:p w14:paraId="01083AF1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60631A5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3BBF62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3C9E43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45532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7593A21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825DC78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87C10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- Dengta lengvų konstrukcijų estrada su tribūna</w:t>
            </w:r>
          </w:p>
        </w:tc>
      </w:tr>
      <w:tr w:rsidR="008958D1" w:rsidRPr="008958D1" w14:paraId="2938AE7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6AB4E9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F229C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5BF5EBE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E8A3E3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lastRenderedPageBreak/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825B5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Lauko estrada (1A1) plotas 55,66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kv.m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. Šokių aikštelė (1A2) plotas 156,25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kv.m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. Tribūna (1A3) plotas 225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kv.m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</w:t>
            </w:r>
          </w:p>
        </w:tc>
      </w:tr>
      <w:tr w:rsidR="008958D1" w:rsidRPr="008958D1" w14:paraId="16D5415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467963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FBB18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4400-4689-5567</w:t>
            </w:r>
          </w:p>
        </w:tc>
      </w:tr>
      <w:tr w:rsidR="008958D1" w:rsidRPr="008958D1" w14:paraId="6D21382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E383ED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CE586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</w:t>
            </w:r>
          </w:p>
        </w:tc>
      </w:tr>
      <w:tr w:rsidR="008958D1" w:rsidRPr="008958D1" w14:paraId="078DA48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E745C3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02128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1A</w:t>
            </w:r>
          </w:p>
        </w:tc>
      </w:tr>
      <w:tr w:rsidR="008958D1" w:rsidRPr="008958D1" w14:paraId="23B3653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FECAC1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922C1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2C3D77E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43F0BE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B79E3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453600A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D2D9D2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3B36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II grupės nesudėtingasis</w:t>
            </w:r>
          </w:p>
        </w:tc>
      </w:tr>
      <w:tr w:rsidR="008958D1" w:rsidRPr="008958D1" w14:paraId="2EC1A58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3C50EF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DD02C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1E182E7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5F8F0D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3CEB3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6178568.12</w:t>
            </w:r>
          </w:p>
        </w:tc>
      </w:tr>
      <w:tr w:rsidR="008958D1" w:rsidRPr="008958D1" w14:paraId="5E9AF9D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0BA64E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BD4F6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335488.43</w:t>
            </w:r>
          </w:p>
        </w:tc>
      </w:tr>
      <w:tr w:rsidR="008958D1" w:rsidRPr="008958D1" w14:paraId="1F8E2D8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A6F1FB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1FB5C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48900 Eur</w:t>
            </w:r>
          </w:p>
        </w:tc>
      </w:tr>
      <w:tr w:rsidR="008958D1" w:rsidRPr="008958D1" w14:paraId="11BD75F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C7636E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258DC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48900 Eur</w:t>
            </w:r>
          </w:p>
        </w:tc>
      </w:tr>
      <w:tr w:rsidR="008958D1" w:rsidRPr="008958D1" w14:paraId="1C1FDD3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C63810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5A1D3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61F1DA4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D7641B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C44E0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48900 Eur</w:t>
            </w:r>
          </w:p>
        </w:tc>
      </w:tr>
      <w:tr w:rsidR="008958D1" w:rsidRPr="008958D1" w14:paraId="7EA4E01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650969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ACDCF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2B5FC36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635CAB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ADB75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3B5324F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3D6FEE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D091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</w:tbl>
    <w:p w14:paraId="7FBD7DCD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63E270E9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6F6AE5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390278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48F181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4565DA0C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72FA56EB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E5686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inžineriniai statiniai - Tvora</w:t>
            </w:r>
          </w:p>
        </w:tc>
      </w:tr>
      <w:tr w:rsidR="008958D1" w:rsidRPr="008958D1" w14:paraId="6E8FAFF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112776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7BA5A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00EE566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95EA56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FBE78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4400-4801-6120</w:t>
            </w:r>
          </w:p>
        </w:tc>
      </w:tr>
      <w:tr w:rsidR="008958D1" w:rsidRPr="008958D1" w14:paraId="2B4FB0A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2765D6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EA0F0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inžineriniai statiniai</w:t>
            </w:r>
          </w:p>
        </w:tc>
      </w:tr>
      <w:tr w:rsidR="008958D1" w:rsidRPr="008958D1" w14:paraId="729D86B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B399F9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ACF77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t</w:t>
            </w:r>
          </w:p>
        </w:tc>
      </w:tr>
      <w:tr w:rsidR="008958D1" w:rsidRPr="008958D1" w14:paraId="048AD6C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046CE9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7026B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52E6AF6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D5DAFD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306D8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4609DF1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6E3064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74130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 grupės nesudėtingasis</w:t>
            </w:r>
          </w:p>
        </w:tc>
      </w:tr>
      <w:tr w:rsidR="008958D1" w:rsidRPr="008958D1" w14:paraId="7AEFF39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3C1159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6AC6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784E0E8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261708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25CD9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1.73 m</w:t>
            </w:r>
          </w:p>
        </w:tc>
      </w:tr>
      <w:tr w:rsidR="008958D1" w:rsidRPr="008958D1" w14:paraId="241C9B6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590FD2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4BC6F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296.00 m</w:t>
            </w:r>
          </w:p>
        </w:tc>
      </w:tr>
      <w:tr w:rsidR="008958D1" w:rsidRPr="008958D1" w14:paraId="626FD33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88224D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CD34D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Metalas</w:t>
            </w:r>
          </w:p>
        </w:tc>
      </w:tr>
      <w:tr w:rsidR="008958D1" w:rsidRPr="008958D1" w14:paraId="145D86A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7070C5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26A1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26200 Eur</w:t>
            </w:r>
          </w:p>
        </w:tc>
      </w:tr>
      <w:tr w:rsidR="008958D1" w:rsidRPr="008958D1" w14:paraId="4035A5C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304276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69BAF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0 %</w:t>
            </w:r>
          </w:p>
        </w:tc>
      </w:tr>
      <w:tr w:rsidR="008958D1" w:rsidRPr="008958D1" w14:paraId="39F5C76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52601F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2704F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26200 Eur</w:t>
            </w:r>
          </w:p>
        </w:tc>
      </w:tr>
      <w:tr w:rsidR="008958D1" w:rsidRPr="008958D1" w14:paraId="27A1977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4EF8E4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3183F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  <w:tr w:rsidR="008958D1" w:rsidRPr="008958D1" w14:paraId="66EFC5A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D3BA0A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8F990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7600 Eur</w:t>
            </w:r>
          </w:p>
        </w:tc>
      </w:tr>
      <w:tr w:rsidR="008958D1" w:rsidRPr="008958D1" w14:paraId="2B4B9C3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77EF64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BAF4B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33400A7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EB42A8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CFE99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  <w:tr w:rsidR="008958D1" w:rsidRPr="008958D1" w14:paraId="03F4BBD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ADE1FD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78662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</w:t>
            </w:r>
          </w:p>
        </w:tc>
      </w:tr>
    </w:tbl>
    <w:p w14:paraId="5ED70BBC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789C5BC1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10F977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AEA02F6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808522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23806D9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4D647955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8F903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inžineriniai statiniai - Pėsčiųjų takeliai</w:t>
            </w:r>
          </w:p>
        </w:tc>
      </w:tr>
      <w:tr w:rsidR="008958D1" w:rsidRPr="008958D1" w14:paraId="3971C1E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178E9C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AD827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6E21CA4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C2986A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1E86A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4400-4689-5623</w:t>
            </w:r>
          </w:p>
        </w:tc>
      </w:tr>
      <w:tr w:rsidR="008958D1" w:rsidRPr="008958D1" w14:paraId="437BCA9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15901E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AB7A3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inžineriniai statiniai</w:t>
            </w:r>
          </w:p>
        </w:tc>
      </w:tr>
      <w:tr w:rsidR="008958D1" w:rsidRPr="008958D1" w14:paraId="667471C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F1821E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DA72D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A5</w:t>
            </w:r>
          </w:p>
        </w:tc>
      </w:tr>
      <w:tr w:rsidR="008958D1" w:rsidRPr="008958D1" w14:paraId="17341BC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C3CD62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F146C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1985</w:t>
            </w:r>
          </w:p>
        </w:tc>
      </w:tr>
      <w:tr w:rsidR="008958D1" w:rsidRPr="008958D1" w14:paraId="2B9BADE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519731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60E0C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1985</w:t>
            </w:r>
          </w:p>
        </w:tc>
      </w:tr>
      <w:tr w:rsidR="008958D1" w:rsidRPr="008958D1" w14:paraId="6AFE531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E6A28C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ABB2F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120997E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9C5DE7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F437B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1D8B0B8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5157D0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69E53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II grupės nesudėtingasis</w:t>
            </w:r>
          </w:p>
        </w:tc>
      </w:tr>
      <w:tr w:rsidR="008958D1" w:rsidRPr="008958D1" w14:paraId="7C4DDBB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A461BD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A6491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5513531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1F3649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6685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247.68 kv. m</w:t>
            </w:r>
          </w:p>
        </w:tc>
      </w:tr>
      <w:tr w:rsidR="008958D1" w:rsidRPr="008958D1" w14:paraId="23AC029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166E3C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3D59D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Asfaltas</w:t>
            </w:r>
          </w:p>
        </w:tc>
      </w:tr>
      <w:tr w:rsidR="008958D1" w:rsidRPr="008958D1" w14:paraId="2A46CED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8ED30C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742F4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6178573.84</w:t>
            </w:r>
          </w:p>
        </w:tc>
      </w:tr>
      <w:tr w:rsidR="008958D1" w:rsidRPr="008958D1" w14:paraId="497EA72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9793D2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2D075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335516.11</w:t>
            </w:r>
          </w:p>
        </w:tc>
      </w:tr>
      <w:tr w:rsidR="008958D1" w:rsidRPr="008958D1" w14:paraId="6EF8187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ADEB51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D6293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7390 Eur</w:t>
            </w:r>
          </w:p>
        </w:tc>
      </w:tr>
      <w:tr w:rsidR="008958D1" w:rsidRPr="008958D1" w14:paraId="38A1B66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ECF863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5DB97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0 %</w:t>
            </w:r>
          </w:p>
        </w:tc>
      </w:tr>
      <w:tr w:rsidR="008958D1" w:rsidRPr="008958D1" w14:paraId="2019291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EDF0D3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09FC1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7390 Eur</w:t>
            </w:r>
          </w:p>
        </w:tc>
      </w:tr>
      <w:tr w:rsidR="008958D1" w:rsidRPr="008958D1" w14:paraId="52B8DF9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04B3C2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4FF00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1C3CD6F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965926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AEFD6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7390 Eur</w:t>
            </w:r>
          </w:p>
        </w:tc>
      </w:tr>
      <w:tr w:rsidR="008958D1" w:rsidRPr="008958D1" w14:paraId="403C649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50F036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01E86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4EFD643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7EB09A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DD687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22DDABD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9F95FC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DD179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</w:tbl>
    <w:p w14:paraId="2D16C168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6EEB3300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0FB9A1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068C3F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3F2214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140B474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5F7CE0A9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C399A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Nuotekų šalinimo tinklai - Drenažas</w:t>
            </w:r>
          </w:p>
        </w:tc>
      </w:tr>
      <w:tr w:rsidR="008958D1" w:rsidRPr="008958D1" w14:paraId="339C47C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01066D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45DF8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Gargždai</w:t>
            </w:r>
          </w:p>
        </w:tc>
      </w:tr>
      <w:tr w:rsidR="008958D1" w:rsidRPr="008958D1" w14:paraId="135B3FE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D7B91E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997CF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4400-4689-5634</w:t>
            </w:r>
          </w:p>
        </w:tc>
      </w:tr>
      <w:tr w:rsidR="008958D1" w:rsidRPr="008958D1" w14:paraId="35E3906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EB07C8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A5420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Nuotekų šalinimo tinklų</w:t>
            </w:r>
          </w:p>
        </w:tc>
      </w:tr>
      <w:tr w:rsidR="008958D1" w:rsidRPr="008958D1" w14:paraId="6EEA19F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627117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D6B4F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D</w:t>
            </w:r>
          </w:p>
        </w:tc>
      </w:tr>
      <w:tr w:rsidR="008958D1" w:rsidRPr="008958D1" w14:paraId="543A1CC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5F2DA3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AA66E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2015</w:t>
            </w:r>
          </w:p>
        </w:tc>
      </w:tr>
      <w:tr w:rsidR="008958D1" w:rsidRPr="008958D1" w14:paraId="5AA1501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46F0A7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F20B1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</w:t>
            </w:r>
          </w:p>
        </w:tc>
      </w:tr>
      <w:tr w:rsidR="008958D1" w:rsidRPr="008958D1" w14:paraId="043EA5B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98A8C8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3DC86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 grupės nesudėtingasis</w:t>
            </w:r>
          </w:p>
        </w:tc>
      </w:tr>
      <w:tr w:rsidR="008958D1" w:rsidRPr="008958D1" w14:paraId="4716EA3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2670B3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26BC6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100 %</w:t>
            </w:r>
          </w:p>
        </w:tc>
      </w:tr>
      <w:tr w:rsidR="008958D1" w:rsidRPr="008958D1" w14:paraId="05F165B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524841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EB679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539.94 m</w:t>
            </w:r>
          </w:p>
        </w:tc>
      </w:tr>
      <w:tr w:rsidR="008958D1" w:rsidRPr="008958D1" w14:paraId="062F17A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8D80C4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5CB24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Polivinilchloridas</w:t>
            </w:r>
            <w:proofErr w:type="spellEnd"/>
          </w:p>
        </w:tc>
      </w:tr>
      <w:tr w:rsidR="008958D1" w:rsidRPr="008958D1" w14:paraId="128151B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7AAD8F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52C5F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Išvadinė</w:t>
            </w:r>
          </w:p>
        </w:tc>
      </w:tr>
      <w:tr w:rsidR="008958D1" w:rsidRPr="008958D1" w14:paraId="55A7D66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628FA8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1EE79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Renkamoji</w:t>
            </w:r>
          </w:p>
        </w:tc>
      </w:tr>
      <w:tr w:rsidR="008958D1" w:rsidRPr="008958D1" w14:paraId="4238E2E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2D86CE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D6CB0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36700 Eur</w:t>
            </w:r>
          </w:p>
        </w:tc>
      </w:tr>
      <w:tr w:rsidR="008958D1" w:rsidRPr="008958D1" w14:paraId="1B95C1D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B668E3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69BD7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36700 Eur</w:t>
            </w:r>
          </w:p>
        </w:tc>
      </w:tr>
      <w:tr w:rsidR="008958D1" w:rsidRPr="008958D1" w14:paraId="6F10DD6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B3A1F8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D7A63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24EB0C2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50AAC8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8AB26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36700 Eur</w:t>
            </w:r>
          </w:p>
        </w:tc>
      </w:tr>
      <w:tr w:rsidR="008958D1" w:rsidRPr="008958D1" w14:paraId="7B2D8F3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83D51B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74996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Atkuriamoji vertė</w:t>
            </w:r>
          </w:p>
        </w:tc>
      </w:tr>
      <w:tr w:rsidR="008958D1" w:rsidRPr="008958D1" w14:paraId="44A07CD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DDBC41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FE661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  <w:tr w:rsidR="008958D1" w:rsidRPr="008958D1" w14:paraId="544A511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BE22C2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C5C60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</w:t>
            </w:r>
          </w:p>
        </w:tc>
      </w:tr>
    </w:tbl>
    <w:p w14:paraId="421667DA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709AF760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bookmarkStart w:id="2" w:name="PRIKLAUSINIAI"/>
      <w:bookmarkEnd w:id="2"/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3. Daikto priklausiniai iš kito registro:</w:t>
      </w:r>
      <w:r w:rsidRPr="008958D1">
        <w:rPr>
          <w:rFonts w:ascii="Arial Baltic" w:hAnsi="Arial Baltic" w:cs="Arial Baltic"/>
          <w:color w:val="000000"/>
          <w:lang w:val="lt-LT" w:eastAsia="lt-LT"/>
        </w:rPr>
        <w:t> įrašų nėra</w:t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1838D79C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4C98573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4110E4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5D323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B5CA7A6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0B56662C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9A584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Nuosavybės teisė</w:t>
            </w:r>
          </w:p>
        </w:tc>
      </w:tr>
      <w:tr w:rsidR="008958D1" w:rsidRPr="008958D1" w14:paraId="14085C2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7B44A4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9227A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KLAIPĖDOS RAJONO SAVIVALDYBĖ,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a.k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 111103732</w:t>
            </w:r>
          </w:p>
        </w:tc>
      </w:tr>
      <w:tr w:rsidR="008958D1" w:rsidRPr="008958D1" w14:paraId="743A1F5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FC340B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7A24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4400-4689-5567, aprašyti p. 2.5.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4400-4689-5578, aprašyti p. 2.2.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4400-4689-5589, aprašyti p. 2.3.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4400-4799-6532, aprašyti p. 2.4.</w:t>
            </w:r>
          </w:p>
        </w:tc>
      </w:tr>
      <w:tr w:rsidR="008958D1" w:rsidRPr="008958D1" w14:paraId="0FBA4E1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4D03AD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6F4BC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statiniai Nr. 4400-4689-5623, aprašyti p. 2.7.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4400-4801-6120, aprašyti p. 2.6.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nuotekų šalinimo tinklai Nr. 4400-4689-5634, aprašyti p. 2.8.</w:t>
            </w:r>
          </w:p>
        </w:tc>
      </w:tr>
      <w:tr w:rsidR="008958D1" w:rsidRPr="008958D1" w14:paraId="7F02244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952582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0D299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2018-03-23 Deklaracija apie statybos užbaigimą / paskirties pakeitimą Nr. TS-6</w:t>
            </w:r>
          </w:p>
        </w:tc>
      </w:tr>
      <w:tr w:rsidR="008958D1" w:rsidRPr="008958D1" w14:paraId="69E8FDE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037ADF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A7AE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2018-04-12</w:t>
            </w:r>
          </w:p>
        </w:tc>
      </w:tr>
    </w:tbl>
    <w:p w14:paraId="2A60690C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69A3214D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77E511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FAAAFB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2344A9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7E0DF10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29D0F7FD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C67C8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Nuosavybės teisė</w:t>
            </w:r>
          </w:p>
        </w:tc>
      </w:tr>
      <w:tr w:rsidR="008958D1" w:rsidRPr="008958D1" w14:paraId="6087CC6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24168E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24F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LIETUVOS RESPUBLIKA,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a.k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 111105555</w:t>
            </w:r>
          </w:p>
        </w:tc>
      </w:tr>
      <w:tr w:rsidR="008958D1" w:rsidRPr="008958D1" w14:paraId="0F7F8F7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4B8758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82E45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5259196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BAF8D3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CA422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2014-12-22 Nacionalinės žemės tarnybos teritorinio skyriaus vedėjo sprendimas Nr. 12SK-(14.12.110.)-2521</w:t>
            </w:r>
          </w:p>
        </w:tc>
      </w:tr>
      <w:tr w:rsidR="008958D1" w:rsidRPr="008958D1" w14:paraId="65298FA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F305D9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2FCD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2014-12-23</w:t>
            </w:r>
          </w:p>
        </w:tc>
      </w:tr>
    </w:tbl>
    <w:p w14:paraId="0679D111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0A563E43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44AD1D09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62ABA7C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9F55F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B11B4D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05713284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6E4F5A9F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478D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Valstybinės žemės patikėjimo teisė</w:t>
            </w:r>
          </w:p>
        </w:tc>
      </w:tr>
      <w:tr w:rsidR="008958D1" w:rsidRPr="008958D1" w14:paraId="34EF3EA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03FB40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E9DDC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Nacionalinė žemės tarnyba prie Žemės ūkio ministerijos,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a.k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 188704927</w:t>
            </w:r>
          </w:p>
        </w:tc>
      </w:tr>
      <w:tr w:rsidR="008958D1" w:rsidRPr="008958D1" w14:paraId="1265710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943F23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B149B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1F62BFD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8AE164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9A4C0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2014-12-22 Nacionalinės žemės tarnybos teritorinio skyriaus vedėjo sprendimas Nr. 12SK-(14.12.110.)-2521</w:t>
            </w:r>
          </w:p>
        </w:tc>
      </w:tr>
      <w:tr w:rsidR="008958D1" w:rsidRPr="008958D1" w14:paraId="4DE4092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A678B0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4C79A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2014-12-23</w:t>
            </w:r>
          </w:p>
        </w:tc>
      </w:tr>
    </w:tbl>
    <w:p w14:paraId="403F34CB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53D9289C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6. Kitos daiktinės teisės 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FCA18B6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2BEFAC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F7D2D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609111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45AA28E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24B43717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B235E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Turto patikėjimo teisė</w:t>
            </w:r>
          </w:p>
        </w:tc>
      </w:tr>
      <w:tr w:rsidR="008958D1" w:rsidRPr="008958D1" w14:paraId="50A3364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722D06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A150B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Gargždų atviras jaunimo centras,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a.k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 304173180</w:t>
            </w:r>
          </w:p>
        </w:tc>
      </w:tr>
      <w:tr w:rsidR="008958D1" w:rsidRPr="008958D1" w14:paraId="3C63694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06636E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55387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4400-4689-5567, aprašyti p. 2.5.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4400-4689-5578, aprašyti p. 2.2.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 xml:space="preserve">sporto inžineriniai statiniai Nr. 4400-4689-5589, aprašyti p. 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lastRenderedPageBreak/>
              <w:t>2.3.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4400-4799-6532, aprašyti p. 2.4.</w:t>
            </w:r>
          </w:p>
        </w:tc>
      </w:tr>
      <w:tr w:rsidR="008958D1" w:rsidRPr="008958D1" w14:paraId="33B1A3E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CCA5F9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C1464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kiti statiniai Nr. 4400-4689-5623, aprašyti p. 2.7.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4400-4801-6120, aprašyti p. 2.6.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nuotekų šalinimo tinklai Nr. 4400-4689-5634, aprašyti p. 2.8.</w:t>
            </w:r>
          </w:p>
        </w:tc>
      </w:tr>
      <w:tr w:rsidR="008958D1" w:rsidRPr="008958D1" w14:paraId="52FB93B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0EA934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214FB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2019-06-17 Perdavimo - priėmimo aktas Nr. TP14-37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2019-08-29 Savivaldybės tarybos sprendimas Nr. T11-275</w:t>
            </w:r>
          </w:p>
        </w:tc>
      </w:tr>
      <w:tr w:rsidR="008958D1" w:rsidRPr="008958D1" w14:paraId="31B0CF8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85EBFD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F20B8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2019-09-05</w:t>
            </w:r>
          </w:p>
        </w:tc>
      </w:tr>
    </w:tbl>
    <w:p w14:paraId="67170CB7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705B21B7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6232FA8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A4FC70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93761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712637A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58C30C9A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C742D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Servitutas - teisė tiesti, aptarnauti, naudoti požemines, antžemines komunikacijas (tarnaujantis)</w:t>
            </w:r>
          </w:p>
        </w:tc>
      </w:tr>
      <w:tr w:rsidR="008958D1" w:rsidRPr="008958D1" w14:paraId="5BE92D8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32968D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A891A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0F28C04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B8571A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66286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2017-12-12 Servituto sutartis Nr. DR-6064</w:t>
            </w:r>
          </w:p>
        </w:tc>
      </w:tr>
      <w:tr w:rsidR="008958D1" w:rsidRPr="008958D1" w14:paraId="2A2FC3D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9642002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2CAE8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0.0167 ha</w:t>
            </w:r>
          </w:p>
        </w:tc>
      </w:tr>
      <w:tr w:rsidR="008958D1" w:rsidRPr="008958D1" w14:paraId="7E71F0C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579BAD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00DED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2017-12-18</w:t>
            </w:r>
          </w:p>
        </w:tc>
      </w:tr>
    </w:tbl>
    <w:p w14:paraId="742EDE7D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5829E469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1E6B16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1A6210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30D502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0C68755D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0D55874B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4082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Servitutas - teisė tiesti, aptarnauti, naudoti požemines, antžemines komunikacijas (tarnaujantis)</w:t>
            </w:r>
          </w:p>
        </w:tc>
      </w:tr>
      <w:tr w:rsidR="008958D1" w:rsidRPr="008958D1" w14:paraId="61F7E6F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A2C6FF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D0AFD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09D275B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E653DD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0166D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2016-09-28 Servituto sutartis Nr. LM-3137</w:t>
            </w:r>
          </w:p>
        </w:tc>
      </w:tr>
      <w:tr w:rsidR="008958D1" w:rsidRPr="008958D1" w14:paraId="5F701EA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9FA7E6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D0844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0.0253 ha</w:t>
            </w:r>
          </w:p>
        </w:tc>
      </w:tr>
      <w:tr w:rsidR="008958D1" w:rsidRPr="008958D1" w14:paraId="43F6681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B545AE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30749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2016-10-04</w:t>
            </w:r>
          </w:p>
        </w:tc>
      </w:tr>
    </w:tbl>
    <w:p w14:paraId="5F0488B5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4BFD6ABC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04F7F7F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041BC6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F4861D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C9DBE0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9051C4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8A6D14F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B8A2E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Sudaryta panaudos sutartis</w:t>
            </w:r>
          </w:p>
        </w:tc>
      </w:tr>
      <w:tr w:rsidR="008958D1" w:rsidRPr="008958D1" w14:paraId="3078D8D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4DAE88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166DA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 xml:space="preserve">KLAIPĖDOS RAJONO SAVIVALDYBĖ, </w:t>
            </w:r>
            <w:proofErr w:type="spellStart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a.k</w:t>
            </w:r>
            <w:proofErr w:type="spellEnd"/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. 111103732</w:t>
            </w:r>
          </w:p>
        </w:tc>
      </w:tr>
      <w:tr w:rsidR="008958D1" w:rsidRPr="008958D1" w14:paraId="4E80786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724572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31185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052A3AC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19818B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F892F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2014-12-29 Panaudos sutartis Nr. 12SUN-21</w:t>
            </w:r>
          </w:p>
        </w:tc>
      </w:tr>
      <w:tr w:rsidR="008958D1" w:rsidRPr="008958D1" w14:paraId="74D95DD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01E07F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2350A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5.571 ha</w:t>
            </w:r>
          </w:p>
        </w:tc>
      </w:tr>
      <w:tr w:rsidR="008958D1" w:rsidRPr="008958D1" w14:paraId="7F1C413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1F319F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38E0F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2014-12-29</w:t>
            </w:r>
          </w:p>
        </w:tc>
      </w:tr>
      <w:tr w:rsidR="008958D1" w:rsidRPr="008958D1" w14:paraId="5511EDF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9FDFB9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A9EDB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2014-12-29 iki 2044-12-31</w:t>
            </w:r>
          </w:p>
        </w:tc>
      </w:tr>
    </w:tbl>
    <w:p w14:paraId="2BE3A83A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57B97E14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8. Žymos:</w:t>
      </w:r>
      <w:r w:rsidRPr="008958D1">
        <w:rPr>
          <w:rFonts w:ascii="Arial Baltic" w:hAnsi="Arial Baltic" w:cs="Arial Baltic"/>
          <w:color w:val="000000"/>
          <w:lang w:val="lt-LT" w:eastAsia="lt-LT"/>
        </w:rPr>
        <w:t> įrašų nėra</w:t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9. Teritorijos,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077D8726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5FE7345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226AA46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5EED3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9.1.</w:t>
                  </w:r>
                </w:p>
              </w:tc>
              <w:tc>
                <w:tcPr>
                  <w:tcW w:w="0" w:type="auto"/>
                  <w:hideMark/>
                </w:tcPr>
                <w:p w14:paraId="74BF09C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43CFE305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45027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Vandens tiekimo ir nuotekų, paviršinių nuotekų tvarkymo infrastruktūros apsaugos zonos (III skyrius, dešimtasis skirsnis)</w:t>
            </w:r>
          </w:p>
        </w:tc>
      </w:tr>
      <w:tr w:rsidR="008958D1" w:rsidRPr="008958D1" w14:paraId="4FAB7F3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5B67B7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A988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7FBE72D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13B3B2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9953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2019-06-06 Lietuvos Respublikos specialiųjų žemės naudojimo sąlygų įstatymas Nr. XIII-2166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2019-12-19 Lietuvos Respublikos žemės ūkio ministro įsakymas Nr. 3D-711</w:t>
            </w:r>
          </w:p>
        </w:tc>
      </w:tr>
      <w:tr w:rsidR="008958D1" w:rsidRPr="008958D1" w14:paraId="7F310DC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847895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C276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0.2225 ha</w:t>
            </w:r>
          </w:p>
        </w:tc>
      </w:tr>
      <w:tr w:rsidR="008958D1" w:rsidRPr="008958D1" w14:paraId="7D29E03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7EAB0A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8818B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2020-01-02</w:t>
            </w:r>
          </w:p>
        </w:tc>
      </w:tr>
    </w:tbl>
    <w:p w14:paraId="4A8BFB8B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59A1E262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3479EA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3DE1A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07B66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9.2.</w:t>
                  </w:r>
                </w:p>
              </w:tc>
              <w:tc>
                <w:tcPr>
                  <w:tcW w:w="0" w:type="auto"/>
                  <w:hideMark/>
                </w:tcPr>
                <w:p w14:paraId="6EEDD10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44146776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D1EDEF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Paviršiniai vandens telkiniai (VI skyrius, šeštasis skirsnis)</w:t>
            </w:r>
          </w:p>
        </w:tc>
      </w:tr>
      <w:tr w:rsidR="008958D1" w:rsidRPr="008958D1" w14:paraId="7C89510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276AD6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E7468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1A29E30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AF75FC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22191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2019-06-06 Lietuvos Respublikos specialiųjų žemės naudojimo sąlygų įstatymas Nr. XIII-2166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2019-12-19 Lietuvos Respublikos žemės ūkio ministro įsakymas Nr. 3D-711</w:t>
            </w:r>
          </w:p>
        </w:tc>
      </w:tr>
      <w:tr w:rsidR="008958D1" w:rsidRPr="008958D1" w14:paraId="74BC20F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3F80CB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0C9BA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0.5141 ha</w:t>
            </w:r>
          </w:p>
        </w:tc>
      </w:tr>
      <w:tr w:rsidR="008958D1" w:rsidRPr="008958D1" w14:paraId="51923BA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049B90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4D751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2020-01-02</w:t>
            </w:r>
          </w:p>
        </w:tc>
      </w:tr>
    </w:tbl>
    <w:p w14:paraId="7206CA35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21D0CFAB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69174A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98845F9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F1188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9.3.</w:t>
                  </w:r>
                </w:p>
              </w:tc>
              <w:tc>
                <w:tcPr>
                  <w:tcW w:w="0" w:type="auto"/>
                  <w:hideMark/>
                </w:tcPr>
                <w:p w14:paraId="7B46E049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D896614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1DD06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Elektros tinklų apsaugos zonos (III skyrius, ketvirtasis skirsnis)</w:t>
            </w:r>
          </w:p>
        </w:tc>
      </w:tr>
      <w:tr w:rsidR="008958D1" w:rsidRPr="008958D1" w14:paraId="2C3AEFF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2BB9B3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3DE9B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16A7CC1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C138C5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FC1B1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2019-06-06 Lietuvos Respublikos specialiųjų žemės naudojimo sąlygų įstatymas Nr. XIII-2166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2019-12-19 Lietuvos Respublikos žemės ūkio ministro įsakymas Nr. 3D-711</w:t>
            </w:r>
          </w:p>
        </w:tc>
      </w:tr>
      <w:tr w:rsidR="008958D1" w:rsidRPr="008958D1" w14:paraId="441FFD7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E4CA76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BF049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1.1276 ha</w:t>
            </w:r>
          </w:p>
        </w:tc>
      </w:tr>
      <w:tr w:rsidR="008958D1" w:rsidRPr="008958D1" w14:paraId="3BB7AD0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A4B3AD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DDD1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2020-01-02</w:t>
            </w:r>
          </w:p>
        </w:tc>
      </w:tr>
    </w:tbl>
    <w:p w14:paraId="107587B7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1229480C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00E4E8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E4245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3D60E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9.4.</w:t>
                  </w:r>
                </w:p>
              </w:tc>
              <w:tc>
                <w:tcPr>
                  <w:tcW w:w="0" w:type="auto"/>
                  <w:hideMark/>
                </w:tcPr>
                <w:p w14:paraId="6947C1DB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68B9EB3E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82A60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Kelių apsaugos zonos (III skyrius, antrasis skirsnis)</w:t>
            </w:r>
          </w:p>
        </w:tc>
      </w:tr>
      <w:tr w:rsidR="008958D1" w:rsidRPr="008958D1" w14:paraId="445D6B7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4BDA97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BCB9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3A6F3E1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EF1973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43F087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2019-06-06 Lietuvos Respublikos specialiųjų žemės naudojimo sąlygų įstatymas Nr. XIII-2166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2019-12-19 Lietuvos Respublikos žemės ūkio ministro įsakymas Nr. 3D-711</w:t>
            </w:r>
          </w:p>
        </w:tc>
      </w:tr>
      <w:tr w:rsidR="008958D1" w:rsidRPr="008958D1" w14:paraId="1A4FA19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8ACCF8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A2D84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0.3226 ha</w:t>
            </w:r>
          </w:p>
        </w:tc>
      </w:tr>
      <w:tr w:rsidR="008958D1" w:rsidRPr="008958D1" w14:paraId="57F87E2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BF5EAB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39C99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2020-01-02</w:t>
            </w:r>
          </w:p>
        </w:tc>
      </w:tr>
    </w:tbl>
    <w:p w14:paraId="730C6A24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6E575997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958D1" w:rsidRPr="008958D1" w14:paraId="6715DC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E50EE53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D3BABF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9.5.</w:t>
                  </w:r>
                </w:p>
              </w:tc>
              <w:tc>
                <w:tcPr>
                  <w:tcW w:w="0" w:type="auto"/>
                  <w:hideMark/>
                </w:tcPr>
                <w:p w14:paraId="72B00DFF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4CCA7D71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3B3B1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Elektroninių ryšių tinklų elektroninių ryšių infrastruktūros apsaugos zonos (III skyrius, vienuoliktasis skirsnis)</w:t>
            </w:r>
          </w:p>
        </w:tc>
      </w:tr>
      <w:tr w:rsidR="008958D1" w:rsidRPr="008958D1" w14:paraId="1E82403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814ED7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E5DDF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64B8B6A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5E6BA9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907A8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2019-06-06 Lietuvos Respublikos specialiųjų žemės naudojimo sąlygų įstatymas Nr. XIII-2166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2019-12-19 Lietuvos Respublikos žemės ūkio ministro įsakymas Nr. 3D-711</w:t>
            </w:r>
          </w:p>
        </w:tc>
      </w:tr>
      <w:tr w:rsidR="008958D1" w:rsidRPr="008958D1" w14:paraId="2B985B0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D43EE0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0F2F5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0.6158 ha</w:t>
            </w:r>
          </w:p>
        </w:tc>
      </w:tr>
      <w:tr w:rsidR="008958D1" w:rsidRPr="008958D1" w14:paraId="2AB08BF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EE7D789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444FA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2020-01-02</w:t>
            </w:r>
          </w:p>
        </w:tc>
      </w:tr>
    </w:tbl>
    <w:p w14:paraId="51F5611C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4D9B50BA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5303AABB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0B11C6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A74DC71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39B1F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506D458B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43EBAC25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37E97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Kadastrinius matavimus atliko (kadastro žyma)</w:t>
            </w:r>
          </w:p>
        </w:tc>
      </w:tr>
      <w:tr w:rsidR="008958D1" w:rsidRPr="008958D1" w14:paraId="5C12E5B3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EB9AC7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B081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SIGITAS LUKAUSKAS</w:t>
            </w:r>
          </w:p>
        </w:tc>
      </w:tr>
      <w:tr w:rsidR="008958D1" w:rsidRPr="008958D1" w14:paraId="3DB780E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C02E176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90591C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4400-4799-6532, aprašyti p. 2.4.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4400-4801-6120, aprašyti p. 2.6.</w:t>
            </w:r>
          </w:p>
        </w:tc>
      </w:tr>
      <w:tr w:rsidR="008958D1" w:rsidRPr="008958D1" w14:paraId="534958E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3DA0AB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DB048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2008-07-25 Kvalifikacijos pažymėjimas Nr. 2M-M-511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2017-10-24 Nekilnojamojo daikto kadastro duomenų byla</w:t>
            </w:r>
          </w:p>
        </w:tc>
      </w:tr>
      <w:tr w:rsidR="008958D1" w:rsidRPr="008958D1" w14:paraId="150AF63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FE56A8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35264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2018-04-12</w:t>
            </w:r>
          </w:p>
        </w:tc>
      </w:tr>
    </w:tbl>
    <w:p w14:paraId="6095910C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74EEF6F6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671C0B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EA621B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C2A37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5C05D728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A032AC4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8C719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Kadastrinius matavimus atliko (kadastro žyma)</w:t>
            </w:r>
          </w:p>
        </w:tc>
      </w:tr>
      <w:tr w:rsidR="008958D1" w:rsidRPr="008958D1" w14:paraId="4A3F0F0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E85294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8DC15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SIGITAS LUKAUSKAS</w:t>
            </w:r>
          </w:p>
        </w:tc>
      </w:tr>
      <w:tr w:rsidR="008958D1" w:rsidRPr="008958D1" w14:paraId="3AD8655E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0316DD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50B91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4400-4689-5567, aprašyti p. 2.5.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4400-4689-5578, aprašyti p. 2.2.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4400-4689-5589, aprašyti p. 2.3.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4400-4689-5623, aprašyti p. 2.7.</w:t>
            </w:r>
          </w:p>
        </w:tc>
      </w:tr>
      <w:tr w:rsidR="008958D1" w:rsidRPr="008958D1" w14:paraId="705F117F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AB596B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40D4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nuotekų šalinimo tinklai Nr. 4400-4689-5634, aprašyti p. 2.8.</w:t>
            </w:r>
          </w:p>
        </w:tc>
      </w:tr>
      <w:tr w:rsidR="008958D1" w:rsidRPr="008958D1" w14:paraId="63FADCE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A2F1CC4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6F46C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2008-07-25 Kvalifikacijos pažymėjimas Nr. 2M-M-511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2017-08-07 Nekilnojamojo daikto kadastro duomenų byla</w:t>
            </w:r>
          </w:p>
        </w:tc>
      </w:tr>
      <w:tr w:rsidR="008958D1" w:rsidRPr="008958D1" w14:paraId="11F9589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9F9E5A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ED3AE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2018-04-12</w:t>
            </w:r>
          </w:p>
        </w:tc>
      </w:tr>
    </w:tbl>
    <w:p w14:paraId="25C8FE10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07AAE8FC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26FC5A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AC777CB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4B6144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03DF423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3A22F9C6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4FAE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Suformuotas naujas (daikto registravimas)</w:t>
            </w:r>
          </w:p>
        </w:tc>
      </w:tr>
      <w:tr w:rsidR="008958D1" w:rsidRPr="008958D1" w14:paraId="497BFB45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2B8B655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37A9D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4400-4799-6532, aprašyti p. 2.4.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4400-4801-6120, aprašyti p. 2.6.</w:t>
            </w:r>
          </w:p>
        </w:tc>
      </w:tr>
      <w:tr w:rsidR="008958D1" w:rsidRPr="008958D1" w14:paraId="5C6AE469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4634F33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E215CB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2017-10-24 Nekilnojamojo daikto kadastro duomenų byla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2018-03-23 Deklaracija apie statybos užbaigimą / paskirties pakeitimą Nr. TS-6</w:t>
            </w:r>
          </w:p>
        </w:tc>
      </w:tr>
      <w:tr w:rsidR="008958D1" w:rsidRPr="008958D1" w14:paraId="5E65D6A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BC97DE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F057D1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2018-04-12</w:t>
            </w:r>
          </w:p>
        </w:tc>
      </w:tr>
    </w:tbl>
    <w:p w14:paraId="03E88376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3220C31C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517450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A08019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31A86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3C16CAF1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7648B200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E1951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Suformuotas naujas (daikto registravimas)</w:t>
            </w:r>
          </w:p>
        </w:tc>
      </w:tr>
      <w:tr w:rsidR="008958D1" w:rsidRPr="008958D1" w14:paraId="07AA414D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DE9CE6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A03F53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sporto inžineriniai statiniai Nr. 4400-4689-5578, aprašyti p. 2.2.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sporto inžineriniai statiniai Nr. 4400-4689-5589, aprašyti p. 2.3.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kiti statiniai Nr. 4400-4689-5623, aprašyti p. 2.7.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nuotekų šalinimo tinklai Nr. 4400-4689-5634, aprašyti p. 2.8.</w:t>
            </w:r>
          </w:p>
        </w:tc>
      </w:tr>
      <w:tr w:rsidR="008958D1" w:rsidRPr="008958D1" w14:paraId="4756474B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997DB0D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BB3E6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2017-08-07 Nekilnojamojo daikto kadastro duomenų byla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2018-03-23 Deklaracija apie statybos užbaigimą / paskirties pakeitimą Nr. TS-6</w:t>
            </w:r>
          </w:p>
        </w:tc>
      </w:tr>
      <w:tr w:rsidR="008958D1" w:rsidRPr="008958D1" w14:paraId="53B9BCB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3F9D97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18A68A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2018-04-12</w:t>
            </w:r>
          </w:p>
        </w:tc>
      </w:tr>
    </w:tbl>
    <w:p w14:paraId="1789CEB7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5ABAEC27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3329D5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CBFD3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BE5D21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1A07AAA2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66DF4982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13EEC0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Kadastro duomenų tikslinimas (daikto registravimas)</w:t>
            </w:r>
          </w:p>
        </w:tc>
      </w:tr>
      <w:tr w:rsidR="008958D1" w:rsidRPr="008958D1" w14:paraId="044E5F6C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0027B0B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373DE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3542BE94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4DAF74E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254E8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2018-01-30 Nekilnojamojo daikto kadastro duomenų byla</w:t>
            </w:r>
          </w:p>
        </w:tc>
      </w:tr>
      <w:tr w:rsidR="008958D1" w:rsidRPr="008958D1" w14:paraId="5839D48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C960151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BD5A32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2018-03-23</w:t>
            </w:r>
          </w:p>
        </w:tc>
      </w:tr>
    </w:tbl>
    <w:p w14:paraId="3D9A3660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618F6741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3F6B86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24E5BA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8DFD25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1C352F7D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1B264159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A5B7F8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Kadastrinius matavimus atliko (kadastro žyma)</w:t>
            </w:r>
          </w:p>
        </w:tc>
      </w:tr>
      <w:tr w:rsidR="008958D1" w:rsidRPr="008958D1" w14:paraId="19EF6E32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5579115D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BF41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SIMONAS VASILIAUSKAS</w:t>
            </w:r>
          </w:p>
        </w:tc>
      </w:tr>
      <w:tr w:rsidR="008958D1" w:rsidRPr="008958D1" w14:paraId="42866CC7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11634038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A365D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1FC1D126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3A07E450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CE989E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2016-02-11 Kvalifikacijos pažymėjimas Nr. 2M-M-2373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2018-01-30 Nekilnojamojo daikto kadastro duomenų byla</w:t>
            </w:r>
          </w:p>
        </w:tc>
      </w:tr>
      <w:tr w:rsidR="008958D1" w:rsidRPr="008958D1" w14:paraId="61E38040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698159EC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6398A4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2018-03-23</w:t>
            </w:r>
          </w:p>
        </w:tc>
      </w:tr>
    </w:tbl>
    <w:p w14:paraId="6FBC0BB0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958D1" w:rsidRPr="008958D1" w14:paraId="1D69DBB8" w14:textId="77777777" w:rsidTr="008958D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958D1" w:rsidRPr="008958D1" w14:paraId="6C7575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19431F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30AA32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  <w:r w:rsidRPr="008958D1">
                    <w:rPr>
                      <w:rFonts w:ascii="Arial Baltic" w:hAnsi="Arial Baltic" w:cs="Arial Baltic"/>
                      <w:lang w:val="lt-LT" w:eastAsia="lt-LT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35FE00E7" w14:textId="77777777" w:rsidR="008958D1" w:rsidRPr="008958D1" w:rsidRDefault="008958D1" w:rsidP="008958D1">
                  <w:pPr>
                    <w:rPr>
                      <w:rFonts w:ascii="Arial Baltic" w:hAnsi="Arial Baltic" w:cs="Arial Baltic"/>
                      <w:lang w:val="lt-LT" w:eastAsia="lt-LT"/>
                    </w:rPr>
                  </w:pPr>
                </w:p>
              </w:tc>
            </w:tr>
          </w:tbl>
          <w:p w14:paraId="71242349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A91D9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Suformuotas naujas (daikto registravimas)</w:t>
            </w:r>
          </w:p>
        </w:tc>
      </w:tr>
      <w:tr w:rsidR="008958D1" w:rsidRPr="008958D1" w14:paraId="32595431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011EE9EE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00F8E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žemės sklypas Nr. 4400-3166-8290, aprašytas p. 2.1.</w:t>
            </w:r>
          </w:p>
        </w:tc>
      </w:tr>
      <w:tr w:rsidR="008958D1" w:rsidRPr="008958D1" w14:paraId="405E0768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27FFA977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150B45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2014-12-18 Nekilnojamojo daikto kadastro duomenų byla</w:t>
            </w: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br/>
              <w:t>2014-12-22 Nacionalinės žemės tarnybos teritorinio skyriaus vedėjo sprendimas Nr. 12SK-(14.12.110.)-2521</w:t>
            </w:r>
          </w:p>
        </w:tc>
      </w:tr>
      <w:tr w:rsidR="008958D1" w:rsidRPr="008958D1" w14:paraId="5308A59A" w14:textId="77777777" w:rsidTr="008958D1">
        <w:trPr>
          <w:tblCellSpacing w:w="0" w:type="dxa"/>
        </w:trPr>
        <w:tc>
          <w:tcPr>
            <w:tcW w:w="0" w:type="auto"/>
            <w:hideMark/>
          </w:tcPr>
          <w:p w14:paraId="724EFEDA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93E016" w14:textId="77777777" w:rsidR="008958D1" w:rsidRPr="008958D1" w:rsidRDefault="008958D1" w:rsidP="008958D1">
            <w:pPr>
              <w:rPr>
                <w:rFonts w:ascii="Arial Baltic" w:hAnsi="Arial Baltic" w:cs="Arial Baltic"/>
                <w:b/>
                <w:bCs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b/>
                <w:bCs/>
                <w:lang w:val="lt-LT" w:eastAsia="lt-LT"/>
              </w:rPr>
              <w:t>Nuo 2014-12-23</w:t>
            </w:r>
          </w:p>
        </w:tc>
      </w:tr>
    </w:tbl>
    <w:p w14:paraId="0DC5D738" w14:textId="77777777" w:rsidR="008958D1" w:rsidRPr="008958D1" w:rsidRDefault="008958D1" w:rsidP="008958D1">
      <w:pPr>
        <w:rPr>
          <w:rFonts w:ascii="Arial Baltic" w:hAnsi="Arial Baltic" w:cs="Arial Baltic"/>
          <w:color w:val="000000"/>
          <w:sz w:val="9"/>
          <w:szCs w:val="9"/>
          <w:lang w:val="lt-LT" w:eastAsia="lt-LT"/>
        </w:rPr>
      </w:pPr>
    </w:p>
    <w:p w14:paraId="79DE43C0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11. Registro pastabos ir nuorodos:</w:t>
      </w:r>
      <w:r w:rsidRPr="008958D1">
        <w:rPr>
          <w:rFonts w:ascii="Arial Baltic" w:hAnsi="Arial Baltic" w:cs="Arial Baltic"/>
          <w:color w:val="000000"/>
          <w:lang w:val="lt-LT" w:eastAsia="lt-LT"/>
        </w:rPr>
        <w:t> įrašų nėra</w:t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12. Kita informacija:</w:t>
      </w:r>
      <w:r w:rsidRPr="008958D1">
        <w:rPr>
          <w:rFonts w:ascii="Arial Baltic" w:hAnsi="Arial Baltic" w:cs="Arial Baltic"/>
          <w:color w:val="000000"/>
          <w:lang w:val="lt-LT" w:eastAsia="lt-LT"/>
        </w:rPr>
        <w:t> įrašų nėra</w:t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  <w:r w:rsidRPr="008958D1">
        <w:rPr>
          <w:rFonts w:ascii="Arial Baltic" w:hAnsi="Arial Baltic" w:cs="Arial Baltic"/>
          <w:b/>
          <w:bCs/>
          <w:color w:val="000000"/>
          <w:lang w:val="lt-LT" w:eastAsia="lt-LT"/>
        </w:rPr>
        <w:t>13. Informacija apie duomenų sandoriui tikslinimą:</w:t>
      </w:r>
      <w:r w:rsidRPr="008958D1">
        <w:rPr>
          <w:rFonts w:ascii="Arial Baltic" w:hAnsi="Arial Baltic" w:cs="Arial Baltic"/>
          <w:color w:val="000000"/>
          <w:lang w:val="lt-LT" w:eastAsia="lt-LT"/>
        </w:rPr>
        <w:t> įrašų nėra</w:t>
      </w:r>
      <w:r w:rsidRPr="008958D1">
        <w:rPr>
          <w:rFonts w:ascii="Arial Baltic" w:hAnsi="Arial Baltic" w:cs="Arial Baltic"/>
          <w:color w:val="000000"/>
          <w:lang w:val="lt-LT" w:eastAsia="lt-LT"/>
        </w:rPr>
        <w:br/>
      </w:r>
    </w:p>
    <w:p w14:paraId="5EDA16BB" w14:textId="77777777" w:rsidR="008958D1" w:rsidRPr="008958D1" w:rsidRDefault="008958D1" w:rsidP="008958D1">
      <w:pPr>
        <w:rPr>
          <w:sz w:val="24"/>
          <w:szCs w:val="24"/>
          <w:lang w:val="lt-LT"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47"/>
        <w:gridCol w:w="1230"/>
        <w:gridCol w:w="3265"/>
      </w:tblGrid>
      <w:tr w:rsidR="008958D1" w:rsidRPr="008958D1" w14:paraId="246C0A18" w14:textId="77777777" w:rsidTr="008958D1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FA6F90B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73AD1786" w14:textId="77777777" w:rsidR="008958D1" w:rsidRPr="008958D1" w:rsidRDefault="008958D1" w:rsidP="008958D1">
            <w:pPr>
              <w:rPr>
                <w:rFonts w:ascii="Arial Baltic" w:hAnsi="Arial Baltic" w:cs="Arial Baltic"/>
                <w:lang w:val="lt-LT"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526C6BAF" w14:textId="77777777" w:rsidR="008958D1" w:rsidRPr="008958D1" w:rsidRDefault="008958D1" w:rsidP="008958D1">
            <w:pPr>
              <w:jc w:val="right"/>
              <w:rPr>
                <w:rFonts w:ascii="Arial Baltic" w:hAnsi="Arial Baltic" w:cs="Arial Baltic"/>
                <w:lang w:val="lt-LT" w:eastAsia="lt-LT"/>
              </w:rPr>
            </w:pPr>
            <w:r w:rsidRPr="008958D1">
              <w:rPr>
                <w:rFonts w:ascii="Arial Baltic" w:hAnsi="Arial Baltic" w:cs="Arial Baltic"/>
                <w:lang w:val="lt-LT" w:eastAsia="lt-LT"/>
              </w:rPr>
              <w:t>AIDA INDZELĖ</w:t>
            </w:r>
          </w:p>
        </w:tc>
      </w:tr>
    </w:tbl>
    <w:p w14:paraId="3F2CA6FA" w14:textId="77777777" w:rsidR="0079111C" w:rsidRPr="008958D1" w:rsidRDefault="0079111C" w:rsidP="008958D1"/>
    <w:sectPr w:rsidR="0079111C" w:rsidRPr="008958D1" w:rsidSect="003D23C4">
      <w:headerReference w:type="even" r:id="rId7"/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D11C" w14:textId="77777777" w:rsidR="00890230" w:rsidRDefault="00890230">
      <w:r>
        <w:separator/>
      </w:r>
    </w:p>
  </w:endnote>
  <w:endnote w:type="continuationSeparator" w:id="0">
    <w:p w14:paraId="00A1AD8A" w14:textId="77777777" w:rsidR="00890230" w:rsidRDefault="0089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B81E7" w14:textId="77777777" w:rsidR="00890230" w:rsidRDefault="00890230">
      <w:r>
        <w:separator/>
      </w:r>
    </w:p>
  </w:footnote>
  <w:footnote w:type="continuationSeparator" w:id="0">
    <w:p w14:paraId="5BF744FA" w14:textId="77777777" w:rsidR="00890230" w:rsidRDefault="00890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1491" w14:textId="77777777" w:rsidR="00A62037" w:rsidRDefault="00A62037" w:rsidP="00592AA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779C8A1" w14:textId="77777777" w:rsidR="00A62037" w:rsidRDefault="00A6203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4FB2" w14:textId="77777777" w:rsidR="00A62037" w:rsidRDefault="00A62037" w:rsidP="00592AA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5241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64F2B32" w14:textId="77777777" w:rsidR="00A62037" w:rsidRDefault="00A62037" w:rsidP="00672622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72ED"/>
    <w:multiLevelType w:val="multilevel"/>
    <w:tmpl w:val="71FC4A0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1"/>
        </w:tabs>
        <w:ind w:left="1201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1" w15:restartNumberingAfterBreak="0">
    <w:nsid w:val="05CC1309"/>
    <w:multiLevelType w:val="multilevel"/>
    <w:tmpl w:val="086A0E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" w15:restartNumberingAfterBreak="0">
    <w:nsid w:val="05EB2755"/>
    <w:multiLevelType w:val="multilevel"/>
    <w:tmpl w:val="3A8203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" w15:restartNumberingAfterBreak="0">
    <w:nsid w:val="0E5D2A9D"/>
    <w:multiLevelType w:val="multilevel"/>
    <w:tmpl w:val="5478F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8F64B30"/>
    <w:multiLevelType w:val="multilevel"/>
    <w:tmpl w:val="4FE80A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5" w15:restartNumberingAfterBreak="0">
    <w:nsid w:val="1BB21F66"/>
    <w:multiLevelType w:val="multilevel"/>
    <w:tmpl w:val="697045E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FFE7FD7"/>
    <w:multiLevelType w:val="multilevel"/>
    <w:tmpl w:val="6C92B23C"/>
    <w:lvl w:ilvl="0">
      <w:start w:val="2010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"/>
      <w:numFmt w:val="decimalZero"/>
      <w:lvlText w:val="%1-%2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E954637"/>
    <w:multiLevelType w:val="multilevel"/>
    <w:tmpl w:val="697045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3B142DD1"/>
    <w:multiLevelType w:val="multilevel"/>
    <w:tmpl w:val="E8827C2A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 w15:restartNumberingAfterBreak="0">
    <w:nsid w:val="45365C45"/>
    <w:multiLevelType w:val="multilevel"/>
    <w:tmpl w:val="3ECEF972"/>
    <w:lvl w:ilvl="0">
      <w:start w:val="2010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31"/>
      <w:numFmt w:val="decimal"/>
      <w:lvlText w:val="%1-%2-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10" w15:restartNumberingAfterBreak="0">
    <w:nsid w:val="469E5E75"/>
    <w:multiLevelType w:val="multilevel"/>
    <w:tmpl w:val="FD7AC3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55461591"/>
    <w:multiLevelType w:val="multilevel"/>
    <w:tmpl w:val="1F9A9C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1"/>
        </w:tabs>
        <w:ind w:left="1201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12" w15:restartNumberingAfterBreak="0">
    <w:nsid w:val="5E327BC0"/>
    <w:multiLevelType w:val="multilevel"/>
    <w:tmpl w:val="74E88D3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0665740"/>
    <w:multiLevelType w:val="multilevel"/>
    <w:tmpl w:val="F3D8332A"/>
    <w:lvl w:ilvl="0">
      <w:start w:val="6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99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58"/>
        </w:tabs>
        <w:ind w:left="1558" w:hanging="99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42"/>
        </w:tabs>
        <w:ind w:left="1842" w:hanging="99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i w:val="0"/>
        <w:u w:val="none"/>
      </w:rPr>
    </w:lvl>
  </w:abstractNum>
  <w:abstractNum w:abstractNumId="15" w15:restartNumberingAfterBreak="0">
    <w:nsid w:val="74941433"/>
    <w:multiLevelType w:val="multilevel"/>
    <w:tmpl w:val="3912E1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6F573D6"/>
    <w:multiLevelType w:val="hybridMultilevel"/>
    <w:tmpl w:val="B3CAE6E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17A9"/>
    <w:multiLevelType w:val="multilevel"/>
    <w:tmpl w:val="697045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7BCD2B1A"/>
    <w:multiLevelType w:val="hybridMultilevel"/>
    <w:tmpl w:val="2E7CA056"/>
    <w:lvl w:ilvl="0" w:tplc="9EBE51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09384F"/>
    <w:multiLevelType w:val="multilevel"/>
    <w:tmpl w:val="EF96CE7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 w16cid:durableId="177549410">
    <w:abstractNumId w:val="3"/>
  </w:num>
  <w:num w:numId="2" w16cid:durableId="49771451">
    <w:abstractNumId w:val="7"/>
  </w:num>
  <w:num w:numId="3" w16cid:durableId="1987782795">
    <w:abstractNumId w:val="12"/>
  </w:num>
  <w:num w:numId="4" w16cid:durableId="1633051396">
    <w:abstractNumId w:val="17"/>
  </w:num>
  <w:num w:numId="5" w16cid:durableId="1767842948">
    <w:abstractNumId w:val="15"/>
  </w:num>
  <w:num w:numId="6" w16cid:durableId="184098152">
    <w:abstractNumId w:val="1"/>
  </w:num>
  <w:num w:numId="7" w16cid:durableId="869758108">
    <w:abstractNumId w:val="10"/>
  </w:num>
  <w:num w:numId="8" w16cid:durableId="403185686">
    <w:abstractNumId w:val="2"/>
  </w:num>
  <w:num w:numId="9" w16cid:durableId="791437434">
    <w:abstractNumId w:val="14"/>
  </w:num>
  <w:num w:numId="10" w16cid:durableId="1651790367">
    <w:abstractNumId w:val="4"/>
  </w:num>
  <w:num w:numId="11" w16cid:durableId="414210098">
    <w:abstractNumId w:val="11"/>
  </w:num>
  <w:num w:numId="12" w16cid:durableId="1683512015">
    <w:abstractNumId w:val="0"/>
  </w:num>
  <w:num w:numId="13" w16cid:durableId="353728017">
    <w:abstractNumId w:val="19"/>
  </w:num>
  <w:num w:numId="14" w16cid:durableId="2031830937">
    <w:abstractNumId w:val="5"/>
  </w:num>
  <w:num w:numId="15" w16cid:durableId="444469712">
    <w:abstractNumId w:val="8"/>
  </w:num>
  <w:num w:numId="16" w16cid:durableId="171259601">
    <w:abstractNumId w:val="13"/>
  </w:num>
  <w:num w:numId="17" w16cid:durableId="653724963">
    <w:abstractNumId w:val="9"/>
  </w:num>
  <w:num w:numId="18" w16cid:durableId="1710836093">
    <w:abstractNumId w:val="6"/>
  </w:num>
  <w:num w:numId="19" w16cid:durableId="1512328623">
    <w:abstractNumId w:val="18"/>
  </w:num>
  <w:num w:numId="20" w16cid:durableId="5866947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CB8"/>
    <w:rsid w:val="00052416"/>
    <w:rsid w:val="00055D0D"/>
    <w:rsid w:val="00062691"/>
    <w:rsid w:val="0006383A"/>
    <w:rsid w:val="0007714D"/>
    <w:rsid w:val="000776D0"/>
    <w:rsid w:val="00077B0C"/>
    <w:rsid w:val="00082AB1"/>
    <w:rsid w:val="000A3F54"/>
    <w:rsid w:val="000A41C3"/>
    <w:rsid w:val="000A781F"/>
    <w:rsid w:val="000B27AD"/>
    <w:rsid w:val="000B6109"/>
    <w:rsid w:val="000C3276"/>
    <w:rsid w:val="0010207B"/>
    <w:rsid w:val="001234FC"/>
    <w:rsid w:val="00125521"/>
    <w:rsid w:val="00160532"/>
    <w:rsid w:val="00197B76"/>
    <w:rsid w:val="001A5833"/>
    <w:rsid w:val="001A6C37"/>
    <w:rsid w:val="001B0C3B"/>
    <w:rsid w:val="001C575A"/>
    <w:rsid w:val="001C578B"/>
    <w:rsid w:val="001E47C0"/>
    <w:rsid w:val="001E5D0E"/>
    <w:rsid w:val="00221B3D"/>
    <w:rsid w:val="00225F0D"/>
    <w:rsid w:val="002476AB"/>
    <w:rsid w:val="002622CF"/>
    <w:rsid w:val="00274E64"/>
    <w:rsid w:val="00277474"/>
    <w:rsid w:val="00295124"/>
    <w:rsid w:val="002A4331"/>
    <w:rsid w:val="002A44C2"/>
    <w:rsid w:val="002B6475"/>
    <w:rsid w:val="002D4BB7"/>
    <w:rsid w:val="00304DEE"/>
    <w:rsid w:val="00317B4A"/>
    <w:rsid w:val="0033548B"/>
    <w:rsid w:val="0035350E"/>
    <w:rsid w:val="00355B3B"/>
    <w:rsid w:val="0036079C"/>
    <w:rsid w:val="00371396"/>
    <w:rsid w:val="003902DF"/>
    <w:rsid w:val="00394FBF"/>
    <w:rsid w:val="003A124B"/>
    <w:rsid w:val="003C3F5C"/>
    <w:rsid w:val="003D23C4"/>
    <w:rsid w:val="003E745C"/>
    <w:rsid w:val="003F3D5B"/>
    <w:rsid w:val="004120AA"/>
    <w:rsid w:val="00414392"/>
    <w:rsid w:val="004572D7"/>
    <w:rsid w:val="004630E7"/>
    <w:rsid w:val="0047635E"/>
    <w:rsid w:val="00481D6D"/>
    <w:rsid w:val="0049783B"/>
    <w:rsid w:val="00504BC1"/>
    <w:rsid w:val="00510010"/>
    <w:rsid w:val="00522D53"/>
    <w:rsid w:val="00557DB8"/>
    <w:rsid w:val="00592AA0"/>
    <w:rsid w:val="005B0D63"/>
    <w:rsid w:val="005F2C7D"/>
    <w:rsid w:val="005F4619"/>
    <w:rsid w:val="005F6D4B"/>
    <w:rsid w:val="00632776"/>
    <w:rsid w:val="00672622"/>
    <w:rsid w:val="00675FCE"/>
    <w:rsid w:val="006866F2"/>
    <w:rsid w:val="00693D86"/>
    <w:rsid w:val="006A526E"/>
    <w:rsid w:val="006B7956"/>
    <w:rsid w:val="006E21A7"/>
    <w:rsid w:val="006E26C7"/>
    <w:rsid w:val="006E5BE4"/>
    <w:rsid w:val="006E60EC"/>
    <w:rsid w:val="006E7875"/>
    <w:rsid w:val="00705F8C"/>
    <w:rsid w:val="0071693B"/>
    <w:rsid w:val="00732743"/>
    <w:rsid w:val="00736A12"/>
    <w:rsid w:val="007426E6"/>
    <w:rsid w:val="007540DC"/>
    <w:rsid w:val="0078200D"/>
    <w:rsid w:val="0079111C"/>
    <w:rsid w:val="007B0112"/>
    <w:rsid w:val="007B7DA9"/>
    <w:rsid w:val="007C5BFF"/>
    <w:rsid w:val="007D658E"/>
    <w:rsid w:val="007F1696"/>
    <w:rsid w:val="007F49CC"/>
    <w:rsid w:val="00801BD9"/>
    <w:rsid w:val="00810599"/>
    <w:rsid w:val="00821829"/>
    <w:rsid w:val="008278AD"/>
    <w:rsid w:val="00852B04"/>
    <w:rsid w:val="00863ECD"/>
    <w:rsid w:val="00890230"/>
    <w:rsid w:val="008958D1"/>
    <w:rsid w:val="00896195"/>
    <w:rsid w:val="008B05B2"/>
    <w:rsid w:val="008C0667"/>
    <w:rsid w:val="008D112D"/>
    <w:rsid w:val="008F686D"/>
    <w:rsid w:val="00900589"/>
    <w:rsid w:val="0091271F"/>
    <w:rsid w:val="0091790D"/>
    <w:rsid w:val="00920CF5"/>
    <w:rsid w:val="0092572C"/>
    <w:rsid w:val="0094101D"/>
    <w:rsid w:val="00944343"/>
    <w:rsid w:val="00947224"/>
    <w:rsid w:val="0097577C"/>
    <w:rsid w:val="00981441"/>
    <w:rsid w:val="00981EFA"/>
    <w:rsid w:val="009831EF"/>
    <w:rsid w:val="00990900"/>
    <w:rsid w:val="009A0C62"/>
    <w:rsid w:val="009B79C5"/>
    <w:rsid w:val="009E3EF9"/>
    <w:rsid w:val="009F0E64"/>
    <w:rsid w:val="00A2625E"/>
    <w:rsid w:val="00A36F29"/>
    <w:rsid w:val="00A36FCB"/>
    <w:rsid w:val="00A37A19"/>
    <w:rsid w:val="00A62037"/>
    <w:rsid w:val="00A6233C"/>
    <w:rsid w:val="00A7033E"/>
    <w:rsid w:val="00A7349F"/>
    <w:rsid w:val="00A77A88"/>
    <w:rsid w:val="00A82DE5"/>
    <w:rsid w:val="00AA013B"/>
    <w:rsid w:val="00AB2681"/>
    <w:rsid w:val="00AC7978"/>
    <w:rsid w:val="00AD558B"/>
    <w:rsid w:val="00B410D8"/>
    <w:rsid w:val="00B76D4C"/>
    <w:rsid w:val="00B80156"/>
    <w:rsid w:val="00B80ADD"/>
    <w:rsid w:val="00B92DAF"/>
    <w:rsid w:val="00B9378A"/>
    <w:rsid w:val="00BC0F7E"/>
    <w:rsid w:val="00BC6D1B"/>
    <w:rsid w:val="00BD1489"/>
    <w:rsid w:val="00BD398B"/>
    <w:rsid w:val="00BE7CB8"/>
    <w:rsid w:val="00BF5E3D"/>
    <w:rsid w:val="00BF7115"/>
    <w:rsid w:val="00C01205"/>
    <w:rsid w:val="00C661B7"/>
    <w:rsid w:val="00C84549"/>
    <w:rsid w:val="00C858DA"/>
    <w:rsid w:val="00C97711"/>
    <w:rsid w:val="00CA4DE1"/>
    <w:rsid w:val="00CB52C9"/>
    <w:rsid w:val="00CB6BC1"/>
    <w:rsid w:val="00CD5B7D"/>
    <w:rsid w:val="00CF497D"/>
    <w:rsid w:val="00D01927"/>
    <w:rsid w:val="00D07E66"/>
    <w:rsid w:val="00D110F1"/>
    <w:rsid w:val="00D1506A"/>
    <w:rsid w:val="00D2299C"/>
    <w:rsid w:val="00D312B7"/>
    <w:rsid w:val="00D4210B"/>
    <w:rsid w:val="00D65315"/>
    <w:rsid w:val="00D7432B"/>
    <w:rsid w:val="00D7509F"/>
    <w:rsid w:val="00D85226"/>
    <w:rsid w:val="00D97C0C"/>
    <w:rsid w:val="00DB4160"/>
    <w:rsid w:val="00DB7998"/>
    <w:rsid w:val="00DC4097"/>
    <w:rsid w:val="00DE1C5F"/>
    <w:rsid w:val="00DE2A7A"/>
    <w:rsid w:val="00E01577"/>
    <w:rsid w:val="00E27026"/>
    <w:rsid w:val="00E326B0"/>
    <w:rsid w:val="00E4552A"/>
    <w:rsid w:val="00E47E25"/>
    <w:rsid w:val="00E56FA3"/>
    <w:rsid w:val="00E6074D"/>
    <w:rsid w:val="00E65DED"/>
    <w:rsid w:val="00E728BA"/>
    <w:rsid w:val="00E8178A"/>
    <w:rsid w:val="00E87380"/>
    <w:rsid w:val="00E92B47"/>
    <w:rsid w:val="00E93BD2"/>
    <w:rsid w:val="00E972AF"/>
    <w:rsid w:val="00EB67F5"/>
    <w:rsid w:val="00EC43D5"/>
    <w:rsid w:val="00EE740C"/>
    <w:rsid w:val="00F73704"/>
    <w:rsid w:val="00F84FCC"/>
    <w:rsid w:val="00F92EC9"/>
    <w:rsid w:val="00F9471B"/>
    <w:rsid w:val="00FA0F2A"/>
    <w:rsid w:val="00FB11F9"/>
    <w:rsid w:val="00FD2891"/>
    <w:rsid w:val="00FD362F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C4789D"/>
  <w15:chartTrackingRefBased/>
  <w15:docId w15:val="{72362866-731A-43C3-A6DB-8AFE5516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  <w:lang w:val="lt-LT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  <w:rPr>
      <w:sz w:val="22"/>
      <w:lang w:val="lt-LT"/>
    </w:rPr>
  </w:style>
  <w:style w:type="paragraph" w:styleId="Pagrindiniotekstotrauka">
    <w:name w:val="Body Text Indent"/>
    <w:basedOn w:val="prastasis"/>
    <w:pPr>
      <w:tabs>
        <w:tab w:val="left" w:pos="1620"/>
      </w:tabs>
      <w:ind w:left="1620" w:hanging="720"/>
      <w:jc w:val="both"/>
    </w:pPr>
    <w:rPr>
      <w:sz w:val="24"/>
      <w:lang w:val="lt-LT"/>
    </w:rPr>
  </w:style>
  <w:style w:type="paragraph" w:styleId="Pagrindiniotekstotrauka2">
    <w:name w:val="Body Text Indent 2"/>
    <w:basedOn w:val="prastasis"/>
    <w:pPr>
      <w:tabs>
        <w:tab w:val="left" w:pos="1440"/>
      </w:tabs>
      <w:ind w:left="1440" w:hanging="720"/>
      <w:jc w:val="both"/>
    </w:pPr>
    <w:rPr>
      <w:sz w:val="24"/>
      <w:lang w:val="lt-LT"/>
    </w:rPr>
  </w:style>
  <w:style w:type="paragraph" w:customStyle="1" w:styleId="TBRBLogo">
    <w:name w:val="TBRB_Logo"/>
    <w:basedOn w:val="prastasis"/>
    <w:next w:val="prastasis"/>
    <w:rsid w:val="00E27026"/>
    <w:rPr>
      <w:sz w:val="28"/>
      <w:szCs w:val="28"/>
    </w:rPr>
  </w:style>
  <w:style w:type="table" w:styleId="Lentelstinklelis">
    <w:name w:val="Table Grid"/>
    <w:basedOn w:val="prastojilentel"/>
    <w:rsid w:val="0079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592AA0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92AA0"/>
  </w:style>
  <w:style w:type="paragraph" w:styleId="Debesliotekstas">
    <w:name w:val="Balloon Text"/>
    <w:basedOn w:val="prastasis"/>
    <w:semiHidden/>
    <w:rsid w:val="009B79C5"/>
    <w:rPr>
      <w:rFonts w:ascii="Tahoma" w:hAnsi="Tahoma" w:cs="Tahoma"/>
      <w:sz w:val="16"/>
      <w:szCs w:val="16"/>
    </w:rPr>
  </w:style>
  <w:style w:type="paragraph" w:styleId="Paprastasistekstas">
    <w:name w:val="Plain Text"/>
    <w:basedOn w:val="prastasis"/>
    <w:rsid w:val="004572D7"/>
    <w:rPr>
      <w:rFonts w:ascii="Courier New" w:hAnsi="Courier New" w:cs="Courier New"/>
      <w:lang w:val="en-GB"/>
    </w:rPr>
  </w:style>
  <w:style w:type="paragraph" w:customStyle="1" w:styleId="BodyText21">
    <w:name w:val="Body Text 21"/>
    <w:basedOn w:val="prastasis"/>
    <w:rsid w:val="004572D7"/>
    <w:pPr>
      <w:widowControl w:val="0"/>
      <w:jc w:val="both"/>
    </w:pPr>
    <w:rPr>
      <w:rFonts w:ascii="TimesLT" w:hAnsi="TimesLT"/>
      <w:sz w:val="24"/>
      <w:lang w:val="en-GB"/>
    </w:rPr>
  </w:style>
  <w:style w:type="character" w:styleId="Hipersaitas">
    <w:name w:val="Hyperlink"/>
    <w:rsid w:val="00D1506A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D1506A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rsid w:val="006726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672622"/>
    <w:rPr>
      <w:lang w:val="en-US" w:eastAsia="en-US"/>
    </w:rPr>
  </w:style>
  <w:style w:type="paragraph" w:customStyle="1" w:styleId="Standard">
    <w:name w:val="Standard"/>
    <w:rsid w:val="001C575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8958D1"/>
  </w:style>
  <w:style w:type="paragraph" w:customStyle="1" w:styleId="msonormal0">
    <w:name w:val="msonormal"/>
    <w:basedOn w:val="prastasis"/>
    <w:rsid w:val="008958D1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obr">
    <w:name w:val="nobr"/>
    <w:basedOn w:val="Numatytasispastraiposriftas"/>
    <w:rsid w:val="008958D1"/>
  </w:style>
  <w:style w:type="paragraph" w:styleId="prastasiniatinklio">
    <w:name w:val="Normal (Web)"/>
    <w:basedOn w:val="prastasis"/>
    <w:uiPriority w:val="99"/>
    <w:unhideWhenUsed/>
    <w:rsid w:val="008958D1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ildes%20Biuras%202006\Resources\old_P_NEGY~1_1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old_P_NEGY~1_121</Template>
  <TotalTime>29</TotalTime>
  <Pages>7</Pages>
  <Words>10575</Words>
  <Characters>6028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NEGYVENAMŲJŲ PATALPŲ NUOMOS SUTARTIS</vt:lpstr>
      <vt:lpstr>NEGYVENAMŲJŲ PATALPŲ NUOMOS SUTARTIS</vt:lpstr>
    </vt:vector>
  </TitlesOfParts>
  <Company>TILDE</Company>
  <LinksUpToDate>false</LinksUpToDate>
  <CharactersWithSpaces>16570</CharactersWithSpaces>
  <SharedDoc>false</SharedDoc>
  <HLinks>
    <vt:vector size="6" baseType="variant"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NEGYVENAMŲJŲ PATALPŲ NUOMOS SUTARTIS</dc:title>
  <dc:subject/>
  <dc:creator>Audrius</dc:creator>
  <cp:keywords/>
  <dc:description/>
  <cp:lastModifiedBy>Eglė Jasienė</cp:lastModifiedBy>
  <cp:revision>2</cp:revision>
  <cp:lastPrinted>2019-09-20T06:50:00Z</cp:lastPrinted>
  <dcterms:created xsi:type="dcterms:W3CDTF">2022-05-02T11:22:00Z</dcterms:created>
  <dcterms:modified xsi:type="dcterms:W3CDTF">2022-05-02T11:22:00Z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BR2002Template">
    <vt:lpwstr>1</vt:lpwstr>
  </property>
</Properties>
</file>