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F31D6" w14:textId="40E9157E" w:rsidR="00C62C34" w:rsidRPr="006D3F48" w:rsidRDefault="00C62C34" w:rsidP="00C62C34">
      <w:pPr>
        <w:jc w:val="center"/>
        <w:rPr>
          <w:caps/>
          <w:sz w:val="12"/>
          <w:szCs w:val="12"/>
        </w:rPr>
      </w:pPr>
      <w:bookmarkStart w:id="0" w:name="_Hlk16151182"/>
      <w:bookmarkStart w:id="1" w:name="data_metai"/>
    </w:p>
    <w:p w14:paraId="6EEA1482" w14:textId="05441B65" w:rsidR="006D3F48" w:rsidRDefault="00C62C34" w:rsidP="00C62C34">
      <w:pPr>
        <w:keepNext/>
        <w:jc w:val="center"/>
        <w:outlineLvl w:val="0"/>
        <w:rPr>
          <w:b/>
          <w:lang w:eastAsia="lt-LT"/>
        </w:rPr>
      </w:pPr>
      <w:r w:rsidRPr="005756B1">
        <w:rPr>
          <w:b/>
          <w:sz w:val="28"/>
          <w:szCs w:val="28"/>
          <w:lang w:eastAsia="lt-LT"/>
        </w:rPr>
        <w:t>KLAIPĖDOS RAJONO SAVIVALDYBĖS TARYBA</w:t>
      </w:r>
    </w:p>
    <w:p w14:paraId="7E7DEB77" w14:textId="77777777" w:rsidR="00C62C34" w:rsidRPr="00C62C34" w:rsidRDefault="00C62C34" w:rsidP="00C62C34">
      <w:pPr>
        <w:keepNext/>
        <w:jc w:val="center"/>
        <w:outlineLvl w:val="0"/>
        <w:rPr>
          <w:b/>
          <w:lang w:eastAsia="lt-LT"/>
        </w:rPr>
      </w:pPr>
    </w:p>
    <w:bookmarkEnd w:id="0"/>
    <w:bookmarkEnd w:id="1"/>
    <w:p w14:paraId="7D5EF269" w14:textId="37F9CD41" w:rsidR="00762BD7" w:rsidRDefault="00937150" w:rsidP="00C62C3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6C4E207" w14:textId="11620F29" w:rsidR="00B455D9" w:rsidRDefault="00CD2E00" w:rsidP="00237067">
      <w:pPr>
        <w:tabs>
          <w:tab w:val="left" w:pos="3450"/>
        </w:tabs>
        <w:jc w:val="center"/>
        <w:rPr>
          <w:b/>
          <w:spacing w:val="20"/>
          <w:sz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042D26">
        <w:rPr>
          <w:b/>
          <w:spacing w:val="20"/>
          <w:sz w:val="28"/>
        </w:rPr>
        <w:t>KLAIPĖDOS RAJONO SAVIVALDYBĖS 20</w:t>
      </w:r>
      <w:r w:rsidR="003342DF">
        <w:rPr>
          <w:b/>
          <w:spacing w:val="20"/>
          <w:sz w:val="28"/>
        </w:rPr>
        <w:t>2</w:t>
      </w:r>
      <w:r w:rsidR="003D06A1">
        <w:rPr>
          <w:b/>
          <w:spacing w:val="20"/>
          <w:sz w:val="28"/>
        </w:rPr>
        <w:t>2</w:t>
      </w:r>
      <w:r w:rsidR="00042D26">
        <w:rPr>
          <w:b/>
          <w:spacing w:val="20"/>
          <w:sz w:val="28"/>
        </w:rPr>
        <w:t xml:space="preserve"> METŲ BIUDŽETO PATI</w:t>
      </w:r>
      <w:r w:rsidR="0096377D">
        <w:rPr>
          <w:b/>
          <w:spacing w:val="20"/>
          <w:sz w:val="28"/>
        </w:rPr>
        <w:t>KSL</w:t>
      </w:r>
      <w:r w:rsidR="00042D26">
        <w:rPr>
          <w:b/>
          <w:spacing w:val="20"/>
          <w:sz w:val="28"/>
        </w:rPr>
        <w:t>INIMO</w:t>
      </w:r>
    </w:p>
    <w:p w14:paraId="6A1FF18B" w14:textId="77777777" w:rsidR="00E144E3" w:rsidRPr="006D3F48" w:rsidRDefault="00E144E3" w:rsidP="00237067">
      <w:pPr>
        <w:tabs>
          <w:tab w:val="left" w:pos="3450"/>
        </w:tabs>
        <w:jc w:val="center"/>
        <w:rPr>
          <w:bCs/>
        </w:rPr>
      </w:pPr>
    </w:p>
    <w:p w14:paraId="66825AE1" w14:textId="352DFFDC" w:rsidR="005A2D38" w:rsidRDefault="002156CC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3342DF">
        <w:rPr>
          <w:rFonts w:ascii="Times New Roman" w:hAnsi="Times New Roman"/>
        </w:rPr>
        <w:t>2</w:t>
      </w:r>
      <w:r w:rsidR="003D06A1">
        <w:rPr>
          <w:rFonts w:ascii="Times New Roman" w:hAnsi="Times New Roman"/>
        </w:rPr>
        <w:t>2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02719C">
        <w:rPr>
          <w:rFonts w:ascii="Times New Roman" w:hAnsi="Times New Roman"/>
          <w:caps w:val="0"/>
        </w:rPr>
        <w:t>gegužės</w:t>
      </w:r>
      <w:r w:rsidR="00C62C34">
        <w:rPr>
          <w:rFonts w:ascii="Times New Roman" w:hAnsi="Times New Roman"/>
          <w:caps w:val="0"/>
        </w:rPr>
        <w:t xml:space="preserve"> </w:t>
      </w:r>
      <w:r w:rsidR="0002719C">
        <w:rPr>
          <w:rFonts w:ascii="Times New Roman" w:hAnsi="Times New Roman"/>
          <w:caps w:val="0"/>
        </w:rPr>
        <w:t>26</w:t>
      </w:r>
      <w:r w:rsidR="0096377D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</w:t>
      </w:r>
      <w:r w:rsidR="00E06E5D">
        <w:rPr>
          <w:rFonts w:ascii="Times New Roman" w:hAnsi="Times New Roman"/>
          <w:caps w:val="0"/>
        </w:rPr>
        <w:t>-</w:t>
      </w:r>
    </w:p>
    <w:p w14:paraId="31E54D78" w14:textId="77777777" w:rsidR="008F38B8" w:rsidRDefault="008F38B8" w:rsidP="00E144E3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14:paraId="44D9C55E" w14:textId="77777777" w:rsidR="00E144E3" w:rsidRDefault="00E144E3" w:rsidP="00C67E17">
      <w:pPr>
        <w:pStyle w:val="Antrats"/>
        <w:ind w:firstLine="1134"/>
        <w:jc w:val="both"/>
      </w:pPr>
    </w:p>
    <w:p w14:paraId="1F0D500F" w14:textId="4B454890" w:rsidR="006D3F48" w:rsidRPr="00300A37" w:rsidRDefault="003F131A" w:rsidP="00C62C34">
      <w:pPr>
        <w:pStyle w:val="Default"/>
        <w:ind w:firstLine="1134"/>
        <w:jc w:val="both"/>
      </w:pPr>
      <w:r w:rsidRPr="00300A37">
        <w:t xml:space="preserve">Klaipėdos rajono savivaldybės taryba, vadovaudamasi </w:t>
      </w:r>
      <w:r w:rsidRPr="00A015ED">
        <w:t>Lietuvos Respublikos vietos savivaldos įstatymo 16 straipsnio 2 dalies 15 punktu, 18 straipsnio 1 dalimi</w:t>
      </w:r>
      <w:r w:rsidR="005F184A" w:rsidRPr="00E95CB8">
        <w:t>,</w:t>
      </w:r>
      <w:r w:rsidR="00A015ED" w:rsidRPr="00E95CB8">
        <w:t xml:space="preserve"> </w:t>
      </w:r>
      <w:r w:rsidR="00544CA1" w:rsidRPr="00E95CB8">
        <w:t xml:space="preserve">Lietuvos Respublikos socialinės apsaugos ir darbo ministro 2022 m. </w:t>
      </w:r>
      <w:r w:rsidR="00525D01" w:rsidRPr="00E95CB8">
        <w:t>balandžio</w:t>
      </w:r>
      <w:r w:rsidR="00544CA1" w:rsidRPr="00E95CB8">
        <w:t xml:space="preserve"> </w:t>
      </w:r>
      <w:r w:rsidR="00525D01" w:rsidRPr="00E95CB8">
        <w:t>27</w:t>
      </w:r>
      <w:r w:rsidR="00544CA1" w:rsidRPr="00E95CB8">
        <w:t xml:space="preserve"> d. įsakym</w:t>
      </w:r>
      <w:r w:rsidR="00E46D67" w:rsidRPr="00E95CB8">
        <w:t>u</w:t>
      </w:r>
      <w:r w:rsidR="00544CA1" w:rsidRPr="00E95CB8">
        <w:t xml:space="preserve"> Nr. A1-</w:t>
      </w:r>
      <w:r w:rsidR="00525D01" w:rsidRPr="00E95CB8">
        <w:t>309</w:t>
      </w:r>
      <w:r w:rsidR="00544CA1" w:rsidRPr="00E95CB8">
        <w:t xml:space="preserve"> „</w:t>
      </w:r>
      <w:r w:rsidR="00525D01" w:rsidRPr="00E95CB8">
        <w:t>Dėl Lietuvos Respublikos socialinės apsaugos ir darbo ministro 2022 m. vasario 10 d. įsakymo Nr. A1-100 „</w:t>
      </w:r>
      <w:r w:rsidR="00544CA1" w:rsidRPr="00E95CB8">
        <w:t>Dėl Lietuvos Respublikos</w:t>
      </w:r>
      <w:r w:rsidR="00525D01" w:rsidRPr="00E95CB8">
        <w:t xml:space="preserve"> </w:t>
      </w:r>
      <w:r w:rsidR="00544CA1" w:rsidRPr="00E95CB8">
        <w:t xml:space="preserve">valstybės biudžeto lėšų, skirtų </w:t>
      </w:r>
      <w:r w:rsidR="00D6517D" w:rsidRPr="00E95CB8">
        <w:t>S</w:t>
      </w:r>
      <w:r w:rsidR="00544CA1" w:rsidRPr="00E95CB8">
        <w:t>ocialinių paslaugų šakos kolektyvinėje</w:t>
      </w:r>
      <w:r w:rsidR="00D6517D" w:rsidRPr="00E95CB8">
        <w:t xml:space="preserve"> sutartyje nustatytiems įsipareigojimams įgyvendinti, paskirstymo savivaldybėms patvirtinimo</w:t>
      </w:r>
      <w:r w:rsidR="00A41940" w:rsidRPr="00E95CB8">
        <w:t>“</w:t>
      </w:r>
      <w:r w:rsidR="00201FB7" w:rsidRPr="00E95CB8">
        <w:t xml:space="preserve"> pakeitimo</w:t>
      </w:r>
      <w:r w:rsidR="00525D01" w:rsidRPr="00E95CB8">
        <w:t>“</w:t>
      </w:r>
      <w:r w:rsidR="00D6517D" w:rsidRPr="00E95CB8">
        <w:t xml:space="preserve">, </w:t>
      </w:r>
      <w:r w:rsidR="00F077F5" w:rsidRPr="00E95CB8">
        <w:t xml:space="preserve">Lietuvos Respublikos švietimo, mokslo ir sporto ministro 2022 m. </w:t>
      </w:r>
      <w:r w:rsidR="003C5491" w:rsidRPr="00E95CB8">
        <w:t>balandžio</w:t>
      </w:r>
      <w:r w:rsidR="00F077F5" w:rsidRPr="00E95CB8">
        <w:t xml:space="preserve"> </w:t>
      </w:r>
      <w:r w:rsidR="003C5491" w:rsidRPr="00E95CB8">
        <w:t>8</w:t>
      </w:r>
      <w:r w:rsidR="00F077F5" w:rsidRPr="00E95CB8">
        <w:t xml:space="preserve"> d. įsakymu Nr. V-</w:t>
      </w:r>
      <w:r w:rsidR="003C5491" w:rsidRPr="00E95CB8">
        <w:t>507</w:t>
      </w:r>
      <w:r w:rsidR="00F077F5" w:rsidRPr="00E95CB8">
        <w:t xml:space="preserve"> „</w:t>
      </w:r>
      <w:r w:rsidR="003C5491" w:rsidRPr="00E95CB8">
        <w:t>Dėl lėšų skyrimo vaikų, atvykusių į Lietuvos Respubliką iš Ukrainos dėl Rusijos Federacijos karinių veiksmų Ukrainoje, ugdymui ir pavėžėjimui į mokyklą ir atgal ir šių lėšų paskirstymo pagal savivaldybes ir valstybines mokyklas patvirtinimo</w:t>
      </w:r>
      <w:r w:rsidR="00F077F5" w:rsidRPr="00E95CB8">
        <w:t xml:space="preserve">“, </w:t>
      </w:r>
      <w:r w:rsidR="00E636F1" w:rsidRPr="00E95CB8">
        <w:t xml:space="preserve">Lietuvos Respublikos švietimo, mokslo ir sporto ministro 2022 m. </w:t>
      </w:r>
      <w:r w:rsidR="00201FB7" w:rsidRPr="00E95CB8">
        <w:t>balandžio</w:t>
      </w:r>
      <w:r w:rsidR="00E636F1" w:rsidRPr="00E95CB8">
        <w:t xml:space="preserve"> 2</w:t>
      </w:r>
      <w:r w:rsidR="00201FB7" w:rsidRPr="00E95CB8">
        <w:t>8</w:t>
      </w:r>
      <w:r w:rsidR="00E636F1" w:rsidRPr="00E95CB8">
        <w:t xml:space="preserve"> d. įsakymu Nr. V-</w:t>
      </w:r>
      <w:r w:rsidR="00201FB7" w:rsidRPr="00E95CB8">
        <w:t>66</w:t>
      </w:r>
      <w:r w:rsidR="00E636F1" w:rsidRPr="00E95CB8">
        <w:t>9 „</w:t>
      </w:r>
      <w:r w:rsidR="00201FB7" w:rsidRPr="00E95CB8">
        <w:t>Dėl lėšų skyrimo suaugusių asmenų, atvykusių į Lietuvos Respubliką iš Ukrainos dėl Rusijos Federacijos karinių veiksmų Ukrainoje, lietuvių kalbai mokyti ir šių lėšų paskirstymo 2022 metais pagal</w:t>
      </w:r>
      <w:r w:rsidR="0061643D" w:rsidRPr="00E95CB8">
        <w:t xml:space="preserve"> </w:t>
      </w:r>
      <w:r w:rsidR="00201FB7" w:rsidRPr="00E95CB8">
        <w:t>savivaldybes</w:t>
      </w:r>
      <w:r w:rsidR="0061643D" w:rsidRPr="00E95CB8">
        <w:t xml:space="preserve"> </w:t>
      </w:r>
      <w:r w:rsidR="00E636F1" w:rsidRPr="00E95CB8">
        <w:t xml:space="preserve">patvirtinimo“, </w:t>
      </w:r>
      <w:r w:rsidR="0061643D" w:rsidRPr="00E95CB8">
        <w:t xml:space="preserve">Lietuvos Respublikos socialinės apsaugos ir darbo ministro 2022 m. balandžio 5 d. įsakymu Nr. A1-254 </w:t>
      </w:r>
      <w:r w:rsidR="00A42592" w:rsidRPr="00E95CB8">
        <w:t>‚Dėl Kompensacijų už būsto suteikimą užsieniečiams, pasitraukusiems iš Ukrainos dėl Rusijos Federacijos karinių veiksmų Ukrainoje, apskaičiavimo ir išmokėjimo tvarkos aprašo patvirtinimo“</w:t>
      </w:r>
      <w:r w:rsidR="001D1E18" w:rsidRPr="00E95CB8">
        <w:t>,</w:t>
      </w:r>
      <w:r w:rsidR="00A42592" w:rsidRPr="00E95CB8">
        <w:t xml:space="preserve"> </w:t>
      </w:r>
      <w:r w:rsidR="00A42592" w:rsidRPr="00E95CB8">
        <w:rPr>
          <w:spacing w:val="40"/>
        </w:rPr>
        <w:t xml:space="preserve"> </w:t>
      </w:r>
      <w:r w:rsidR="001D1E18" w:rsidRPr="00E95CB8">
        <w:t>Lietuvos Respublikos sveikatos apsaugos ministro 2022 m. gegužės 2 d. įsakymu Nr. V-889 „Dėl 2022 m. savivaldybėms skirtų lėšų plėtoti visuomenės psichologinės gerovės ir psichikos sveikatos stiprinimo paslaugas gyventojams bendruomenėse sąrašo patvirtinimo</w:t>
      </w:r>
      <w:r w:rsidR="005E098C" w:rsidRPr="00E95CB8">
        <w:t xml:space="preserve">“ </w:t>
      </w:r>
      <w:r w:rsidR="00C62C34" w:rsidRPr="00E95CB8">
        <w:rPr>
          <w:spacing w:val="40"/>
        </w:rPr>
        <w:t>nusprendži</w:t>
      </w:r>
      <w:r w:rsidR="001A0B31" w:rsidRPr="00E95CB8">
        <w:t>a:</w:t>
      </w:r>
    </w:p>
    <w:p w14:paraId="607F686B" w14:textId="0BFA0468" w:rsidR="00102C41" w:rsidRPr="00A078D2" w:rsidRDefault="00102C41" w:rsidP="00C62C34">
      <w:pPr>
        <w:pStyle w:val="Pagrindiniotekstotrauka2"/>
        <w:ind w:left="0" w:firstLine="1134"/>
      </w:pPr>
      <w:r w:rsidRPr="00300A37">
        <w:t xml:space="preserve">1. </w:t>
      </w:r>
      <w:r w:rsidR="00A078D2" w:rsidRPr="00A078D2">
        <w:t>Padid</w:t>
      </w:r>
      <w:r w:rsidR="001F2E44" w:rsidRPr="00A078D2">
        <w:t>inti</w:t>
      </w:r>
      <w:r w:rsidRPr="00A078D2">
        <w:t xml:space="preserve"> Klaipėdos rajono savivaldybės 202</w:t>
      </w:r>
      <w:r w:rsidR="00221F62" w:rsidRPr="00A078D2">
        <w:t>2</w:t>
      </w:r>
      <w:r w:rsidRPr="00A078D2">
        <w:t xml:space="preserve"> metų biudžeto pajamas ir asignavimus </w:t>
      </w:r>
      <w:r w:rsidR="005C7767" w:rsidRPr="00A078D2">
        <w:t xml:space="preserve"> </w:t>
      </w:r>
      <w:r w:rsidR="00AA2E29" w:rsidRPr="00AA2E29">
        <w:t>2425</w:t>
      </w:r>
      <w:r w:rsidR="00145A08" w:rsidRPr="00AA2E29">
        <w:t>,</w:t>
      </w:r>
      <w:r w:rsidR="00A078D2" w:rsidRPr="00AA2E29">
        <w:t>2</w:t>
      </w:r>
      <w:r w:rsidR="004E44BA">
        <w:t>40</w:t>
      </w:r>
      <w:r w:rsidR="0087425D" w:rsidRPr="00A078D2">
        <w:t xml:space="preserve"> </w:t>
      </w:r>
      <w:r w:rsidRPr="00A078D2">
        <w:t xml:space="preserve">tūkst. eurų. </w:t>
      </w:r>
    </w:p>
    <w:p w14:paraId="12D5BBCC" w14:textId="4EB5AEF0" w:rsidR="00102C41" w:rsidRPr="00A078D2" w:rsidRDefault="00102C41" w:rsidP="00C62C34">
      <w:pPr>
        <w:pStyle w:val="Pagrindiniotekstotrauka2"/>
        <w:ind w:left="0" w:firstLine="1134"/>
      </w:pPr>
      <w:r w:rsidRPr="00A078D2">
        <w:t>2. Pakeisti biudžeto asignavimus atsižvelgiant į įstaigų prašymus ir Klaipėdos rajono savivaldybės strateginio veiklos plano 202</w:t>
      </w:r>
      <w:r w:rsidR="00221F62" w:rsidRPr="00A078D2">
        <w:t>2</w:t>
      </w:r>
      <w:r w:rsidRPr="00A078D2">
        <w:t xml:space="preserve"> m. programų pakeitimus</w:t>
      </w:r>
      <w:r w:rsidR="002C64D1">
        <w:t xml:space="preserve"> (priedas pridedamas).</w:t>
      </w:r>
    </w:p>
    <w:p w14:paraId="2C923C4E" w14:textId="59BED8FF" w:rsidR="00102C41" w:rsidRPr="00300A37" w:rsidRDefault="00102C41" w:rsidP="00C62C34">
      <w:pPr>
        <w:pStyle w:val="Pagrindiniotekstotrauka2"/>
        <w:ind w:left="0" w:firstLine="1134"/>
      </w:pPr>
      <w:r w:rsidRPr="00A078D2">
        <w:t>3. Pakeisti Klaipėdos rajono savivaldybės tarybos 202</w:t>
      </w:r>
      <w:r w:rsidR="00221F62" w:rsidRPr="00A078D2">
        <w:t>2</w:t>
      </w:r>
      <w:r w:rsidRPr="00A078D2">
        <w:t xml:space="preserve"> m. sausio 2</w:t>
      </w:r>
      <w:r w:rsidR="00221F62" w:rsidRPr="00A078D2">
        <w:t>7</w:t>
      </w:r>
      <w:r w:rsidRPr="00A078D2">
        <w:t xml:space="preserve"> d. sprendimo Nr. T11-3</w:t>
      </w:r>
      <w:r w:rsidR="00221F62" w:rsidRPr="00A078D2">
        <w:t>8</w:t>
      </w:r>
      <w:r w:rsidRPr="00A078D2">
        <w:t xml:space="preserve"> ,,Dėl Klaipėdos rajono savivaldybės 202</w:t>
      </w:r>
      <w:r w:rsidR="00221F62" w:rsidRPr="00A078D2">
        <w:t>2</w:t>
      </w:r>
      <w:r w:rsidRPr="00A078D2">
        <w:t xml:space="preserve"> metų biudžeto patvirtinimo“:</w:t>
      </w:r>
    </w:p>
    <w:p w14:paraId="012042D9" w14:textId="6F3B54B2" w:rsidR="00102C41" w:rsidRPr="00300A37" w:rsidRDefault="00C62C34" w:rsidP="00C62C34">
      <w:pPr>
        <w:pStyle w:val="Pagrindiniotekstotrauka2"/>
        <w:ind w:left="0" w:firstLine="1134"/>
      </w:pPr>
      <w:r w:rsidRPr="00E95CB8">
        <w:t xml:space="preserve">3.1. </w:t>
      </w:r>
      <w:r w:rsidR="00102C41" w:rsidRPr="00E95CB8">
        <w:t>1 priedą:</w:t>
      </w:r>
    </w:p>
    <w:p w14:paraId="634B92EF" w14:textId="4105D59A" w:rsidR="00620501" w:rsidRPr="00300A37" w:rsidRDefault="009F0E38" w:rsidP="00C62C34">
      <w:pPr>
        <w:pStyle w:val="Pagrindiniotekstotrauka2"/>
        <w:ind w:left="0" w:firstLine="1134"/>
      </w:pPr>
      <w:r w:rsidRPr="00300A37">
        <w:t xml:space="preserve">3.1.1. </w:t>
      </w:r>
      <w:r w:rsidR="00604198" w:rsidRPr="00300A37">
        <w:t>Įrašyti eilutę Nr. 2.</w:t>
      </w:r>
      <w:r w:rsidR="009A2D3A" w:rsidRPr="00300A37">
        <w:t>3.</w:t>
      </w:r>
      <w:r w:rsidR="00B35A72">
        <w:t>20</w:t>
      </w:r>
      <w:r w:rsidR="00604198" w:rsidRPr="00300A37">
        <w:t>.</w:t>
      </w:r>
      <w:r w:rsidR="00803FC7">
        <w:t>,</w:t>
      </w:r>
      <w:r w:rsidR="00604198" w:rsidRPr="00300A37">
        <w:t xml:space="preserve"> skiltyje „Pajamų rūšys“ įrašant žodžius „</w:t>
      </w:r>
      <w:r w:rsidR="00B35A72">
        <w:t>Vaikų, atvykusių į LR iš Ukrainos dėl Rusijos Federacijos karinių veiksmų Ukrainoje, ugdymui ir pavėžėjimui į mokyklą ir atgal</w:t>
      </w:r>
      <w:r w:rsidR="00A71367">
        <w:t xml:space="preserve"> (VBD(UK))</w:t>
      </w:r>
      <w:r w:rsidR="00604198" w:rsidRPr="00300A37">
        <w:t>“.</w:t>
      </w:r>
    </w:p>
    <w:p w14:paraId="6BF3A1BA" w14:textId="17E05A2D" w:rsidR="00A7219D" w:rsidRDefault="00A7219D" w:rsidP="00C62C34">
      <w:pPr>
        <w:pStyle w:val="Pagrindiniotekstotrauka2"/>
        <w:ind w:left="0" w:firstLine="1134"/>
      </w:pPr>
      <w:r w:rsidRPr="00613324">
        <w:t>3.1.2. Įrašyti eilutę Nr. 2.</w:t>
      </w:r>
      <w:r w:rsidR="005C52B1" w:rsidRPr="00613324">
        <w:t>3.</w:t>
      </w:r>
      <w:r w:rsidR="00074AC7" w:rsidRPr="00613324">
        <w:t>21</w:t>
      </w:r>
      <w:r w:rsidR="005C52B1" w:rsidRPr="00613324">
        <w:t>.</w:t>
      </w:r>
      <w:r w:rsidR="00803FC7">
        <w:t>,</w:t>
      </w:r>
      <w:r w:rsidRPr="00613324">
        <w:t xml:space="preserve"> skiltyje „Pajamų rūšys“ įrašant žodžius „</w:t>
      </w:r>
      <w:r w:rsidR="00074AC7" w:rsidRPr="00613324">
        <w:t>Suaugusių</w:t>
      </w:r>
      <w:r w:rsidR="00074AC7">
        <w:t xml:space="preserve"> asmenų, atvykusių į LR iš Ukrainos dėl Rusijos Federacijos karinių veiksmų Ukrainoje, lietuvių kalbos mokymui (VBD(UK))</w:t>
      </w:r>
      <w:r w:rsidR="008562A0" w:rsidRPr="00300A37">
        <w:t>“.</w:t>
      </w:r>
    </w:p>
    <w:p w14:paraId="4315708F" w14:textId="14F03309" w:rsidR="00151BB3" w:rsidRDefault="00151BB3" w:rsidP="00151BB3">
      <w:pPr>
        <w:pStyle w:val="Pagrindiniotekstotrauka2"/>
        <w:ind w:left="0" w:firstLine="1134"/>
      </w:pPr>
      <w:r w:rsidRPr="00613324">
        <w:t>3.1.</w:t>
      </w:r>
      <w:r>
        <w:t>3</w:t>
      </w:r>
      <w:r w:rsidRPr="00613324">
        <w:t>. Įrašyti eilutę Nr. 2.3.2</w:t>
      </w:r>
      <w:r>
        <w:t>2</w:t>
      </w:r>
      <w:r w:rsidRPr="00613324">
        <w:t>.</w:t>
      </w:r>
      <w:r w:rsidR="00803FC7">
        <w:t>,</w:t>
      </w:r>
      <w:r w:rsidRPr="00613324">
        <w:t xml:space="preserve"> skiltyje „Pajamų rūšys“ įrašant žodžius „</w:t>
      </w:r>
      <w:r>
        <w:t xml:space="preserve">Kompensacijos už būsto suteikimą užsieniečiams, pasitraukusiems iš </w:t>
      </w:r>
      <w:r w:rsidRPr="00A015ED">
        <w:t>Ukrainos dėl Rusijos Federacijos karinių veiksmų Ukrainoje</w:t>
      </w:r>
      <w:r>
        <w:t xml:space="preserve"> (VBD(UK))</w:t>
      </w:r>
      <w:r w:rsidRPr="00300A37">
        <w:t>“.</w:t>
      </w:r>
    </w:p>
    <w:p w14:paraId="5038D43D" w14:textId="00B49BC2" w:rsidR="008056F5" w:rsidRPr="00300A37" w:rsidRDefault="008056F5" w:rsidP="00151BB3">
      <w:pPr>
        <w:pStyle w:val="Pagrindiniotekstotrauka2"/>
        <w:ind w:left="0" w:firstLine="1134"/>
      </w:pPr>
      <w:r>
        <w:t>3.1.4.</w:t>
      </w:r>
      <w:r w:rsidRPr="008056F5">
        <w:t xml:space="preserve"> </w:t>
      </w:r>
      <w:r w:rsidRPr="00613324">
        <w:t xml:space="preserve">Įrašyti eilutę Nr. </w:t>
      </w:r>
      <w:r>
        <w:t>4.</w:t>
      </w:r>
      <w:r w:rsidR="00803FC7">
        <w:t>4</w:t>
      </w:r>
      <w:r>
        <w:t>.</w:t>
      </w:r>
      <w:r w:rsidR="00803FC7">
        <w:t>,</w:t>
      </w:r>
      <w:r w:rsidRPr="00613324">
        <w:t xml:space="preserve"> skiltyje „Pajamų rūšys“ įrašant žodžius</w:t>
      </w:r>
      <w:r>
        <w:t xml:space="preserve"> „Infrastruktūros plėtros įmokų lėšos“</w:t>
      </w:r>
      <w:r w:rsidR="00803FC7">
        <w:t xml:space="preserve"> ir atitinkamai 4.4., 4.5., 4.5.1.</w:t>
      </w:r>
      <w:r w:rsidR="006F7800">
        <w:t xml:space="preserve"> eilutės </w:t>
      </w:r>
      <w:r w:rsidR="00803FC7">
        <w:t xml:space="preserve"> laikom</w:t>
      </w:r>
      <w:r w:rsidR="006F7800">
        <w:t>os</w:t>
      </w:r>
      <w:r w:rsidR="00803FC7">
        <w:t xml:space="preserve"> 4.5., 4.6., 4.6.1.</w:t>
      </w:r>
    </w:p>
    <w:p w14:paraId="479BE7B9" w14:textId="77777777" w:rsidR="00151BB3" w:rsidRPr="00300A37" w:rsidRDefault="00151BB3" w:rsidP="00C62C34">
      <w:pPr>
        <w:pStyle w:val="Pagrindiniotekstotrauka2"/>
        <w:ind w:left="0" w:firstLine="1134"/>
      </w:pPr>
    </w:p>
    <w:tbl>
      <w:tblPr>
        <w:tblW w:w="9100" w:type="dxa"/>
        <w:tblInd w:w="113" w:type="dxa"/>
        <w:tblLook w:val="04A0" w:firstRow="1" w:lastRow="0" w:firstColumn="1" w:lastColumn="0" w:noHBand="0" w:noVBand="1"/>
      </w:tblPr>
      <w:tblGrid>
        <w:gridCol w:w="880"/>
        <w:gridCol w:w="5380"/>
        <w:gridCol w:w="2840"/>
      </w:tblGrid>
      <w:tr w:rsidR="002C17D3" w14:paraId="1870877A" w14:textId="77777777" w:rsidTr="002C17D3">
        <w:trPr>
          <w:trHeight w:val="34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5390" w14:textId="77777777" w:rsidR="002C17D3" w:rsidRDefault="002C17D3">
            <w:pPr>
              <w:jc w:val="center"/>
              <w:rPr>
                <w:sz w:val="18"/>
                <w:szCs w:val="18"/>
                <w:lang w:eastAsia="lt-LT"/>
              </w:rPr>
            </w:pPr>
            <w:r>
              <w:rPr>
                <w:sz w:val="18"/>
                <w:szCs w:val="18"/>
              </w:rPr>
              <w:t>Eil. Nr.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7036" w14:textId="77777777" w:rsidR="002C17D3" w:rsidRDefault="002C1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Pajamų rūšys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AA99" w14:textId="77777777" w:rsidR="002C17D3" w:rsidRDefault="002C1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Sumos tūkst. eurų</w:t>
            </w:r>
          </w:p>
        </w:tc>
      </w:tr>
      <w:tr w:rsidR="002C17D3" w14:paraId="32A91447" w14:textId="77777777" w:rsidTr="002C17D3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0945" w14:textId="77777777" w:rsidR="002C17D3" w:rsidRDefault="002C1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6D84" w14:textId="77777777" w:rsidR="002C17D3" w:rsidRDefault="002C1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2570" w14:textId="77777777" w:rsidR="002C17D3" w:rsidRDefault="002C1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C17D3" w14:paraId="21E0FAC1" w14:textId="77777777" w:rsidTr="002C17D3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B26D" w14:textId="77777777" w:rsidR="002C17D3" w:rsidRDefault="002C17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AFC6" w14:textId="77777777" w:rsidR="002C17D3" w:rsidRDefault="002C17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Mokesčiai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3743" w14:textId="77777777" w:rsidR="002C17D3" w:rsidRDefault="002C17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1 261,0</w:t>
            </w:r>
          </w:p>
        </w:tc>
      </w:tr>
      <w:tr w:rsidR="002C17D3" w14:paraId="19F7ED40" w14:textId="77777777" w:rsidTr="002C17D3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89DD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D5A0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Gyventojų pajamų mokestis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3C01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1 261,0</w:t>
            </w:r>
          </w:p>
        </w:tc>
      </w:tr>
      <w:tr w:rsidR="002C17D3" w14:paraId="725DF2E0" w14:textId="77777777" w:rsidTr="002C17D3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5F87" w14:textId="77777777" w:rsidR="002C17D3" w:rsidRDefault="002C17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AF7D" w14:textId="77777777" w:rsidR="002C17D3" w:rsidRDefault="002C17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Dotacijos iš kitų valdžios sektoriaus subjektų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F0209" w14:textId="77777777" w:rsidR="002C17D3" w:rsidRDefault="002C17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64,240</w:t>
            </w:r>
          </w:p>
        </w:tc>
      </w:tr>
      <w:tr w:rsidR="002C17D3" w14:paraId="11E5DCFF" w14:textId="77777777" w:rsidTr="002C17D3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7E5A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B09A8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Speciali tikslinė dotacija 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2609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17,962</w:t>
            </w:r>
          </w:p>
        </w:tc>
      </w:tr>
      <w:tr w:rsidR="002C17D3" w14:paraId="1E37FADB" w14:textId="77777777" w:rsidTr="002C17D3">
        <w:trPr>
          <w:trHeight w:val="49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DF2E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2.1.1.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DB88E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Valstybinėms (valstybės perduotoms savivaldybėms) funkcijoms atlikti (VBD)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1F69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17,962</w:t>
            </w:r>
          </w:p>
        </w:tc>
      </w:tr>
      <w:tr w:rsidR="002C17D3" w14:paraId="35B61B38" w14:textId="77777777" w:rsidTr="002C17D3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F52C3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6ED50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Kitos dotacijos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AF42D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46,278</w:t>
            </w:r>
          </w:p>
        </w:tc>
      </w:tr>
      <w:tr w:rsidR="002C17D3" w14:paraId="05E09788" w14:textId="77777777" w:rsidTr="002C17D3">
        <w:trPr>
          <w:trHeight w:val="46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0804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2.3.9.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233EAB" w14:textId="77777777" w:rsidR="002C17D3" w:rsidRDefault="002C17D3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Savivaldybių viešosioms bibliotekoms dokumentams 2022 metais įsigyti (VBD)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0F51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-0,052</w:t>
            </w:r>
          </w:p>
        </w:tc>
      </w:tr>
      <w:tr w:rsidR="002C17D3" w14:paraId="58C077D8" w14:textId="77777777" w:rsidTr="002C17D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EEB0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2.3.13.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CE84D7" w14:textId="77777777" w:rsidR="002C17D3" w:rsidRDefault="002C17D3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Asmeninei pagalbai teikti ir administruoti</w:t>
            </w: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2112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-0,015</w:t>
            </w:r>
          </w:p>
        </w:tc>
      </w:tr>
      <w:tr w:rsidR="002C17D3" w14:paraId="7265A18B" w14:textId="77777777" w:rsidTr="002C17D3">
        <w:trPr>
          <w:trHeight w:val="503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7E2C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2.3.17.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6F3C9E" w14:textId="77777777" w:rsidR="002C17D3" w:rsidRDefault="002C17D3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 xml:space="preserve">Socialinių paslaugų šakos kolektyvinėje sutartyje nustatytiems įsipareigojimams įgyvendinti  </w:t>
            </w: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5630C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0,021</w:t>
            </w:r>
          </w:p>
        </w:tc>
      </w:tr>
      <w:tr w:rsidR="002C17D3" w14:paraId="6FD9F5E2" w14:textId="77777777" w:rsidTr="002C17D3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37B3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2.3.20.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AC9E93" w14:textId="77777777" w:rsidR="002C17D3" w:rsidRDefault="002C17D3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515C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14,220</w:t>
            </w:r>
          </w:p>
        </w:tc>
      </w:tr>
      <w:tr w:rsidR="002C17D3" w14:paraId="5F2B3C71" w14:textId="77777777" w:rsidTr="002C17D3">
        <w:trPr>
          <w:trHeight w:val="52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D98A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2.3.21.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382F1D" w14:textId="77777777" w:rsidR="002C17D3" w:rsidRDefault="002C17D3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Suaugusių asmenų, atvykusių į LR iš Ukrainos dėl Rusijos Federacijos karinių veiksmų Ukrainoje, lietuvių kalbos mokymui (VBD(UK))</w:t>
            </w:r>
          </w:p>
        </w:tc>
        <w:tc>
          <w:tcPr>
            <w:tcW w:w="2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5D46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17,104</w:t>
            </w:r>
          </w:p>
        </w:tc>
      </w:tr>
      <w:tr w:rsidR="002C17D3" w14:paraId="0BE1BCC7" w14:textId="77777777" w:rsidTr="002C17D3">
        <w:trPr>
          <w:trHeight w:val="7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981D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2.3.22.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A5AF0" w14:textId="77777777" w:rsidR="002C17D3" w:rsidRDefault="002C17D3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Kompensacijų už būsto suteikimą užsieniečiams atvykusių į LR iš Ukrainos dėl Rusijos Federacijos karinių veiksmų Ukrainoje administravimas (VBD(UK))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9131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15,0</w:t>
            </w:r>
          </w:p>
        </w:tc>
      </w:tr>
      <w:tr w:rsidR="002C17D3" w14:paraId="06D5ABAD" w14:textId="77777777" w:rsidTr="002C17D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C5B4" w14:textId="77777777" w:rsidR="002C17D3" w:rsidRDefault="002C17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7910" w14:textId="77777777" w:rsidR="002C17D3" w:rsidRDefault="002C17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Pajamos už prekes ir paslaugas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193A" w14:textId="77777777" w:rsidR="002C17D3" w:rsidRDefault="002C17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1 100,0</w:t>
            </w:r>
          </w:p>
        </w:tc>
      </w:tr>
      <w:tr w:rsidR="002C17D3" w14:paraId="0256AFDB" w14:textId="77777777" w:rsidTr="002C17D3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CB03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410A6" w14:textId="77777777" w:rsidR="002C17D3" w:rsidRDefault="002C17D3">
            <w:pPr>
              <w:rPr>
                <w:color w:val="444444"/>
                <w:sz w:val="18"/>
                <w:szCs w:val="18"/>
              </w:rPr>
            </w:pPr>
            <w:r>
              <w:rPr>
                <w:color w:val="444444"/>
                <w:sz w:val="18"/>
                <w:szCs w:val="18"/>
              </w:rPr>
              <w:t>Infrastruktūros plėtros įmokų lėšos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F92FD" w14:textId="77777777" w:rsidR="002C17D3" w:rsidRDefault="002C17D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1 100,0</w:t>
            </w:r>
          </w:p>
        </w:tc>
      </w:tr>
      <w:tr w:rsidR="002C17D3" w14:paraId="3CBD5484" w14:textId="77777777" w:rsidTr="002C17D3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2406" w14:textId="77777777" w:rsidR="002C17D3" w:rsidRDefault="002C17D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CE41" w14:textId="77777777" w:rsidR="002C17D3" w:rsidRDefault="002C17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Iš viso pajamų: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5674" w14:textId="77777777" w:rsidR="002C17D3" w:rsidRDefault="002C17D3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2 425,240</w:t>
            </w:r>
          </w:p>
        </w:tc>
      </w:tr>
    </w:tbl>
    <w:p w14:paraId="1C7AB17C" w14:textId="2EB13861" w:rsidR="007523C0" w:rsidRDefault="007523C0" w:rsidP="003F6AA2">
      <w:pPr>
        <w:pStyle w:val="Pagrindiniotekstotrauka2"/>
        <w:ind w:left="0"/>
      </w:pPr>
    </w:p>
    <w:p w14:paraId="1A8083BC" w14:textId="77777777" w:rsidR="007523C0" w:rsidRDefault="007523C0" w:rsidP="003502D9">
      <w:pPr>
        <w:pStyle w:val="Pagrindiniotekstotrauka2"/>
        <w:ind w:left="0" w:firstLine="851"/>
      </w:pPr>
    </w:p>
    <w:p w14:paraId="780726DC" w14:textId="08E45E23" w:rsidR="00EA421B" w:rsidRPr="00E95CB8" w:rsidRDefault="004A62DE" w:rsidP="00C62C34">
      <w:pPr>
        <w:pStyle w:val="Pagrindiniotekstotrauka2"/>
        <w:ind w:left="0" w:firstLine="1134"/>
      </w:pPr>
      <w:r w:rsidRPr="00E95CB8">
        <w:t xml:space="preserve">3.2. </w:t>
      </w:r>
      <w:r w:rsidR="00AA4A10" w:rsidRPr="00E95CB8">
        <w:t>3</w:t>
      </w:r>
      <w:r w:rsidRPr="00E95CB8">
        <w:t xml:space="preserve"> priedą:</w:t>
      </w:r>
    </w:p>
    <w:p w14:paraId="4C0F4B19" w14:textId="4DA0E64B" w:rsidR="00CF7AF8" w:rsidRPr="00E95CB8" w:rsidRDefault="00CF7AF8" w:rsidP="00C62C34">
      <w:pPr>
        <w:pStyle w:val="Pagrindiniotekstotrauka2"/>
        <w:ind w:left="0" w:firstLine="1134"/>
      </w:pPr>
      <w:r w:rsidRPr="00E95CB8">
        <w:t>3.2.1. Įrašyti stulpelį Nr. 7,  įrašant žodžius „Infrastruktūros plėtros įmokų lėšos“.</w:t>
      </w:r>
    </w:p>
    <w:p w14:paraId="0F6C2FFF" w14:textId="77777777" w:rsidR="00DA286B" w:rsidRPr="00E95CB8" w:rsidRDefault="00DA286B" w:rsidP="00C62C34">
      <w:pPr>
        <w:pStyle w:val="Pagrindiniotekstotrauka2"/>
        <w:ind w:left="0" w:firstLine="1134"/>
      </w:pPr>
    </w:p>
    <w:tbl>
      <w:tblPr>
        <w:tblW w:w="7800" w:type="dxa"/>
        <w:tblInd w:w="108" w:type="dxa"/>
        <w:tblLook w:val="04A0" w:firstRow="1" w:lastRow="0" w:firstColumn="1" w:lastColumn="0" w:noHBand="0" w:noVBand="1"/>
      </w:tblPr>
      <w:tblGrid>
        <w:gridCol w:w="662"/>
        <w:gridCol w:w="3576"/>
        <w:gridCol w:w="1042"/>
        <w:gridCol w:w="2520"/>
      </w:tblGrid>
      <w:tr w:rsidR="00DA286B" w14:paraId="76A78DAD" w14:textId="77777777" w:rsidTr="00DA286B">
        <w:trPr>
          <w:trHeight w:val="300"/>
        </w:trPr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309E8" w14:textId="77777777" w:rsidR="00DA286B" w:rsidRDefault="00DA2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FF5DA" w14:textId="77777777" w:rsidR="00DA286B" w:rsidRPr="00485C92" w:rsidRDefault="00DA286B">
            <w:pPr>
              <w:jc w:val="right"/>
              <w:rPr>
                <w:sz w:val="18"/>
                <w:szCs w:val="18"/>
              </w:rPr>
            </w:pPr>
            <w:r w:rsidRPr="00485C92">
              <w:rPr>
                <w:sz w:val="18"/>
                <w:szCs w:val="18"/>
              </w:rPr>
              <w:t>tūkst. eurų</w:t>
            </w:r>
          </w:p>
        </w:tc>
      </w:tr>
      <w:tr w:rsidR="00DA286B" w:rsidRPr="002B584E" w14:paraId="78BE4FCA" w14:textId="77777777" w:rsidTr="00DA286B">
        <w:trPr>
          <w:trHeight w:val="6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30BC1" w14:textId="77777777" w:rsidR="00DA286B" w:rsidRPr="002B584E" w:rsidRDefault="00DA286B">
            <w:pPr>
              <w:rPr>
                <w:color w:val="000000"/>
                <w:sz w:val="22"/>
                <w:szCs w:val="22"/>
              </w:rPr>
            </w:pPr>
            <w:r w:rsidRPr="002B584E"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69FCA" w14:textId="77777777" w:rsidR="00DA286B" w:rsidRPr="002B584E" w:rsidRDefault="00DA286B">
            <w:pPr>
              <w:jc w:val="center"/>
              <w:rPr>
                <w:color w:val="000000"/>
                <w:sz w:val="22"/>
                <w:szCs w:val="22"/>
              </w:rPr>
            </w:pPr>
            <w:r w:rsidRPr="002B584E">
              <w:rPr>
                <w:color w:val="000000"/>
                <w:sz w:val="22"/>
                <w:szCs w:val="22"/>
              </w:rPr>
              <w:t>Įstaigos pavadinimas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FCD675" w14:textId="77777777" w:rsidR="00DA286B" w:rsidRPr="002B584E" w:rsidRDefault="00DA286B">
            <w:pPr>
              <w:jc w:val="center"/>
              <w:rPr>
                <w:sz w:val="20"/>
                <w:szCs w:val="20"/>
              </w:rPr>
            </w:pPr>
            <w:r w:rsidRPr="002B584E">
              <w:rPr>
                <w:sz w:val="20"/>
                <w:szCs w:val="20"/>
              </w:rPr>
              <w:t>Iš viso: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C2AAF" w14:textId="77777777" w:rsidR="00DA286B" w:rsidRPr="002B584E" w:rsidRDefault="00DA286B">
            <w:pPr>
              <w:jc w:val="center"/>
              <w:rPr>
                <w:color w:val="444444"/>
                <w:sz w:val="20"/>
                <w:szCs w:val="20"/>
              </w:rPr>
            </w:pPr>
            <w:r w:rsidRPr="002B584E">
              <w:rPr>
                <w:color w:val="444444"/>
                <w:sz w:val="20"/>
                <w:szCs w:val="20"/>
              </w:rPr>
              <w:t>Infrastruktūros plėtros įmokų lėšos</w:t>
            </w:r>
          </w:p>
        </w:tc>
      </w:tr>
      <w:tr w:rsidR="00DA286B" w:rsidRPr="002B584E" w14:paraId="31AD965C" w14:textId="77777777" w:rsidTr="00DA286B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7FEE1" w14:textId="77777777" w:rsidR="00DA286B" w:rsidRPr="002B584E" w:rsidRDefault="00DA286B" w:rsidP="00A94F69">
            <w:pPr>
              <w:jc w:val="center"/>
              <w:rPr>
                <w:color w:val="000000"/>
                <w:sz w:val="20"/>
                <w:szCs w:val="20"/>
              </w:rPr>
            </w:pPr>
            <w:r w:rsidRPr="002B58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9D961" w14:textId="77777777" w:rsidR="00DA286B" w:rsidRPr="002B584E" w:rsidRDefault="00DA286B">
            <w:pPr>
              <w:jc w:val="center"/>
              <w:rPr>
                <w:color w:val="000000"/>
                <w:sz w:val="20"/>
                <w:szCs w:val="20"/>
              </w:rPr>
            </w:pPr>
            <w:r w:rsidRPr="002B584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A51755" w14:textId="77777777" w:rsidR="00DA286B" w:rsidRPr="002B584E" w:rsidRDefault="00DA286B">
            <w:pPr>
              <w:jc w:val="center"/>
              <w:rPr>
                <w:sz w:val="20"/>
                <w:szCs w:val="20"/>
              </w:rPr>
            </w:pPr>
            <w:r w:rsidRPr="002B584E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D0175" w14:textId="77777777" w:rsidR="00DA286B" w:rsidRPr="002B584E" w:rsidRDefault="00DA286B">
            <w:pPr>
              <w:jc w:val="center"/>
              <w:rPr>
                <w:color w:val="444444"/>
                <w:sz w:val="20"/>
                <w:szCs w:val="20"/>
              </w:rPr>
            </w:pPr>
            <w:r w:rsidRPr="002B584E">
              <w:rPr>
                <w:color w:val="444444"/>
                <w:sz w:val="20"/>
                <w:szCs w:val="20"/>
              </w:rPr>
              <w:t>7</w:t>
            </w:r>
          </w:p>
        </w:tc>
      </w:tr>
      <w:tr w:rsidR="00DA286B" w:rsidRPr="002B584E" w14:paraId="0399774E" w14:textId="77777777" w:rsidTr="00DA286B">
        <w:trPr>
          <w:trHeight w:val="33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E0B61" w14:textId="77777777" w:rsidR="00DA286B" w:rsidRPr="002B584E" w:rsidRDefault="00DA286B">
            <w:pPr>
              <w:rPr>
                <w:sz w:val="20"/>
                <w:szCs w:val="20"/>
              </w:rPr>
            </w:pPr>
            <w:r w:rsidRPr="002B584E">
              <w:rPr>
                <w:sz w:val="20"/>
                <w:szCs w:val="20"/>
              </w:rPr>
              <w:t>41.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B77EC6" w14:textId="77777777" w:rsidR="00DA286B" w:rsidRPr="002B584E" w:rsidRDefault="00DA286B">
            <w:pPr>
              <w:rPr>
                <w:sz w:val="18"/>
                <w:szCs w:val="18"/>
              </w:rPr>
            </w:pPr>
            <w:r w:rsidRPr="002B584E">
              <w:rPr>
                <w:sz w:val="18"/>
                <w:szCs w:val="18"/>
              </w:rPr>
              <w:t>Savivaldybės administracija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598E" w14:textId="77777777" w:rsidR="00DA286B" w:rsidRPr="002B584E" w:rsidRDefault="00DA286B">
            <w:pPr>
              <w:jc w:val="right"/>
              <w:rPr>
                <w:sz w:val="18"/>
                <w:szCs w:val="18"/>
              </w:rPr>
            </w:pPr>
            <w:r w:rsidRPr="002B584E">
              <w:rPr>
                <w:sz w:val="18"/>
                <w:szCs w:val="18"/>
              </w:rPr>
              <w:t>1 100,0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7E84" w14:textId="37B523D0" w:rsidR="00DA286B" w:rsidRPr="002B584E" w:rsidRDefault="00DA286B">
            <w:pPr>
              <w:jc w:val="right"/>
              <w:rPr>
                <w:sz w:val="18"/>
                <w:szCs w:val="18"/>
              </w:rPr>
            </w:pPr>
            <w:r w:rsidRPr="002B584E">
              <w:rPr>
                <w:sz w:val="18"/>
                <w:szCs w:val="18"/>
              </w:rPr>
              <w:t>1</w:t>
            </w:r>
            <w:r w:rsidR="00641938" w:rsidRPr="002B584E">
              <w:rPr>
                <w:sz w:val="18"/>
                <w:szCs w:val="18"/>
              </w:rPr>
              <w:t xml:space="preserve"> </w:t>
            </w:r>
            <w:r w:rsidRPr="002B584E">
              <w:rPr>
                <w:sz w:val="18"/>
                <w:szCs w:val="18"/>
              </w:rPr>
              <w:t>100</w:t>
            </w:r>
            <w:r w:rsidR="00AA4A10" w:rsidRPr="002B584E">
              <w:rPr>
                <w:sz w:val="18"/>
                <w:szCs w:val="18"/>
              </w:rPr>
              <w:t>,0</w:t>
            </w:r>
          </w:p>
        </w:tc>
      </w:tr>
      <w:tr w:rsidR="00DA286B" w:rsidRPr="002B584E" w14:paraId="7C471984" w14:textId="77777777" w:rsidTr="00DA286B">
        <w:trPr>
          <w:trHeight w:val="300"/>
        </w:trPr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2ADA6" w14:textId="77777777" w:rsidR="00DA286B" w:rsidRPr="002B584E" w:rsidRDefault="00DA286B">
            <w:pPr>
              <w:rPr>
                <w:sz w:val="20"/>
                <w:szCs w:val="20"/>
              </w:rPr>
            </w:pPr>
            <w:r w:rsidRPr="002B584E">
              <w:rPr>
                <w:sz w:val="20"/>
                <w:szCs w:val="20"/>
              </w:rPr>
              <w:t> 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C89A0" w14:textId="77777777" w:rsidR="00DA286B" w:rsidRPr="002B584E" w:rsidRDefault="00DA286B">
            <w:pPr>
              <w:rPr>
                <w:b/>
                <w:bCs/>
                <w:sz w:val="20"/>
                <w:szCs w:val="20"/>
              </w:rPr>
            </w:pPr>
            <w:r w:rsidRPr="002B584E">
              <w:rPr>
                <w:b/>
                <w:bCs/>
                <w:sz w:val="20"/>
                <w:szCs w:val="20"/>
              </w:rPr>
              <w:t>IŠ VISO PAJAMŲ: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B489" w14:textId="77777777" w:rsidR="00DA286B" w:rsidRPr="002B584E" w:rsidRDefault="00DA286B">
            <w:pPr>
              <w:jc w:val="right"/>
              <w:rPr>
                <w:sz w:val="18"/>
                <w:szCs w:val="18"/>
              </w:rPr>
            </w:pPr>
            <w:r w:rsidRPr="002B584E">
              <w:rPr>
                <w:sz w:val="18"/>
                <w:szCs w:val="18"/>
              </w:rPr>
              <w:t>1 100,0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DDE4" w14:textId="77777777" w:rsidR="00DA286B" w:rsidRPr="002B584E" w:rsidRDefault="00DA286B">
            <w:pPr>
              <w:jc w:val="right"/>
              <w:rPr>
                <w:sz w:val="18"/>
                <w:szCs w:val="18"/>
              </w:rPr>
            </w:pPr>
            <w:r w:rsidRPr="002B584E">
              <w:rPr>
                <w:sz w:val="18"/>
                <w:szCs w:val="18"/>
              </w:rPr>
              <w:t>1 100,0</w:t>
            </w:r>
          </w:p>
        </w:tc>
      </w:tr>
    </w:tbl>
    <w:p w14:paraId="3E5AF7B7" w14:textId="77777777" w:rsidR="00DA286B" w:rsidRPr="002B584E" w:rsidRDefault="00DA286B" w:rsidP="00C62C34">
      <w:pPr>
        <w:pStyle w:val="Pagrindiniotekstotrauka2"/>
        <w:ind w:left="0" w:firstLine="1134"/>
        <w:rPr>
          <w:highlight w:val="yellow"/>
        </w:rPr>
      </w:pPr>
    </w:p>
    <w:p w14:paraId="4B42DBEB" w14:textId="7A5183D0" w:rsidR="001E454B" w:rsidRDefault="001E454B" w:rsidP="001E454B">
      <w:pPr>
        <w:pStyle w:val="Pagrindiniotekstotrauka2"/>
        <w:ind w:left="0" w:firstLine="1134"/>
      </w:pPr>
      <w:r w:rsidRPr="00E95CB8">
        <w:t>3.3. 4 priedą:</w:t>
      </w:r>
    </w:p>
    <w:p w14:paraId="243ACB15" w14:textId="2E2E24B1" w:rsidR="00B02403" w:rsidRPr="00300A37" w:rsidRDefault="00B02403" w:rsidP="00B02403">
      <w:pPr>
        <w:pStyle w:val="Pagrindiniotekstotrauka2"/>
        <w:ind w:left="0" w:firstLine="1134"/>
        <w:jc w:val="center"/>
      </w:pPr>
      <w:r>
        <w:rPr>
          <w:sz w:val="18"/>
          <w:szCs w:val="18"/>
        </w:rPr>
        <w:t xml:space="preserve">                                                                                                   </w:t>
      </w:r>
      <w:r w:rsidRPr="00485C92">
        <w:rPr>
          <w:sz w:val="18"/>
          <w:szCs w:val="18"/>
        </w:rPr>
        <w:t>tūkst. eurų</w:t>
      </w:r>
    </w:p>
    <w:tbl>
      <w:tblPr>
        <w:tblW w:w="8005" w:type="dxa"/>
        <w:tblInd w:w="108" w:type="dxa"/>
        <w:tblLook w:val="04A0" w:firstRow="1" w:lastRow="0" w:firstColumn="1" w:lastColumn="0" w:noHBand="0" w:noVBand="1"/>
      </w:tblPr>
      <w:tblGrid>
        <w:gridCol w:w="2620"/>
        <w:gridCol w:w="2440"/>
        <w:gridCol w:w="1960"/>
        <w:gridCol w:w="985"/>
      </w:tblGrid>
      <w:tr w:rsidR="00B97326" w:rsidRPr="002B584E" w14:paraId="715441B8" w14:textId="77777777" w:rsidTr="00B02403">
        <w:trPr>
          <w:trHeight w:val="205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212C" w14:textId="77777777" w:rsidR="00B97326" w:rsidRPr="002B584E" w:rsidRDefault="00B97326">
            <w:pPr>
              <w:jc w:val="center"/>
              <w:rPr>
                <w:sz w:val="18"/>
                <w:szCs w:val="18"/>
                <w:lang w:eastAsia="lt-LT"/>
              </w:rPr>
            </w:pPr>
            <w:r w:rsidRPr="002B584E">
              <w:rPr>
                <w:sz w:val="18"/>
                <w:szCs w:val="18"/>
              </w:rPr>
              <w:t>Įstaigos pavadinimas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5E91" w14:textId="77777777" w:rsidR="00B97326" w:rsidRPr="002B584E" w:rsidRDefault="00B97326">
            <w:pPr>
              <w:jc w:val="center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Plėtoti visuomenės psichikos</w:t>
            </w:r>
            <w:r w:rsidRPr="002B584E">
              <w:rPr>
                <w:sz w:val="14"/>
                <w:szCs w:val="14"/>
              </w:rPr>
              <w:br/>
              <w:t>sveikatos paslaugų</w:t>
            </w:r>
            <w:r w:rsidRPr="002B584E">
              <w:rPr>
                <w:sz w:val="14"/>
                <w:szCs w:val="14"/>
              </w:rPr>
              <w:br/>
              <w:t>prieinamumą bei ankstyvojo</w:t>
            </w:r>
            <w:r w:rsidRPr="002B584E">
              <w:rPr>
                <w:sz w:val="14"/>
                <w:szCs w:val="14"/>
              </w:rPr>
              <w:br/>
              <w:t>savižudybių atpažinimo ir</w:t>
            </w:r>
            <w:r w:rsidRPr="002B584E">
              <w:rPr>
                <w:sz w:val="14"/>
                <w:szCs w:val="14"/>
              </w:rPr>
              <w:br/>
              <w:t>kompleksinės pagalbos</w:t>
            </w:r>
            <w:r w:rsidRPr="002B584E">
              <w:rPr>
                <w:sz w:val="14"/>
                <w:szCs w:val="14"/>
              </w:rPr>
              <w:br/>
              <w:t>teikimo sistemą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7A263" w14:textId="77777777" w:rsidR="00B97326" w:rsidRPr="002B584E" w:rsidRDefault="00B97326">
            <w:pPr>
              <w:jc w:val="center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Koordinuotai teikiamų paslaugų vaikams nuo gimimo iki 18 metų (turint didelių ir labai didelių specialiųjų ugdymosi poreikių - iki 21 metų) ir vaiko atstovams koordinavimui finansuoti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9544" w14:textId="77777777" w:rsidR="00B97326" w:rsidRPr="002B584E" w:rsidRDefault="00B97326">
            <w:pPr>
              <w:jc w:val="center"/>
              <w:rPr>
                <w:sz w:val="18"/>
                <w:szCs w:val="18"/>
              </w:rPr>
            </w:pPr>
            <w:r w:rsidRPr="002B584E">
              <w:rPr>
                <w:sz w:val="18"/>
                <w:szCs w:val="18"/>
              </w:rPr>
              <w:t>Iš viso:</w:t>
            </w:r>
          </w:p>
        </w:tc>
      </w:tr>
      <w:tr w:rsidR="00B97326" w:rsidRPr="002B584E" w14:paraId="38925567" w14:textId="77777777" w:rsidTr="00B02403">
        <w:trPr>
          <w:trHeight w:val="405"/>
        </w:trPr>
        <w:tc>
          <w:tcPr>
            <w:tcW w:w="2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1EE3" w14:textId="77777777" w:rsidR="00B97326" w:rsidRPr="002B584E" w:rsidRDefault="00B97326">
            <w:pPr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Klaipėdos r. savivaldybės administracija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FCBCC" w14:textId="77777777" w:rsidR="00B97326" w:rsidRPr="002B584E" w:rsidRDefault="00B97326">
            <w:pPr>
              <w:jc w:val="right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A2914" w14:textId="77777777" w:rsidR="00B97326" w:rsidRPr="002B584E" w:rsidRDefault="00B97326">
            <w:pPr>
              <w:jc w:val="right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-0,037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6A12F" w14:textId="77777777" w:rsidR="00B97326" w:rsidRPr="002B584E" w:rsidRDefault="00B97326">
            <w:pPr>
              <w:jc w:val="right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-0,037</w:t>
            </w:r>
          </w:p>
        </w:tc>
      </w:tr>
      <w:tr w:rsidR="00B97326" w:rsidRPr="002B584E" w14:paraId="791EE443" w14:textId="77777777" w:rsidTr="00B02403">
        <w:trPr>
          <w:trHeight w:val="525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1546" w14:textId="77777777" w:rsidR="00B97326" w:rsidRPr="002B584E" w:rsidRDefault="00B97326">
            <w:pPr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Klaipėdos r. savivaldybės visuomenės sveikatos biuras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1BDD" w14:textId="77777777" w:rsidR="00B97326" w:rsidRPr="002B584E" w:rsidRDefault="00B97326">
            <w:pPr>
              <w:jc w:val="right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18,0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A34F" w14:textId="77777777" w:rsidR="00B97326" w:rsidRPr="002B584E" w:rsidRDefault="00B97326">
            <w:pPr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EE61F" w14:textId="77777777" w:rsidR="00B97326" w:rsidRPr="002B584E" w:rsidRDefault="00B97326">
            <w:pPr>
              <w:jc w:val="right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18,0</w:t>
            </w:r>
          </w:p>
        </w:tc>
      </w:tr>
      <w:tr w:rsidR="00B97326" w:rsidRPr="002B584E" w14:paraId="2FFE0E58" w14:textId="77777777" w:rsidTr="00B02403">
        <w:trPr>
          <w:trHeight w:val="240"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D69A" w14:textId="77777777" w:rsidR="00B97326" w:rsidRPr="002B584E" w:rsidRDefault="00B97326">
            <w:pPr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Iš viso: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99F3" w14:textId="77777777" w:rsidR="00B97326" w:rsidRPr="002B584E" w:rsidRDefault="00B97326">
            <w:pPr>
              <w:jc w:val="right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18,0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EE78" w14:textId="77777777" w:rsidR="00B97326" w:rsidRPr="002B584E" w:rsidRDefault="00B97326">
            <w:pPr>
              <w:jc w:val="right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-0,037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F60B6" w14:textId="77777777" w:rsidR="00B97326" w:rsidRPr="002B584E" w:rsidRDefault="00B97326">
            <w:pPr>
              <w:jc w:val="right"/>
              <w:rPr>
                <w:sz w:val="14"/>
                <w:szCs w:val="14"/>
              </w:rPr>
            </w:pPr>
            <w:r w:rsidRPr="002B584E">
              <w:rPr>
                <w:sz w:val="14"/>
                <w:szCs w:val="14"/>
              </w:rPr>
              <w:t>17,963</w:t>
            </w:r>
          </w:p>
        </w:tc>
      </w:tr>
    </w:tbl>
    <w:p w14:paraId="49B9B613" w14:textId="77777777" w:rsidR="001E454B" w:rsidRPr="002B584E" w:rsidRDefault="001E454B" w:rsidP="00C62C34">
      <w:pPr>
        <w:pStyle w:val="Pagrindiniotekstotrauka2"/>
        <w:ind w:left="0" w:firstLine="1134"/>
        <w:rPr>
          <w:highlight w:val="yellow"/>
        </w:rPr>
      </w:pPr>
    </w:p>
    <w:p w14:paraId="2CF1C35B" w14:textId="7A530646" w:rsidR="00EA421B" w:rsidRPr="00300A37" w:rsidRDefault="00EA421B" w:rsidP="00C62C34">
      <w:pPr>
        <w:pStyle w:val="Pagrindiniotekstotrauka2"/>
        <w:ind w:left="0" w:firstLine="1134"/>
      </w:pPr>
      <w:r w:rsidRPr="00E95CB8">
        <w:t>3.</w:t>
      </w:r>
      <w:r w:rsidR="001E454B" w:rsidRPr="00E95CB8">
        <w:t>4</w:t>
      </w:r>
      <w:r w:rsidRPr="00E95CB8">
        <w:t xml:space="preserve">. </w:t>
      </w:r>
      <w:r w:rsidR="001E454B" w:rsidRPr="00E95CB8">
        <w:t>5</w:t>
      </w:r>
      <w:r w:rsidRPr="00E95CB8">
        <w:t xml:space="preserve"> priedą:</w:t>
      </w:r>
    </w:p>
    <w:p w14:paraId="726F0419" w14:textId="41464740" w:rsidR="00B32B7E" w:rsidRPr="00300A37" w:rsidRDefault="00B32B7E" w:rsidP="00C62C34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  <w:rPr>
          <w:iCs/>
        </w:rPr>
      </w:pPr>
      <w:r w:rsidRPr="00300A37">
        <w:t>3.</w:t>
      </w:r>
      <w:r w:rsidR="001E454B">
        <w:t>4</w:t>
      </w:r>
      <w:r w:rsidRPr="00300A37">
        <w:t xml:space="preserve">.1. Įrašyti eilutes Nr. </w:t>
      </w:r>
      <w:r w:rsidR="00240EE5">
        <w:t>1.1.5</w:t>
      </w:r>
      <w:r w:rsidR="00C9732D" w:rsidRPr="00300A37">
        <w:t>.</w:t>
      </w:r>
      <w:r w:rsidR="004254BD" w:rsidRPr="00300A37">
        <w:t xml:space="preserve">, </w:t>
      </w:r>
      <w:r w:rsidR="00240EE5">
        <w:t>2.1.6</w:t>
      </w:r>
      <w:r w:rsidR="00C9732D" w:rsidRPr="00300A37">
        <w:t xml:space="preserve">., </w:t>
      </w:r>
      <w:r w:rsidR="00240EE5">
        <w:t>3</w:t>
      </w:r>
      <w:r w:rsidR="00C9732D" w:rsidRPr="00300A37">
        <w:t xml:space="preserve">.1.5., </w:t>
      </w:r>
      <w:r w:rsidR="00240EE5">
        <w:t>5.1.6</w:t>
      </w:r>
      <w:r w:rsidR="00C9732D" w:rsidRPr="00300A37">
        <w:t>.</w:t>
      </w:r>
      <w:r w:rsidR="00240EE5">
        <w:t>, 6.1.5</w:t>
      </w:r>
      <w:r w:rsidR="008F2498" w:rsidRPr="00300A37">
        <w:t xml:space="preserve">., </w:t>
      </w:r>
      <w:r w:rsidR="00240EE5">
        <w:t>9.1.5</w:t>
      </w:r>
      <w:r w:rsidR="00B54998" w:rsidRPr="00300A37">
        <w:t>.,</w:t>
      </w:r>
      <w:r w:rsidR="00240EE5">
        <w:t xml:space="preserve"> 10.1.5., 11.1.5, 13.1.5.,14.1.5., 17.1.5., 18.1.5., 19.1.5., 20.1.5., 43.1.8.</w:t>
      </w:r>
      <w:r w:rsidR="00D32E7D">
        <w:t>, 44.29., 45.10.</w:t>
      </w:r>
      <w:r w:rsidR="006F7800">
        <w:t>,</w:t>
      </w:r>
      <w:r w:rsidR="00B54998" w:rsidRPr="00300A37">
        <w:t xml:space="preserve"> </w:t>
      </w:r>
      <w:r w:rsidR="004254BD" w:rsidRPr="00300A37">
        <w:t xml:space="preserve">skiltyje </w:t>
      </w:r>
      <w:r w:rsidRPr="00300A37">
        <w:t>,,Asignavimų valdytojo pavadinimas, programos numeris ir pavadinimas“ įrašant žodžius „</w:t>
      </w:r>
      <w:r w:rsidR="00240EE5">
        <w:t xml:space="preserve">Vaikų, atvykusių į LR </w:t>
      </w:r>
      <w:r w:rsidR="00240EE5">
        <w:lastRenderedPageBreak/>
        <w:t>iš Ukrainos dėl Rusijos Federacijos karinių veiksmų Ukrainoje, ugdymui ir pavėžėjimui į mokyklą ir atgal (VBD(UK))</w:t>
      </w:r>
      <w:r w:rsidRPr="00300A37">
        <w:rPr>
          <w:iCs/>
        </w:rPr>
        <w:t>“.</w:t>
      </w:r>
    </w:p>
    <w:p w14:paraId="1963A092" w14:textId="60E9C34C" w:rsidR="00F72E17" w:rsidRDefault="00F72E17" w:rsidP="00C62C34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  <w:rPr>
          <w:iCs/>
        </w:rPr>
      </w:pPr>
      <w:r w:rsidRPr="00300A37">
        <w:rPr>
          <w:iCs/>
        </w:rPr>
        <w:t>3.</w:t>
      </w:r>
      <w:r w:rsidR="001E454B">
        <w:rPr>
          <w:iCs/>
        </w:rPr>
        <w:t>4</w:t>
      </w:r>
      <w:r w:rsidRPr="00300A37">
        <w:rPr>
          <w:iCs/>
        </w:rPr>
        <w:t xml:space="preserve">.2. </w:t>
      </w:r>
      <w:r w:rsidR="009B7E69" w:rsidRPr="00300A37">
        <w:t xml:space="preserve">Įrašyti eilutes Nr. </w:t>
      </w:r>
      <w:r w:rsidR="00B93543">
        <w:t>23.1.3</w:t>
      </w:r>
      <w:r w:rsidR="00741699" w:rsidRPr="00300A37">
        <w:t xml:space="preserve">., </w:t>
      </w:r>
      <w:r w:rsidR="00B93543">
        <w:t>44.30</w:t>
      </w:r>
      <w:r w:rsidR="00907EAA" w:rsidRPr="00300A37">
        <w:t>.</w:t>
      </w:r>
      <w:r w:rsidR="009B7E69" w:rsidRPr="00300A37">
        <w:t xml:space="preserve">, </w:t>
      </w:r>
      <w:r w:rsidR="00B93543">
        <w:t>45.11.</w:t>
      </w:r>
      <w:r w:rsidR="006F7800">
        <w:t>,</w:t>
      </w:r>
      <w:r w:rsidR="00B93543">
        <w:t xml:space="preserve"> </w:t>
      </w:r>
      <w:r w:rsidR="009B7E69" w:rsidRPr="00300A37">
        <w:t>skiltyje ,,Asignavimų valdytojo pavadinimas, programos numeris ir pavadinimas“ įrašant žodžius „</w:t>
      </w:r>
      <w:r w:rsidR="00B93543">
        <w:t>Suaugusių asmenų, atvykusių į LR iš Ukrainos dėl Rusijos Federacijos karinių veiksmų Ukrainoje, lietuvių kalbos mokymui (VBD(UK))</w:t>
      </w:r>
      <w:r w:rsidR="009B7E69" w:rsidRPr="00300A37">
        <w:rPr>
          <w:iCs/>
        </w:rPr>
        <w:t>“.</w:t>
      </w:r>
    </w:p>
    <w:p w14:paraId="32C859E8" w14:textId="3572B1D7" w:rsidR="009A4B18" w:rsidRDefault="009A4B18" w:rsidP="009A4B1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  <w:rPr>
          <w:iCs/>
        </w:rPr>
      </w:pPr>
      <w:r w:rsidRPr="00300A37">
        <w:rPr>
          <w:iCs/>
        </w:rPr>
        <w:t>3.</w:t>
      </w:r>
      <w:r w:rsidR="001E454B">
        <w:rPr>
          <w:iCs/>
        </w:rPr>
        <w:t>4</w:t>
      </w:r>
      <w:r w:rsidRPr="00300A37">
        <w:rPr>
          <w:iCs/>
        </w:rPr>
        <w:t>.</w:t>
      </w:r>
      <w:r>
        <w:rPr>
          <w:iCs/>
        </w:rPr>
        <w:t>3</w:t>
      </w:r>
      <w:r w:rsidRPr="00300A37">
        <w:rPr>
          <w:iCs/>
        </w:rPr>
        <w:t xml:space="preserve">. </w:t>
      </w:r>
      <w:r w:rsidRPr="00300A37">
        <w:t xml:space="preserve">Įrašyti eilutes Nr. </w:t>
      </w:r>
      <w:r w:rsidR="00FE7894">
        <w:t>43.5.12</w:t>
      </w:r>
      <w:r w:rsidRPr="00D11C57">
        <w:t xml:space="preserve">., </w:t>
      </w:r>
      <w:r w:rsidR="00FE7894">
        <w:t>43.9.11.7</w:t>
      </w:r>
      <w:r w:rsidRPr="00D11C57">
        <w:t>., 4</w:t>
      </w:r>
      <w:r w:rsidR="00FE7894">
        <w:t>4</w:t>
      </w:r>
      <w:r w:rsidRPr="00D11C57">
        <w:t>.</w:t>
      </w:r>
      <w:r w:rsidR="00FE7894">
        <w:t>3</w:t>
      </w:r>
      <w:r w:rsidRPr="00D11C57">
        <w:t>1.</w:t>
      </w:r>
      <w:r w:rsidR="00FE7894">
        <w:t>, 49.1.16., 53.10.7.</w:t>
      </w:r>
      <w:r w:rsidR="006F7800">
        <w:t>,</w:t>
      </w:r>
      <w:r w:rsidR="00FE7894">
        <w:t xml:space="preserve"> </w:t>
      </w:r>
      <w:r w:rsidRPr="00300A37">
        <w:t>skiltyje ,,Asignavimų valdytojo pavadinimas, programos numeris ir pavadinimas“ įrašant žodžius „</w:t>
      </w:r>
      <w:r>
        <w:t xml:space="preserve">Kompensacijos už būsto suteikimą užsieniečiams, pasitraukusiems iš </w:t>
      </w:r>
      <w:r w:rsidRPr="00A015ED">
        <w:t>Ukrainos dėl Rusijos Federacijos karinių veiksmų Ukrainoje</w:t>
      </w:r>
      <w:r>
        <w:t xml:space="preserve"> (VBD(UK))</w:t>
      </w:r>
      <w:r w:rsidRPr="00300A37">
        <w:rPr>
          <w:iCs/>
        </w:rPr>
        <w:t>“.</w:t>
      </w:r>
    </w:p>
    <w:p w14:paraId="42700EB5" w14:textId="59D9A03D" w:rsidR="004E455F" w:rsidRPr="00300A37" w:rsidRDefault="004E455F" w:rsidP="009A4B1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  <w:rPr>
          <w:iCs/>
        </w:rPr>
      </w:pPr>
      <w:r>
        <w:rPr>
          <w:iCs/>
        </w:rPr>
        <w:t>3.</w:t>
      </w:r>
      <w:r w:rsidR="001E454B">
        <w:rPr>
          <w:iCs/>
        </w:rPr>
        <w:t>4</w:t>
      </w:r>
      <w:r>
        <w:rPr>
          <w:iCs/>
        </w:rPr>
        <w:t xml:space="preserve">.4. </w:t>
      </w:r>
      <w:r w:rsidRPr="00300A37">
        <w:t>Įrašyti eilut</w:t>
      </w:r>
      <w:r w:rsidR="00AE4D61">
        <w:t>es</w:t>
      </w:r>
      <w:r w:rsidRPr="00300A37">
        <w:t xml:space="preserve"> Nr. </w:t>
      </w:r>
      <w:r>
        <w:t>43.6.8</w:t>
      </w:r>
      <w:r w:rsidRPr="00D11C57">
        <w:t>.,</w:t>
      </w:r>
      <w:r w:rsidR="00AE4D61">
        <w:t xml:space="preserve"> 50.8.</w:t>
      </w:r>
      <w:r w:rsidRPr="004E455F">
        <w:t xml:space="preserve"> </w:t>
      </w:r>
      <w:r w:rsidRPr="00300A37">
        <w:t>skiltyje ,,Asignavimų valdytojo pavadinimas, programos numeris ir pavadinimas“ įrašant žodžius</w:t>
      </w:r>
      <w:r>
        <w:t xml:space="preserve"> „Lėšos už paslaugas ir nuomą (S)“.</w:t>
      </w:r>
    </w:p>
    <w:tbl>
      <w:tblPr>
        <w:tblW w:w="9855" w:type="dxa"/>
        <w:tblLook w:val="04A0" w:firstRow="1" w:lastRow="0" w:firstColumn="1" w:lastColumn="0" w:noHBand="0" w:noVBand="1"/>
      </w:tblPr>
      <w:tblGrid>
        <w:gridCol w:w="113"/>
        <w:gridCol w:w="1052"/>
        <w:gridCol w:w="11"/>
        <w:gridCol w:w="4276"/>
        <w:gridCol w:w="538"/>
        <w:gridCol w:w="679"/>
        <w:gridCol w:w="817"/>
        <w:gridCol w:w="357"/>
        <w:gridCol w:w="802"/>
        <w:gridCol w:w="694"/>
        <w:gridCol w:w="516"/>
      </w:tblGrid>
      <w:tr w:rsidR="00090F7E" w:rsidRPr="00BB31D7" w14:paraId="72172B7A" w14:textId="77777777" w:rsidTr="00B919B4">
        <w:trPr>
          <w:trHeight w:val="240"/>
        </w:trPr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25C260" w14:textId="77777777" w:rsidR="00090F7E" w:rsidRPr="00BB31D7" w:rsidRDefault="00090F7E" w:rsidP="00AA1A9D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9ECD7E" w14:textId="6E08BBB2" w:rsidR="00090F7E" w:rsidRPr="00BB31D7" w:rsidRDefault="00090F7E" w:rsidP="00090F7E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3E34EA" w14:textId="619BDA0E" w:rsidR="00090F7E" w:rsidRPr="00BB31D7" w:rsidRDefault="00090F7E" w:rsidP="00090F7E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0BC30" w14:textId="68FC5CBE" w:rsidR="00090F7E" w:rsidRPr="00BB31D7" w:rsidRDefault="00090F7E" w:rsidP="00090F7E">
            <w:pPr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73C089" w14:textId="313E4E3A" w:rsidR="00090F7E" w:rsidRPr="00E95CB8" w:rsidRDefault="00090F7E" w:rsidP="00090F7E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E95CB8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 xml:space="preserve">                  </w:t>
            </w:r>
          </w:p>
          <w:p w14:paraId="75C06CB4" w14:textId="6D3A9362" w:rsidR="009B0E3F" w:rsidRPr="00E95CB8" w:rsidRDefault="00A44EF7" w:rsidP="00090F7E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E95CB8">
              <w:rPr>
                <w:rFonts w:ascii="Times New Roman Baltic" w:hAnsi="Times New Roman Baltic" w:cs="Calibri"/>
                <w:sz w:val="20"/>
                <w:szCs w:val="20"/>
              </w:rPr>
              <w:t>tūkst. eurų</w:t>
            </w:r>
          </w:p>
        </w:tc>
      </w:tr>
      <w:tr w:rsidR="00B919B4" w:rsidRPr="00B919B4" w14:paraId="13AB8322" w14:textId="77777777" w:rsidTr="00B919B4">
        <w:trPr>
          <w:gridBefore w:val="1"/>
          <w:gridAfter w:val="1"/>
          <w:wBefore w:w="113" w:type="dxa"/>
          <w:wAfter w:w="516" w:type="dxa"/>
          <w:trHeight w:val="117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C8BDD" w14:textId="29F97FAA" w:rsidR="00B919B4" w:rsidRPr="00B919B4" w:rsidRDefault="00B919B4" w:rsidP="00B91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>
              <w:t xml:space="preserve"> </w:t>
            </w:r>
            <w:r w:rsidRPr="00B919B4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Eil. Nr.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E8CA1" w14:textId="77777777" w:rsidR="00B919B4" w:rsidRPr="00B919B4" w:rsidRDefault="00B919B4" w:rsidP="00B919B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919B4">
              <w:rPr>
                <w:rFonts w:ascii="Arial" w:hAnsi="Arial" w:cs="Arial"/>
                <w:sz w:val="18"/>
                <w:szCs w:val="18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25D354" w14:textId="77777777" w:rsidR="00B919B4" w:rsidRPr="00B919B4" w:rsidRDefault="00B919B4" w:rsidP="00B919B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919B4">
              <w:rPr>
                <w:rFonts w:ascii="Arial" w:hAnsi="Arial" w:cs="Arial"/>
                <w:sz w:val="18"/>
                <w:szCs w:val="18"/>
                <w:lang w:eastAsia="lt-LT"/>
              </w:rPr>
              <w:t>Funkcinės klasifikacijos kodas</w:t>
            </w:r>
          </w:p>
        </w:tc>
        <w:tc>
          <w:tcPr>
            <w:tcW w:w="1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10292B5D" w14:textId="77777777" w:rsidR="00B919B4" w:rsidRPr="00B919B4" w:rsidRDefault="00B919B4" w:rsidP="00B919B4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919B4">
              <w:rPr>
                <w:rFonts w:ascii="Arial" w:hAnsi="Arial" w:cs="Arial"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14D34" w14:textId="77777777" w:rsidR="00B919B4" w:rsidRPr="00B919B4" w:rsidRDefault="00B919B4" w:rsidP="00B91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B919B4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iš jų: darbo užmokesčiui</w:t>
            </w:r>
          </w:p>
        </w:tc>
      </w:tr>
      <w:tr w:rsidR="00B919B4" w:rsidRPr="00B919B4" w14:paraId="501DE8A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26E84" w14:textId="77777777" w:rsidR="00B919B4" w:rsidRPr="00B919B4" w:rsidRDefault="00B919B4" w:rsidP="00B91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B919B4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9C83" w14:textId="77777777" w:rsidR="00B919B4" w:rsidRPr="00B919B4" w:rsidRDefault="00B919B4" w:rsidP="00B91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B919B4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2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F3044" w14:textId="77777777" w:rsidR="00B919B4" w:rsidRPr="00B919B4" w:rsidRDefault="00B919B4" w:rsidP="00B91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B919B4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3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BBA960" w14:textId="77777777" w:rsidR="00B919B4" w:rsidRPr="00B919B4" w:rsidRDefault="00B919B4" w:rsidP="00B91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B919B4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4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D8756" w14:textId="77777777" w:rsidR="00B919B4" w:rsidRPr="00B919B4" w:rsidRDefault="00B919B4" w:rsidP="00B919B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</w:pPr>
            <w:r w:rsidRPr="00B919B4">
              <w:rPr>
                <w:rFonts w:ascii="Calibri" w:hAnsi="Calibri" w:cs="Calibri"/>
                <w:color w:val="000000"/>
                <w:sz w:val="18"/>
                <w:szCs w:val="18"/>
                <w:lang w:eastAsia="lt-LT"/>
              </w:rPr>
              <w:t>5</w:t>
            </w:r>
          </w:p>
        </w:tc>
      </w:tr>
      <w:tr w:rsidR="00B919B4" w:rsidRPr="00B919B4" w14:paraId="0478257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4070C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428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3F14CD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,,Vaivorykštės" gimnazija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D437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105B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23,176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4CBF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0,176</w:t>
            </w:r>
          </w:p>
        </w:tc>
      </w:tr>
      <w:tr w:rsidR="00B919B4" w:rsidRPr="00B919B4" w14:paraId="2ECB865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42E7A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BECBA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F1B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E883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CA4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1FAC71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CB5A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02AF67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FB812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401C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23,176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6D80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0,176</w:t>
            </w:r>
          </w:p>
        </w:tc>
      </w:tr>
      <w:tr w:rsidR="00B919B4" w:rsidRPr="00B919B4" w14:paraId="4FD70A7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5172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A46CDF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AA6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059E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C6C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663CD8C" w14:textId="77777777" w:rsidTr="00B919B4">
        <w:trPr>
          <w:gridBefore w:val="1"/>
          <w:gridAfter w:val="1"/>
          <w:wBefore w:w="113" w:type="dxa"/>
          <w:wAfter w:w="516" w:type="dxa"/>
          <w:trHeight w:val="705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A73F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1.1.5.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EBB2C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F3990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0141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0,176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9AD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0,176</w:t>
            </w:r>
          </w:p>
        </w:tc>
      </w:tr>
      <w:tr w:rsidR="00B919B4" w:rsidRPr="00B919B4" w14:paraId="06AFFA9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14A7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034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 xml:space="preserve">Priekulės Ievos Simonaitytės gimnazija 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0EC1D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F1F61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209,256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960B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1,356</w:t>
            </w:r>
          </w:p>
        </w:tc>
      </w:tr>
      <w:tr w:rsidR="00B919B4" w:rsidRPr="00B919B4" w14:paraId="0CF26B95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E31F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00E9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CE810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F778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DF2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44A095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B15DE2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D419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8A1D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5BDD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209,256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2B9D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1,356</w:t>
            </w:r>
          </w:p>
        </w:tc>
      </w:tr>
      <w:tr w:rsidR="00B919B4" w:rsidRPr="00B919B4" w14:paraId="0A89989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5435C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2.1.1.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EF1F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B48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B551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207,9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B459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22D6733" w14:textId="77777777" w:rsidTr="00B919B4">
        <w:trPr>
          <w:gridBefore w:val="1"/>
          <w:gridAfter w:val="1"/>
          <w:wBefore w:w="113" w:type="dxa"/>
          <w:wAfter w:w="516" w:type="dxa"/>
          <w:trHeight w:val="73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AF671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2.1.6.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2CAD3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E8F4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AC7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1,356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F4B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1,356</w:t>
            </w:r>
          </w:p>
        </w:tc>
      </w:tr>
      <w:tr w:rsidR="00B919B4" w:rsidRPr="00B919B4" w14:paraId="3DDDFE9A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CBFD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147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Veiviržėnų Jurgio Šaulio gimnazija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30640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AA1A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6,012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942B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4,212</w:t>
            </w:r>
          </w:p>
        </w:tc>
      </w:tr>
      <w:tr w:rsidR="00B919B4" w:rsidRPr="00B919B4" w14:paraId="06238805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D30A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BD1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3B4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A1E0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E1F4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ADD3CF7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5E06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151F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3A53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369EE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6,012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98E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4,212</w:t>
            </w:r>
          </w:p>
        </w:tc>
      </w:tr>
      <w:tr w:rsidR="00B919B4" w:rsidRPr="00B919B4" w14:paraId="0BB1681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8BD4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15D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D037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BD4B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1F1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92FB35F" w14:textId="77777777" w:rsidTr="00B919B4">
        <w:trPr>
          <w:gridBefore w:val="1"/>
          <w:gridAfter w:val="1"/>
          <w:wBefore w:w="113" w:type="dxa"/>
          <w:wAfter w:w="516" w:type="dxa"/>
          <w:trHeight w:val="73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F2C65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AFFA35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8DB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02DE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4,212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D13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4,212</w:t>
            </w:r>
          </w:p>
        </w:tc>
      </w:tr>
      <w:tr w:rsidR="00B919B4" w:rsidRPr="00B919B4" w14:paraId="216C38DC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12A8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C09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Endriejavo pagrindinė mokykla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D74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420B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8C1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DE4073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E213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3E4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267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AD4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F3D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3AF6F5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4FAA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C62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3B1B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472B2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E21F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9006FA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0342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8F2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082A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52A7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B170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72C3CC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D4A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5.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B7A1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,,Kranto" pagrindinė mokykla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4E5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2C71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5,216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98AF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2,816</w:t>
            </w:r>
          </w:p>
        </w:tc>
      </w:tr>
      <w:tr w:rsidR="00B919B4" w:rsidRPr="00B919B4" w14:paraId="61B0278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56C6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C5C6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26D2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794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A76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967DCB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3AF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0167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A6E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7E27C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5,216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89B5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2,816</w:t>
            </w:r>
          </w:p>
        </w:tc>
      </w:tr>
      <w:tr w:rsidR="00B919B4" w:rsidRPr="00B919B4" w14:paraId="3D5DE32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2AE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5.1.1.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9B24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A61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432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2,4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181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484DCCC" w14:textId="77777777" w:rsidTr="00B919B4">
        <w:trPr>
          <w:gridBefore w:val="1"/>
          <w:gridAfter w:val="1"/>
          <w:wBefore w:w="113" w:type="dxa"/>
          <w:wAfter w:w="516" w:type="dxa"/>
          <w:trHeight w:val="780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42F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5.1.6.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D2BCBF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FBC0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C83A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2,816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358D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2,816</w:t>
            </w:r>
          </w:p>
        </w:tc>
      </w:tr>
      <w:tr w:rsidR="00B919B4" w:rsidRPr="00B919B4" w14:paraId="38410FCC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45A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7681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,,Minijos" progimnazija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145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59DF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17,232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9B0D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1,232</w:t>
            </w:r>
          </w:p>
        </w:tc>
      </w:tr>
      <w:tr w:rsidR="00B919B4" w:rsidRPr="00B919B4" w14:paraId="26A9E10F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E94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901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159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EAA5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310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DA13B5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D34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6.1.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5ABBA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E359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B2EE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17,232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6059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1,232</w:t>
            </w:r>
          </w:p>
        </w:tc>
      </w:tr>
      <w:tr w:rsidR="00B919B4" w:rsidRPr="00B919B4" w14:paraId="5BA3F86A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DEF3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6.1.1.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DC5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CB25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1B5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16,0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9F3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0C24382" w14:textId="77777777" w:rsidTr="00B919B4">
        <w:trPr>
          <w:gridBefore w:val="1"/>
          <w:gridAfter w:val="1"/>
          <w:wBefore w:w="113" w:type="dxa"/>
          <w:wAfter w:w="516" w:type="dxa"/>
          <w:trHeight w:val="70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DE8E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lastRenderedPageBreak/>
              <w:t>6.1.5.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5BC892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51C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C0E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1,232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FD9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1,232</w:t>
            </w:r>
          </w:p>
        </w:tc>
      </w:tr>
      <w:tr w:rsidR="00B919B4" w:rsidRPr="00B919B4" w14:paraId="3C94DBE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930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7.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9C50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Agluonėnų pagrindinė mokykla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0BBD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3C49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8234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16732A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428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C4D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4C58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6A5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8DA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363F8E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7CA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7.1.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83B7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CF89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7C42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FC06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622882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030C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7.1.1.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FB2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128D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8595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8,5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8DA1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D9EDFC3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3E8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8.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52B3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Dituvos pagrindinė mokykla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E8B0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ABBD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4,7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E389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9FAA64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17E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C200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7136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FE1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40D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E91A76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0AD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8.1.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EA6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F24F0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F0A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4,7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9B2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9DED87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BC2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8.1.1.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809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5A2FC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6DD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D30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783511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41EE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836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Dovilų pagrindinė mokykla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4D251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56DC7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9,056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4AE6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1,056</w:t>
            </w:r>
          </w:p>
        </w:tc>
      </w:tr>
      <w:tr w:rsidR="00B919B4" w:rsidRPr="00B919B4" w14:paraId="3843AA7A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C82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44E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34F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EED27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9E5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443DC6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E49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9.1.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09C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716A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999E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9,056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1F62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1,056</w:t>
            </w:r>
          </w:p>
        </w:tc>
      </w:tr>
      <w:tr w:rsidR="00B919B4" w:rsidRPr="00B919B4" w14:paraId="4E27878C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212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9.1.1.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996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1CD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497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8,0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30E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5BC83DE" w14:textId="77777777" w:rsidTr="00B919B4">
        <w:trPr>
          <w:gridBefore w:val="1"/>
          <w:gridAfter w:val="1"/>
          <w:wBefore w:w="113" w:type="dxa"/>
          <w:wAfter w:w="516" w:type="dxa"/>
          <w:trHeight w:val="70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F53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9.1.5.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D6A295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0E0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5C4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1,056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467B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1,056</w:t>
            </w:r>
          </w:p>
        </w:tc>
      </w:tr>
      <w:tr w:rsidR="00B919B4" w:rsidRPr="00B919B4" w14:paraId="14992B4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BD0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A10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Ketvergių pagrindinė mokykla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1BF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1385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4,228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BD04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0,828</w:t>
            </w:r>
          </w:p>
        </w:tc>
      </w:tr>
      <w:tr w:rsidR="00B919B4" w:rsidRPr="00B919B4" w14:paraId="7D571D7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212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BCC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7383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26E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571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E135AB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15D3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10.1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1761F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621E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177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4,228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28EF6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0,828</w:t>
            </w:r>
          </w:p>
        </w:tc>
      </w:tr>
      <w:tr w:rsidR="00B919B4" w:rsidRPr="00B919B4" w14:paraId="2D939E1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B24A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C0C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8A21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E186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3,4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664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1A9C0D7" w14:textId="77777777" w:rsidTr="00B919B4">
        <w:trPr>
          <w:gridBefore w:val="1"/>
          <w:gridAfter w:val="1"/>
          <w:wBefore w:w="113" w:type="dxa"/>
          <w:wAfter w:w="516" w:type="dxa"/>
          <w:trHeight w:val="69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DDC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DEE92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1C80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01C9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0,828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884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0,828</w:t>
            </w:r>
          </w:p>
        </w:tc>
      </w:tr>
      <w:tr w:rsidR="00B919B4" w:rsidRPr="00B919B4" w14:paraId="0789346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E90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5AD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Kretingalės pagrindinė mokykla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0541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64DD2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59,552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40DD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0,952</w:t>
            </w:r>
          </w:p>
        </w:tc>
      </w:tr>
      <w:tr w:rsidR="00B919B4" w:rsidRPr="00B919B4" w14:paraId="0465FBA7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3BC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8F7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CAA16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F05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594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04B7E3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3E1E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2EA9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CC87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A4DA8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59,552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1EE30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0,952</w:t>
            </w:r>
          </w:p>
        </w:tc>
      </w:tr>
      <w:tr w:rsidR="00B919B4" w:rsidRPr="00B919B4" w14:paraId="73CC91D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577C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11.1.1.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831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61AD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EC8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58,6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109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BB30DF3" w14:textId="77777777" w:rsidTr="00B919B4">
        <w:trPr>
          <w:gridBefore w:val="1"/>
          <w:gridAfter w:val="1"/>
          <w:wBefore w:w="113" w:type="dxa"/>
          <w:wAfter w:w="516" w:type="dxa"/>
          <w:trHeight w:val="705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FF6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11.1.5.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692C71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ABCB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86DE9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0,952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661C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0,952</w:t>
            </w:r>
          </w:p>
        </w:tc>
      </w:tr>
      <w:tr w:rsidR="00B919B4" w:rsidRPr="00B919B4" w14:paraId="505A1863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B159D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13.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92F4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Plikių Ievos Labutytės pagrindinė mokykla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B1C0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AEF5D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10,976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89BE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0,476</w:t>
            </w:r>
          </w:p>
        </w:tc>
      </w:tr>
      <w:tr w:rsidR="00B919B4" w:rsidRPr="00B919B4" w14:paraId="17652DE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6A0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57A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18C5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98B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2CF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BB245A5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100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13.1.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870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CAEB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4A87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10,976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D683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0,476</w:t>
            </w:r>
          </w:p>
        </w:tc>
      </w:tr>
      <w:tr w:rsidR="00B919B4" w:rsidRPr="00B919B4" w14:paraId="0B405D2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8D8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13.1.1.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466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5BCD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94A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10,5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819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CC103E8" w14:textId="77777777" w:rsidTr="00B919B4">
        <w:trPr>
          <w:gridBefore w:val="1"/>
          <w:gridAfter w:val="1"/>
          <w:wBefore w:w="113" w:type="dxa"/>
          <w:wAfter w:w="516" w:type="dxa"/>
          <w:trHeight w:val="70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EFE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13.1.5.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FA03A7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E0E0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1EEF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0,476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F0F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0,476</w:t>
            </w:r>
          </w:p>
        </w:tc>
      </w:tr>
      <w:tr w:rsidR="00B919B4" w:rsidRPr="00B919B4" w14:paraId="35E5AD6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F9C8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14.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625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Vėžaičių pagrindinė mokykla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F914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3AB4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46,248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B4FA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0,248</w:t>
            </w:r>
          </w:p>
        </w:tc>
      </w:tr>
      <w:tr w:rsidR="00B919B4" w:rsidRPr="00B919B4" w14:paraId="7700ED8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B59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0B2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673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B30E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F7B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83FF845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4748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88CD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F7C4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E522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46,248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61568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0,248</w:t>
            </w:r>
          </w:p>
        </w:tc>
      </w:tr>
      <w:tr w:rsidR="00B919B4" w:rsidRPr="00B919B4" w14:paraId="4CDEA55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43F7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8E3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F4CE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06E9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46,0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F2BC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F3C52A5" w14:textId="77777777" w:rsidTr="00B919B4">
        <w:trPr>
          <w:gridBefore w:val="1"/>
          <w:gridAfter w:val="1"/>
          <w:wBefore w:w="113" w:type="dxa"/>
          <w:wAfter w:w="516" w:type="dxa"/>
          <w:trHeight w:val="69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E73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4B4487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F28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58FF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0,248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FB6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0,248</w:t>
            </w:r>
          </w:p>
        </w:tc>
      </w:tr>
      <w:tr w:rsidR="00B919B4" w:rsidRPr="00B919B4" w14:paraId="2209992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4E9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20D95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proofErr w:type="spellStart"/>
            <w:r w:rsidRPr="00B919B4">
              <w:rPr>
                <w:b/>
                <w:bCs/>
                <w:sz w:val="18"/>
                <w:szCs w:val="18"/>
                <w:lang w:eastAsia="lt-LT"/>
              </w:rPr>
              <w:t>Slengių</w:t>
            </w:r>
            <w:proofErr w:type="spellEnd"/>
            <w:r w:rsidRPr="00B919B4">
              <w:rPr>
                <w:b/>
                <w:bCs/>
                <w:sz w:val="18"/>
                <w:szCs w:val="18"/>
                <w:lang w:eastAsia="lt-LT"/>
              </w:rPr>
              <w:t xml:space="preserve"> mokykla-daugiafunkcis centras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DF1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EB758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140,9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8F14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3867DD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516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776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463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BAD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059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A0503B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ECE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15.1.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82E2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E295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936BB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140,9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A484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1A8221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54C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15.1.1.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594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993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CBC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140,9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AA5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D7DB8D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0DAC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16.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8320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lopšelis-darželis ,,Ąžuoliukas"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1333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E2CF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00D5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F10F13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7C5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7DE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243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098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8A4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EDEF10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2EB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16.1.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F00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1693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4F8DD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330A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1C0263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1970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16.1.1.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8AB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62C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42D0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635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13E994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63657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17.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F69D7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lopšelis-darželis ,,Gintarėlis"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4CD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C0DD2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3,324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B231A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229BF35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03F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33BE0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B58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C10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CEA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8CD289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25BC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17.1.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4DC4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3BEE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41099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3,324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901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0AB7BAC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AA36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17.1.1.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DCD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EFB5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D72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3,2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02A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ACA0140" w14:textId="77777777" w:rsidTr="00B919B4">
        <w:trPr>
          <w:gridBefore w:val="1"/>
          <w:gridAfter w:val="1"/>
          <w:wBefore w:w="113" w:type="dxa"/>
          <w:wAfter w:w="516" w:type="dxa"/>
          <w:trHeight w:val="73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272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lastRenderedPageBreak/>
              <w:t>17.1.5.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991DD2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9D78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58D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1C3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238EC63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EDB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18.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238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lopšelis-darželis ,,Saulutė"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9C5A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D982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108,424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2665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3BD49A8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5DC9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BFBFE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447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39479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EC1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DFED5E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F53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18.1.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3613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F359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C98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108,424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7BA1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0DF0F32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1206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18.1.1.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608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766A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A893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108,3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97D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25318B3" w14:textId="77777777" w:rsidTr="00B919B4">
        <w:trPr>
          <w:gridBefore w:val="1"/>
          <w:gridAfter w:val="1"/>
          <w:wBefore w:w="113" w:type="dxa"/>
          <w:wAfter w:w="516" w:type="dxa"/>
          <w:trHeight w:val="70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66D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18.1.5.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F95CE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2ED29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C0F1E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CBA4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669C01C1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8E75BD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19.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BC79D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lopšelis-darželis ,,</w:t>
            </w:r>
            <w:proofErr w:type="spellStart"/>
            <w:r w:rsidRPr="00B919B4">
              <w:rPr>
                <w:b/>
                <w:bCs/>
                <w:sz w:val="18"/>
                <w:szCs w:val="18"/>
                <w:lang w:eastAsia="lt-LT"/>
              </w:rPr>
              <w:t>Naminukas</w:t>
            </w:r>
            <w:proofErr w:type="spellEnd"/>
            <w:r w:rsidRPr="00B919B4">
              <w:rPr>
                <w:b/>
                <w:bCs/>
                <w:sz w:val="18"/>
                <w:szCs w:val="18"/>
                <w:lang w:eastAsia="lt-LT"/>
              </w:rPr>
              <w:t>"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9B024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0B9B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8,572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05AA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0,372</w:t>
            </w:r>
          </w:p>
        </w:tc>
      </w:tr>
      <w:tr w:rsidR="00B919B4" w:rsidRPr="00B919B4" w14:paraId="6D9AE35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2F6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E6D9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CC4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8C0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AB2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94CAE9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BB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19.1.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78BC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822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469F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8,572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4436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0,372</w:t>
            </w:r>
          </w:p>
        </w:tc>
      </w:tr>
      <w:tr w:rsidR="00B919B4" w:rsidRPr="00B919B4" w14:paraId="57BCE375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B6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19.1.1.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4D6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17B2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F91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8,2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5AF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473109A" w14:textId="77777777" w:rsidTr="00B919B4">
        <w:trPr>
          <w:gridBefore w:val="1"/>
          <w:gridAfter w:val="1"/>
          <w:wBefore w:w="113" w:type="dxa"/>
          <w:wAfter w:w="516" w:type="dxa"/>
          <w:trHeight w:val="70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EEE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19.1.5.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D0B165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4B7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674B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0,372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71C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0,372</w:t>
            </w:r>
          </w:p>
        </w:tc>
      </w:tr>
      <w:tr w:rsidR="00B919B4" w:rsidRPr="00B919B4" w14:paraId="139480C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2D50CE3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20.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1D5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Priekulės vaikų lopšelis-darželis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8A8AB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94EE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0,124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5C9B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71D66D3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C027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87D6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EDF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F2A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977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7C72C8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D1E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9AB4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DB09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B49F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0,124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01520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4D50E46D" w14:textId="77777777" w:rsidTr="00B919B4">
        <w:trPr>
          <w:gridBefore w:val="1"/>
          <w:gridAfter w:val="1"/>
          <w:wBefore w:w="113" w:type="dxa"/>
          <w:wAfter w:w="516" w:type="dxa"/>
          <w:trHeight w:val="75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81A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20.1.5.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EE9D23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Iš jos: 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2DC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A12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278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0,124</w:t>
            </w:r>
          </w:p>
        </w:tc>
      </w:tr>
      <w:tr w:rsidR="00B919B4" w:rsidRPr="00B919B4" w14:paraId="02FB388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F6C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E737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muzikos mokykla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D084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DA86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FFC7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5C72F2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38F8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A9CE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1A6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CD35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5F8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4D12563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FF9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642D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C78D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B1E59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2A06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CBB93A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0E7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21.1.1.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103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90D6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0DF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DB7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275E865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B68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22.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F225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vaikų ir jaunimo laisvalaikio centras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4984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F8C9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16,7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41AD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05A9A6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391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1AD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7A7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C31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AC2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B5745F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3394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22.1.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AE3D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070A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034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16,7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23279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ACD7B6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2FD4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22.1.1.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492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EBF92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8278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16,7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E1B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11449D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032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23.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C0F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Klaipėdos rajono švietimo centras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913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9726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137,104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32F2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16,860</w:t>
            </w:r>
          </w:p>
        </w:tc>
      </w:tr>
      <w:tr w:rsidR="00B919B4" w:rsidRPr="00B919B4" w14:paraId="056065D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D72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804C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B372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BC19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E37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6C0362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AA5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23.1.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3003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C953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8C78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137,104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B7BA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16,860</w:t>
            </w:r>
          </w:p>
        </w:tc>
      </w:tr>
      <w:tr w:rsidR="00B919B4" w:rsidRPr="00B919B4" w14:paraId="42E103D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8ED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23.1.1.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BBC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7E5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B0FC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120,0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7901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0A41E55" w14:textId="77777777" w:rsidTr="00B919B4">
        <w:trPr>
          <w:gridBefore w:val="1"/>
          <w:gridAfter w:val="1"/>
          <w:wBefore w:w="113" w:type="dxa"/>
          <w:wAfter w:w="516" w:type="dxa"/>
          <w:trHeight w:val="69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247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23.1.3.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0DF1F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 xml:space="preserve"> suaugusių asmenų, atvykusių į LR iš Ukrainos dėl Rusijos Federacijos karinių veiksmų Ukrainoje, lietuvių kalbos mokymui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90F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11782" w14:textId="77777777" w:rsidR="00B919B4" w:rsidRPr="00B919B4" w:rsidRDefault="00B919B4" w:rsidP="00B919B4">
            <w:pPr>
              <w:jc w:val="right"/>
              <w:rPr>
                <w:sz w:val="20"/>
                <w:szCs w:val="20"/>
                <w:lang w:eastAsia="lt-LT"/>
              </w:rPr>
            </w:pPr>
            <w:r w:rsidRPr="00B919B4">
              <w:rPr>
                <w:sz w:val="20"/>
                <w:szCs w:val="20"/>
                <w:lang w:eastAsia="lt-LT"/>
              </w:rPr>
              <w:t>17,104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CBA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16,860</w:t>
            </w:r>
          </w:p>
        </w:tc>
      </w:tr>
      <w:tr w:rsidR="00B919B4" w:rsidRPr="00B919B4" w14:paraId="344F1187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2C6ED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26.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A5A870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Klaipėdos rajono turizmo informacijos centras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CB91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D75AF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885B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34BD3B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438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B89E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73AE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F97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95F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CF86F0F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C2C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26.1.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0D7DE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7A5C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FB08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330D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087C10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97D8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26.1.1.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46C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657D5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437A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FBF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6A9996A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03D75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A1E19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5C9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A70A3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FE3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3440B1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723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E7C6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767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B72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7AC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0C2848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538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5A41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707D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556F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5DFD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D3CB42F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41A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27.1.2.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D4FA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850C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F85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BF3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53C135A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952C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28.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8539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 xml:space="preserve">Gargždų socialinių paslaugų centras 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B41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EFFE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2,00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297F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ED699EC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47E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309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175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B34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C37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A2A804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EFF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28.1.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0B81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CF8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E5C11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2,00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DE13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7F8A742" w14:textId="77777777" w:rsidTr="00B919B4">
        <w:trPr>
          <w:gridBefore w:val="1"/>
          <w:gridAfter w:val="1"/>
          <w:wBefore w:w="113" w:type="dxa"/>
          <w:wAfter w:w="516" w:type="dxa"/>
          <w:trHeight w:val="289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8FE7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28.1.1.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C63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3C44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3B6D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2,00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7AE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64E1CB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7E8C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30.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862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 xml:space="preserve">Priekulės socialinių paslaugų centras 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FA2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D45F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0,021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418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5F4437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045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E96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062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4226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4BE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241537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292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30.1.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4AF77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3555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6D432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0,021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6599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5D65604" w14:textId="77777777" w:rsidTr="00B919B4">
        <w:trPr>
          <w:gridBefore w:val="1"/>
          <w:gridAfter w:val="1"/>
          <w:wBefore w:w="113" w:type="dxa"/>
          <w:wAfter w:w="516" w:type="dxa"/>
          <w:trHeight w:val="612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C78A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30.1.6.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DE9A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Iš jos: Dotacija socialinių paslaugų šakos kolektyvinėje sutartyje nustatytiems įsipareigojimams įgyvendinti (VBD) 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9619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2BBD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0,021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385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E2C1D6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EA215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32.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CD62D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Jono Lankučio viešoji biblioteka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27F5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6B0E8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4,248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D7205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B4218C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E93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BE2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53A3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49C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9F5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3CA97FD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DAFC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lastRenderedPageBreak/>
              <w:t>32.1.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E7B68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0B23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2D0F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4,248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6F25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5D204B5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58B9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32.1.1.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1E8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0D9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217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4,3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CAF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20B739F" w14:textId="77777777" w:rsidTr="00B919B4">
        <w:trPr>
          <w:gridBefore w:val="1"/>
          <w:gridAfter w:val="1"/>
          <w:wBefore w:w="113" w:type="dxa"/>
          <w:wAfter w:w="516" w:type="dxa"/>
          <w:trHeight w:val="518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B617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32.1.3.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686D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Dotacija savivaldybių viešosioms bibliotekoms dokumentams 2022 metais įsigyti (VBD)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FCEED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25EB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-0,052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8A62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203D6C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F76D9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34.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45B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Gargždų kultūros centras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3348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238B2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B37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D33B16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30FE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87B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0E3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8226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DB69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48C2897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91F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34.1.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4350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2879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7A451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82A7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2D13F4A" w14:textId="77777777" w:rsidTr="00B919B4">
        <w:trPr>
          <w:gridBefore w:val="1"/>
          <w:gridAfter w:val="1"/>
          <w:wBefore w:w="113" w:type="dxa"/>
          <w:wAfter w:w="516" w:type="dxa"/>
          <w:trHeight w:val="42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26A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34.1.1.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FA4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A04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07A2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C4E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C255E5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E48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36.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14E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Kretingalės kultūros centras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05A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13A2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0A6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14B44F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281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B119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EA4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8E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4CD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451FB81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C3C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36.1.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0491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D0B8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6D785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6D765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A6DD237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7E7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36.1.1.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C70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91A2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E1F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9CDE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FC4BBF3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66F0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37.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703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Priekulės kultūros centras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6318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5863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6,1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BA1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1252BEA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50F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E42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55C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9C5C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414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419D5F8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668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37.1.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5386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2AC0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EE556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6,1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E91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24E3E7C" w14:textId="77777777" w:rsidTr="00B919B4">
        <w:trPr>
          <w:gridBefore w:val="1"/>
          <w:gridAfter w:val="1"/>
          <w:wBefore w:w="113" w:type="dxa"/>
          <w:wAfter w:w="516" w:type="dxa"/>
          <w:trHeight w:val="312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45A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37.1.1.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4C6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8C331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5279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6,1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77D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BDED3E1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FEAB2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39.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8BBA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Vėžaičių kultūros centras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C28F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C076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26D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24E7D97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34D9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3339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0E7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AF5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7AC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8FB6EB3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B40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39.1.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BC797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C22C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9F569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BEC5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43FC576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887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39.1.1.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1DD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B9AB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3929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760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78EE79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198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40.</w:t>
            </w:r>
          </w:p>
        </w:tc>
        <w:tc>
          <w:tcPr>
            <w:tcW w:w="42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C46A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Sporto centras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893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C83BA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28,3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6FE0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707E3C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CE5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B49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447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6E7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8DA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FC2F73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5EA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40.1.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FA56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A9C2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93C4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28,3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9A66F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B2842C4" w14:textId="77777777" w:rsidTr="00B919B4">
        <w:trPr>
          <w:gridBefore w:val="1"/>
          <w:gridAfter w:val="1"/>
          <w:wBefore w:w="113" w:type="dxa"/>
          <w:wAfter w:w="516" w:type="dxa"/>
          <w:trHeight w:val="600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1CB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40.1.1.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58E3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FB73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741CF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28,3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8977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90660B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476C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43.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DB7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741C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09F8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1521,071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3C0D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63,296</w:t>
            </w:r>
          </w:p>
        </w:tc>
      </w:tr>
      <w:tr w:rsidR="00B919B4" w:rsidRPr="00B919B4" w14:paraId="0CD9BB3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1E5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A7D6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4F5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0A5D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3D0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3813B5C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0E58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779C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44C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885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272,724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AACD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B8750A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1DC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121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0DA5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E2E2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272,6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BB3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77EAAE5" w14:textId="77777777" w:rsidTr="00B919B4">
        <w:trPr>
          <w:gridBefore w:val="1"/>
          <w:gridAfter w:val="1"/>
          <w:wBefore w:w="113" w:type="dxa"/>
          <w:wAfter w:w="516" w:type="dxa"/>
          <w:trHeight w:val="72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D89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43.1.8.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D600F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B056C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089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0,124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EC4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A9FE8A4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E40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43.3.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2D18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E1ED47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846E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-400,0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15F3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903CF40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9B7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6084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08DEB7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F88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628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1B7DEE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ADE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43.3.2.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6671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ED8D9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729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-400,0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BBE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1C8B087" w14:textId="77777777" w:rsidTr="00B919B4">
        <w:trPr>
          <w:gridBefore w:val="1"/>
          <w:gridAfter w:val="1"/>
          <w:wBefore w:w="113" w:type="dxa"/>
          <w:wAfter w:w="516" w:type="dxa"/>
          <w:trHeight w:val="27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7C9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43.5.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8C897F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83ADA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96AFC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100,717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A096E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63,0</w:t>
            </w:r>
          </w:p>
        </w:tc>
      </w:tr>
      <w:tr w:rsidR="00B919B4" w:rsidRPr="00B919B4" w14:paraId="4B3A7D55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16B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451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BB8E2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DE2A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C33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5CBA087" w14:textId="77777777" w:rsidTr="00B919B4">
        <w:trPr>
          <w:gridBefore w:val="1"/>
          <w:gridAfter w:val="1"/>
          <w:wBefore w:w="113" w:type="dxa"/>
          <w:wAfter w:w="516" w:type="dxa"/>
          <w:trHeight w:val="22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09F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43.5.2.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6D5C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4D75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E5F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86,0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5D7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63,0</w:t>
            </w:r>
          </w:p>
        </w:tc>
      </w:tr>
      <w:tr w:rsidR="00B919B4" w:rsidRPr="00B919B4" w14:paraId="64A16425" w14:textId="77777777" w:rsidTr="00B919B4">
        <w:trPr>
          <w:gridBefore w:val="1"/>
          <w:gridAfter w:val="1"/>
          <w:wBefore w:w="113" w:type="dxa"/>
          <w:wAfter w:w="516" w:type="dxa"/>
          <w:trHeight w:val="252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566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43.5.8.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07A1E" w14:textId="77777777" w:rsidR="00B919B4" w:rsidRPr="00B919B4" w:rsidRDefault="00B919B4" w:rsidP="00B919B4">
            <w:pPr>
              <w:jc w:val="right"/>
              <w:rPr>
                <w:color w:val="000000"/>
                <w:sz w:val="18"/>
                <w:szCs w:val="18"/>
                <w:lang w:eastAsia="lt-LT"/>
              </w:rPr>
            </w:pPr>
            <w:r w:rsidRPr="00B919B4">
              <w:rPr>
                <w:color w:val="000000"/>
                <w:sz w:val="18"/>
                <w:szCs w:val="18"/>
                <w:lang w:eastAsia="lt-LT"/>
              </w:rPr>
              <w:t>Dotacija asmeninei pagalbai teikti ir administruoti (VBD)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912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B26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0,017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178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F116CB7" w14:textId="77777777" w:rsidTr="00B919B4">
        <w:trPr>
          <w:gridBefore w:val="1"/>
          <w:gridAfter w:val="1"/>
          <w:wBefore w:w="113" w:type="dxa"/>
          <w:wAfter w:w="516" w:type="dxa"/>
          <w:trHeight w:val="76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DD2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43.5.12.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0B2E1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Kompensacijos už būsto suteikimą užsieniečiams, pasitraukusiems iš Ukrainos dėl Rusijos Federacijos karinių veiksmų Ukrainoje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500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2B2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844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52BDE06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942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43.6.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476C2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BCBB1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D15A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1120,0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3BAA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85D11B8" w14:textId="77777777" w:rsidTr="00B919B4">
        <w:trPr>
          <w:gridBefore w:val="1"/>
          <w:gridAfter w:val="1"/>
          <w:wBefore w:w="113" w:type="dxa"/>
          <w:wAfter w:w="516" w:type="dxa"/>
          <w:trHeight w:val="1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49E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43.6.1.11.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AFF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453ACE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A5A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206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17DA2F8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94D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43.6.2.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C8A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98876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E96D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80A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0B763D6" w14:textId="77777777" w:rsidTr="00B919B4">
        <w:trPr>
          <w:gridBefore w:val="1"/>
          <w:gridAfter w:val="1"/>
          <w:wBefore w:w="113" w:type="dxa"/>
          <w:wAfter w:w="516" w:type="dxa"/>
          <w:trHeight w:val="323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DA5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43.6.8.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1F1B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65C7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3F8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1100,0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461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87134D1" w14:textId="77777777" w:rsidTr="00B919B4">
        <w:trPr>
          <w:gridBefore w:val="1"/>
          <w:gridAfter w:val="1"/>
          <w:wBefore w:w="113" w:type="dxa"/>
          <w:wAfter w:w="516" w:type="dxa"/>
          <w:trHeight w:val="49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D0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43.7.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CA2099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39A4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D1AEE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-11,3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C179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1DDC1B7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2B6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25427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436C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4566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389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C1320A5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6BC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43.7.1.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E3D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CFE6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A31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-11,3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8A5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0C1A873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D8292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43.8.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F23B2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206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01B7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217,7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9694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7C57619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6800D8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39B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9DEB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F1E6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E0D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7252410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5061A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43.8.1.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EB22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AF38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F4A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217,7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6C9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FCB916D" w14:textId="77777777" w:rsidTr="00B919B4">
        <w:trPr>
          <w:gridBefore w:val="1"/>
          <w:gridAfter w:val="1"/>
          <w:wBefore w:w="113" w:type="dxa"/>
          <w:wAfter w:w="516" w:type="dxa"/>
          <w:trHeight w:val="51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396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D8EC9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F9C04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1AEE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221,230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F57E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0,296</w:t>
            </w:r>
          </w:p>
        </w:tc>
      </w:tr>
      <w:tr w:rsidR="00B919B4" w:rsidRPr="00B919B4" w14:paraId="76E0F298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970D5D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891E9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326B6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9E32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B21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AF3A5F0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EC7B41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C95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195A9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C3E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208,974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356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B03F176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31AE05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DAB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ED9E90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D79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E7E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0FB1264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5341B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E6A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9CC68D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9CAF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208,974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507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1574D0B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FD576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D26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AB6881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EC9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1A8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981EC9C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33419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43.9.1.2.1.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FAB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679CFC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1E7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209,0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9DA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F8EA604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EF2B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43.9.1.2.2.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37D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  valstybinėms funkcijoms (VBD)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18B86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49C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-0,026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A6A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252694D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83D49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43.9.3.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CA8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678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C6E6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572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33C180C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9E806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43.9.4.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173B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B1346E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50F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0,025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F772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7AF75E2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3534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DEF1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D9C5E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92CF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E77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45B2966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4A14A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43.9.4.2.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05D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D3FC0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FE2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0,025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93D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957A96F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501D2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43.9.10.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092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77499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044A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-0,037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6D07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4309C4C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0C097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43.9.10.1.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4545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4E206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FE8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3A4A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ECC9B07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CC3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43.9.10.2.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FA4E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956DC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273C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-0,037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10A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4604865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64681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CAB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3FD8C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EFC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-0,032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DE8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F8E42A9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C6076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306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4B347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4FD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C57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3A919DF" w14:textId="77777777" w:rsidTr="00B919B4">
        <w:trPr>
          <w:gridBefore w:val="1"/>
          <w:gridAfter w:val="1"/>
          <w:wBefore w:w="113" w:type="dxa"/>
          <w:wAfter w:w="516" w:type="dxa"/>
          <w:trHeight w:val="30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A0399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43.9.11.4.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E3AC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Dotacija asmeninei pagalbai teikti ir administruoti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B1FE46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816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-0,032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E1D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17E2713" w14:textId="77777777" w:rsidTr="00B919B4">
        <w:trPr>
          <w:gridBefore w:val="1"/>
          <w:gridAfter w:val="1"/>
          <w:wBefore w:w="113" w:type="dxa"/>
          <w:wAfter w:w="516" w:type="dxa"/>
          <w:trHeight w:val="75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526A4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43.9.11.7.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355B2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Kompensacijų už būsto suteikimą užsieniečiams, pasitraukusiems iš Ukrainos dėl Rusijos Federacijos karinių veiksmų Ukrainoje administravimas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BB60D6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BD0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73DE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0,296</w:t>
            </w:r>
          </w:p>
        </w:tc>
      </w:tr>
      <w:tr w:rsidR="00B919B4" w:rsidRPr="00B919B4" w14:paraId="46881A72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D62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</w:t>
            </w:r>
          </w:p>
        </w:tc>
        <w:tc>
          <w:tcPr>
            <w:tcW w:w="42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40C1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262D" w14:textId="77777777" w:rsidR="00B919B4" w:rsidRPr="00B919B4" w:rsidRDefault="00B919B4" w:rsidP="00B919B4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03BC7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2425,240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21A4E" w14:textId="77777777" w:rsidR="00B919B4" w:rsidRPr="00B919B4" w:rsidRDefault="00B919B4" w:rsidP="00B919B4">
            <w:pPr>
              <w:jc w:val="right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94,252</w:t>
            </w:r>
          </w:p>
        </w:tc>
      </w:tr>
      <w:tr w:rsidR="00B919B4" w:rsidRPr="00B919B4" w14:paraId="771E5A5A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67D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C0E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4C71" w14:textId="77777777" w:rsidR="00B919B4" w:rsidRPr="00B919B4" w:rsidRDefault="00B919B4" w:rsidP="00B919B4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53B7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6B80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367BCA3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13E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2DD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624B0" w14:textId="77777777" w:rsidR="00B919B4" w:rsidRPr="00B919B4" w:rsidRDefault="00B919B4" w:rsidP="00B919B4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772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1261,0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955A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63,0</w:t>
            </w:r>
          </w:p>
        </w:tc>
      </w:tr>
      <w:tr w:rsidR="00B919B4" w:rsidRPr="00B919B4" w14:paraId="0F4049CB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927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44.3.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B52C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09BE" w14:textId="77777777" w:rsidR="00B919B4" w:rsidRPr="00B919B4" w:rsidRDefault="00B919B4" w:rsidP="00B919B4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6894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17,962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C442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1BFB6E6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BA35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44.9.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71E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9BF0" w14:textId="77777777" w:rsidR="00B919B4" w:rsidRPr="00B919B4" w:rsidRDefault="00B919B4" w:rsidP="00B919B4">
            <w:pPr>
              <w:jc w:val="center"/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364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1100,0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E37C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AE56ADC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85FF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44.16.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6220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Dotacija savivaldybių viešosioms bibliotekoms dokumentams 2022 metais įsigyti (VBD)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35EB4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4C6C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-0,052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B952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8613CF2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392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44.21.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BF6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Dotacija asmeninei pagalbai teikti ir administruoti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E70D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CDE4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-0,015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8E7C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5B957C1" w14:textId="77777777" w:rsidTr="00B919B4">
        <w:trPr>
          <w:gridBefore w:val="1"/>
          <w:gridAfter w:val="1"/>
          <w:wBefore w:w="113" w:type="dxa"/>
          <w:wAfter w:w="516" w:type="dxa"/>
          <w:trHeight w:val="518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6D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44.26.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B0A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Dotacija socialinių paslaugų šakos kolektyvinėje sutartyje nustatytiems įsipareigojimams įgyvendinti (VBD) 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EFD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A8CF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0,021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D87A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96CBA55" w14:textId="77777777" w:rsidTr="00B919B4">
        <w:trPr>
          <w:gridBefore w:val="1"/>
          <w:gridAfter w:val="1"/>
          <w:wBefore w:w="113" w:type="dxa"/>
          <w:wAfter w:w="516" w:type="dxa"/>
          <w:trHeight w:val="72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2B0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44.29.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69F6D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FF2C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2E5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14,220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FE83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14,096</w:t>
            </w:r>
          </w:p>
        </w:tc>
      </w:tr>
      <w:tr w:rsidR="00B919B4" w:rsidRPr="00B919B4" w14:paraId="6F4A9E35" w14:textId="77777777" w:rsidTr="00B919B4">
        <w:trPr>
          <w:gridBefore w:val="1"/>
          <w:gridAfter w:val="1"/>
          <w:wBefore w:w="113" w:type="dxa"/>
          <w:wAfter w:w="516" w:type="dxa"/>
          <w:trHeight w:val="803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530B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44.30.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9B7EAE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Suaugusių asmenų, atvykusių į LR iš Ukrainos dėl Rusijos Federacijos karinių veiksmų Ukrainoje, lietuvių kalbos mokymui (VBD(UK))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9FA4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44CE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17,104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6997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16,860</w:t>
            </w:r>
          </w:p>
        </w:tc>
      </w:tr>
      <w:tr w:rsidR="00B919B4" w:rsidRPr="00B919B4" w14:paraId="7FE2FF0D" w14:textId="77777777" w:rsidTr="00B919B4">
        <w:trPr>
          <w:gridBefore w:val="1"/>
          <w:gridAfter w:val="1"/>
          <w:wBefore w:w="113" w:type="dxa"/>
          <w:wAfter w:w="516" w:type="dxa"/>
          <w:trHeight w:val="750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43CA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44.31.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6E38C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Kompensacijos už būsto suteikimą užsieniečiams, pasitraukusiems iš Ukrainos dėl Rusijos Federacijos karinių veiksmų Ukrainoje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63B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39A3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EEA6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0,296</w:t>
            </w:r>
          </w:p>
        </w:tc>
      </w:tr>
      <w:tr w:rsidR="00B919B4" w:rsidRPr="00B919B4" w14:paraId="156AEAA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982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BE80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31A1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6D45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DCC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BF4DDFF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AD6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88B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7EDB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9D3B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1109,224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BC13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30,956</w:t>
            </w:r>
          </w:p>
        </w:tc>
      </w:tr>
      <w:tr w:rsidR="00B919B4" w:rsidRPr="00B919B4" w14:paraId="4C0A051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693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13D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BCB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7159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1CF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BC67E9D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394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45.1.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0E8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7AA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8E4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1077,900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926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A7BE38B" w14:textId="77777777" w:rsidTr="00B919B4">
        <w:trPr>
          <w:gridBefore w:val="1"/>
          <w:gridAfter w:val="1"/>
          <w:wBefore w:w="113" w:type="dxa"/>
          <w:wAfter w:w="516" w:type="dxa"/>
          <w:trHeight w:val="70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0BA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45.10.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0BFFE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Vaikų, atvykusių į LR iš Ukrainos dėl Rusijos Federacijos karinių veiksmų Ukrainoje, ugdymui ir pavėžėjimui į mokyklą ir atgal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824C8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E243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14,220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328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14,096</w:t>
            </w:r>
          </w:p>
        </w:tc>
      </w:tr>
      <w:tr w:rsidR="00B919B4" w:rsidRPr="00B919B4" w14:paraId="14A7D009" w14:textId="77777777" w:rsidTr="00B919B4">
        <w:trPr>
          <w:gridBefore w:val="1"/>
          <w:gridAfter w:val="1"/>
          <w:wBefore w:w="113" w:type="dxa"/>
          <w:wAfter w:w="516" w:type="dxa"/>
          <w:trHeight w:val="803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336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45.11.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28D9A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Suaugusių asmenų, atvykusių į LR iš Ukrainos dėl Rusijos Federacijos karinių veiksmų Ukrainoje, lietuvių kalbos mokymui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9F1ED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F0C6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17,104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8D4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16,860</w:t>
            </w:r>
          </w:p>
        </w:tc>
      </w:tr>
      <w:tr w:rsidR="00B919B4" w:rsidRPr="00B919B4" w14:paraId="7C08783D" w14:textId="77777777" w:rsidTr="00B919B4">
        <w:trPr>
          <w:gridBefore w:val="1"/>
          <w:gridAfter w:val="1"/>
          <w:wBefore w:w="113" w:type="dxa"/>
          <w:wAfter w:w="516" w:type="dxa"/>
          <w:trHeight w:val="27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AAD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46.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7A84BF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36549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697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4900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5CD972D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A3E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F7B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227B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8B913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0F96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75A3BEC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654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46.1.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92222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57DE7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BB5D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2E4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</w:t>
            </w:r>
          </w:p>
        </w:tc>
      </w:tr>
      <w:tr w:rsidR="00B919B4" w:rsidRPr="00B919B4" w14:paraId="022B84A3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98B1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368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0F7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39E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1B2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93646E2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1B4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46.1.1.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F909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F63B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4F53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6F1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</w:t>
            </w:r>
          </w:p>
        </w:tc>
      </w:tr>
      <w:tr w:rsidR="00B919B4" w:rsidRPr="00B919B4" w14:paraId="583050B5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317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0C4E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39F743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8089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-400,0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CE46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</w:tr>
      <w:tr w:rsidR="00B919B4" w:rsidRPr="00B919B4" w14:paraId="577F8D0A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249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AF56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5B35D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DF492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C28A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832DE6C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AFD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CAEF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E6080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E6F7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-400,0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5B2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</w:t>
            </w:r>
          </w:p>
        </w:tc>
      </w:tr>
      <w:tr w:rsidR="00B919B4" w:rsidRPr="00B919B4" w14:paraId="3E9EAE5D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C27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BC1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2C2B79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CA37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C6C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2185F45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F91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47.1.1.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5A0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 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650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F81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-400,0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2F3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</w:t>
            </w:r>
          </w:p>
        </w:tc>
      </w:tr>
      <w:tr w:rsidR="00B919B4" w:rsidRPr="00B919B4" w14:paraId="46D142E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B16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C139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DB6FA4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6A871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8C3EE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0,0</w:t>
            </w:r>
          </w:p>
        </w:tc>
      </w:tr>
      <w:tr w:rsidR="00B919B4" w:rsidRPr="00B919B4" w14:paraId="3F0AB048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54C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3CF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E10A00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9146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D3D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A5675BE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A2A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48.2.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D5F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 valstybinėms funkcijoms (VBD)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15A8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6BF5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9F3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2DA7664" w14:textId="77777777" w:rsidTr="00B919B4">
        <w:trPr>
          <w:gridBefore w:val="1"/>
          <w:gridAfter w:val="1"/>
          <w:wBefore w:w="113" w:type="dxa"/>
          <w:wAfter w:w="516" w:type="dxa"/>
          <w:trHeight w:val="263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FCA6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56741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5. Socialinės apsaugos ir NVO politikos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C6F02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88D5E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102,738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30A2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63,0</w:t>
            </w:r>
          </w:p>
        </w:tc>
      </w:tr>
      <w:tr w:rsidR="00B919B4" w:rsidRPr="00B919B4" w14:paraId="65D523B8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B55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A53A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DBD600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1B6D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FC7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C940C97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41A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B8E83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E7388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F72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102,738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5D2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63,0</w:t>
            </w:r>
          </w:p>
        </w:tc>
      </w:tr>
      <w:tr w:rsidR="00B919B4" w:rsidRPr="00B919B4" w14:paraId="4B54EEE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F21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4D1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05CC7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2912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6D4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2BA0C3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9B1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49.1.1.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FB20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0D314D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156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88,0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5C9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63,0</w:t>
            </w:r>
          </w:p>
        </w:tc>
      </w:tr>
      <w:tr w:rsidR="00B919B4" w:rsidRPr="00B919B4" w14:paraId="35A16D3C" w14:textId="77777777" w:rsidTr="00B919B4">
        <w:trPr>
          <w:gridBefore w:val="1"/>
          <w:gridAfter w:val="1"/>
          <w:wBefore w:w="113" w:type="dxa"/>
          <w:wAfter w:w="516" w:type="dxa"/>
          <w:trHeight w:val="252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057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49.1.9.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4EF7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Dotacija asmeninei pagalbai teikti ir administruoti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3DC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140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0,017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249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5A8E25E" w14:textId="77777777" w:rsidTr="00B919B4">
        <w:trPr>
          <w:gridBefore w:val="1"/>
          <w:gridAfter w:val="1"/>
          <w:wBefore w:w="113" w:type="dxa"/>
          <w:wAfter w:w="516" w:type="dxa"/>
          <w:trHeight w:val="492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543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49.1.13.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47FE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Dotacija socialinių paslaugų šakos kolektyvinėje sutartyje nustatytiems įsipareigojimams įgyvendinti (VBD) 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8F4C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09E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0,021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FFE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F4A7AA1" w14:textId="77777777" w:rsidTr="00B919B4">
        <w:trPr>
          <w:gridBefore w:val="1"/>
          <w:gridAfter w:val="1"/>
          <w:wBefore w:w="113" w:type="dxa"/>
          <w:wAfter w:w="516" w:type="dxa"/>
          <w:trHeight w:val="76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FD9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49.1.16.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EB5EB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Kompensacijos už būsto suteikimą užsieniečiams, pasitraukusiems iš Ukrainos dėl Rusijos Federacijos karinių veiksmų Ukrainoje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5EDA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A440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14,7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BB3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CBB922C" w14:textId="77777777" w:rsidTr="00B919B4">
        <w:trPr>
          <w:gridBefore w:val="1"/>
          <w:gridAfter w:val="1"/>
          <w:wBefore w:w="113" w:type="dxa"/>
          <w:wAfter w:w="516" w:type="dxa"/>
          <w:trHeight w:val="45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49E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50.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40854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50427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3127F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1120,0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5341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0B7229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664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449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116C0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5B54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791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C2B6FA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FB8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50.2.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7F5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B139FF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ABC1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722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64A10D0" w14:textId="77777777" w:rsidTr="00B919B4">
        <w:trPr>
          <w:gridBefore w:val="1"/>
          <w:gridAfter w:val="1"/>
          <w:wBefore w:w="113" w:type="dxa"/>
          <w:wAfter w:w="516" w:type="dxa"/>
          <w:trHeight w:val="323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3A1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50.8.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EA26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lėšos už paslaugas ir nuomą (S)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F9EE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5DA21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1100,0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0672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37729FA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EDC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4D80F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9448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9061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7,048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CDC1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BB042D3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20C8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4D1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45D97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75094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3F1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E0964E5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80F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E47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CD4CB4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45F3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7,1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EEC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B55C743" w14:textId="77777777" w:rsidTr="00B919B4">
        <w:trPr>
          <w:gridBefore w:val="1"/>
          <w:gridAfter w:val="1"/>
          <w:wBefore w:w="113" w:type="dxa"/>
          <w:wAfter w:w="516" w:type="dxa"/>
          <w:trHeight w:val="469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70C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51.5.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A4002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Dotacija savivaldybių viešosioms bibliotekoms dokumentams 2022 metais įsigyti (VBD)</w:t>
            </w:r>
          </w:p>
        </w:tc>
        <w:tc>
          <w:tcPr>
            <w:tcW w:w="12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9AE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703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-0,052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642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34F73AA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328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23A91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8DA35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12D0F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246,0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5F1A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78FFCFA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071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D2E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ACD86E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D3DF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7D8A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731DFF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C90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52.1.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4F2F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993336" w14:textId="77777777" w:rsidR="00B919B4" w:rsidRPr="00B919B4" w:rsidRDefault="00B919B4" w:rsidP="00B919B4">
            <w:pPr>
              <w:jc w:val="center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7DC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246,0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08F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177F9A7" w14:textId="77777777" w:rsidTr="00B919B4">
        <w:trPr>
          <w:gridBefore w:val="1"/>
          <w:gridAfter w:val="1"/>
          <w:wBefore w:w="113" w:type="dxa"/>
          <w:wAfter w:w="516" w:type="dxa"/>
          <w:trHeight w:val="48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6A3C4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7746B" w14:textId="77777777" w:rsidR="00B919B4" w:rsidRPr="00B919B4" w:rsidRDefault="00B919B4" w:rsidP="00B919B4">
            <w:pPr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59F3A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26A4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221,230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1F8B" w14:textId="77777777" w:rsidR="00B919B4" w:rsidRPr="00B919B4" w:rsidRDefault="00B919B4" w:rsidP="00B919B4">
            <w:pPr>
              <w:jc w:val="right"/>
              <w:rPr>
                <w:i/>
                <w:iCs/>
                <w:sz w:val="18"/>
                <w:szCs w:val="18"/>
                <w:lang w:eastAsia="lt-LT"/>
              </w:rPr>
            </w:pPr>
            <w:r w:rsidRPr="00B919B4">
              <w:rPr>
                <w:i/>
                <w:iCs/>
                <w:sz w:val="18"/>
                <w:szCs w:val="18"/>
                <w:lang w:eastAsia="lt-LT"/>
              </w:rPr>
              <w:t>0,296</w:t>
            </w:r>
          </w:p>
        </w:tc>
      </w:tr>
      <w:tr w:rsidR="00B919B4" w:rsidRPr="00B919B4" w14:paraId="1ABDDE3A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539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F714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08E8CB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68DF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048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EEC134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3247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01C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A04EF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2421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208,974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E09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F188807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14C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5C7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FF9F06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44F79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9817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3EB502A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32C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53.1.2.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06DD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753A0E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08E6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208,974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22E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0FB768C3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16F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45BE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D6A74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9DB93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84C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3A0997F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C999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53.1.2.1.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B45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98666C" w14:textId="77777777" w:rsidR="00B919B4" w:rsidRPr="00B919B4" w:rsidRDefault="00B919B4" w:rsidP="00B919B4">
            <w:pPr>
              <w:rPr>
                <w:b/>
                <w:bCs/>
                <w:sz w:val="18"/>
                <w:szCs w:val="18"/>
                <w:lang w:eastAsia="lt-LT"/>
              </w:rPr>
            </w:pPr>
            <w:r w:rsidRPr="00B919B4">
              <w:rPr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E02C4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209,0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089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514AAC30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D7FE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53.1.2.2.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371B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 xml:space="preserve">  valstybinėms funkcijoms (VBD)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9EC226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269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-0,026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23CA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9542D29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82E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53.3.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C7F8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BF30F6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2C3A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854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2D9C00AB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653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0D2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1A7C0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4800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F0A0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F0A1493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7217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53.3.1.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D19F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savivaldybės lėšos (SB)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C97E80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E81E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84CB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37FBB97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010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53.4.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2BA9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BCC75E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13E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0,025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511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89871CF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80B4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1BC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620AFCE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5E1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81DB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63A6065C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52EFD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53.4.2.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8A6B5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B05B2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A223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0,025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F0C1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1686EA4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EE6F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53.9.2.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638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valstybinei funkcijai (VBD)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F645C5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84B7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-0,037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148F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120C92A2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69685C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53.10.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890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F5E7AB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7212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-0,032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0C8E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3B51C96A" w14:textId="77777777" w:rsidTr="00B919B4">
        <w:trPr>
          <w:gridBefore w:val="1"/>
          <w:gridAfter w:val="1"/>
          <w:wBefore w:w="113" w:type="dxa"/>
          <w:wAfter w:w="516" w:type="dxa"/>
          <w:trHeight w:val="255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20BD3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428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4F41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953E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4584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C42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77ACF2F5" w14:textId="77777777" w:rsidTr="00B919B4">
        <w:trPr>
          <w:gridBefore w:val="1"/>
          <w:gridAfter w:val="1"/>
          <w:wBefore w:w="113" w:type="dxa"/>
          <w:wAfter w:w="516" w:type="dxa"/>
          <w:trHeight w:val="24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C3E5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53.10.4.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0009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Dotacija asmeninei pagalbai teikti ir administruoti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D42108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313C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-0,032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920D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 </w:t>
            </w:r>
          </w:p>
        </w:tc>
      </w:tr>
      <w:tr w:rsidR="00B919B4" w:rsidRPr="00B919B4" w14:paraId="41324E37" w14:textId="77777777" w:rsidTr="00B919B4">
        <w:trPr>
          <w:gridBefore w:val="1"/>
          <w:gridAfter w:val="1"/>
          <w:wBefore w:w="113" w:type="dxa"/>
          <w:wAfter w:w="516" w:type="dxa"/>
          <w:trHeight w:val="720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F192F8" w14:textId="77777777" w:rsidR="00B919B4" w:rsidRPr="00B919B4" w:rsidRDefault="00B919B4" w:rsidP="00B919B4">
            <w:pPr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53.10.7.</w:t>
            </w:r>
          </w:p>
        </w:tc>
        <w:tc>
          <w:tcPr>
            <w:tcW w:w="42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01893" w14:textId="77777777" w:rsidR="00B919B4" w:rsidRPr="00B919B4" w:rsidRDefault="00B919B4" w:rsidP="00B919B4">
            <w:pPr>
              <w:jc w:val="right"/>
              <w:rPr>
                <w:color w:val="444444"/>
                <w:sz w:val="18"/>
                <w:szCs w:val="18"/>
                <w:lang w:eastAsia="lt-LT"/>
              </w:rPr>
            </w:pPr>
            <w:r w:rsidRPr="00B919B4">
              <w:rPr>
                <w:color w:val="444444"/>
                <w:sz w:val="18"/>
                <w:szCs w:val="18"/>
                <w:lang w:eastAsia="lt-LT"/>
              </w:rPr>
              <w:t>Kompensacijų už būsto suteikimą užsieniečiams, pasitraukusiems iš Ukrainos dėl Rusijos Federacijos karinių veiksmų Ukrainoje administravimas (VBD(UK))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B8922" w14:textId="77777777" w:rsidR="00B919B4" w:rsidRPr="00B919B4" w:rsidRDefault="00B919B4" w:rsidP="00B919B4">
            <w:pPr>
              <w:jc w:val="center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8AD0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0,300</w:t>
            </w:r>
          </w:p>
        </w:tc>
        <w:tc>
          <w:tcPr>
            <w:tcW w:w="14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B610" w14:textId="77777777" w:rsidR="00B919B4" w:rsidRPr="00B919B4" w:rsidRDefault="00B919B4" w:rsidP="00B919B4">
            <w:pPr>
              <w:jc w:val="right"/>
              <w:rPr>
                <w:sz w:val="18"/>
                <w:szCs w:val="18"/>
                <w:lang w:eastAsia="lt-LT"/>
              </w:rPr>
            </w:pPr>
            <w:r w:rsidRPr="00B919B4">
              <w:rPr>
                <w:sz w:val="18"/>
                <w:szCs w:val="18"/>
                <w:lang w:eastAsia="lt-LT"/>
              </w:rPr>
              <w:t>0,296</w:t>
            </w:r>
          </w:p>
        </w:tc>
      </w:tr>
    </w:tbl>
    <w:p w14:paraId="7053C80D" w14:textId="76D30EC9" w:rsidR="00092C4C" w:rsidRDefault="00092C4C" w:rsidP="0066621D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6C05C753" w14:textId="77777777" w:rsidR="00092C4C" w:rsidRDefault="00092C4C" w:rsidP="0066621D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45EE1515" w14:textId="77777777" w:rsidR="00092C4C" w:rsidRDefault="00092C4C" w:rsidP="0066621D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14:paraId="15CD3A17" w14:textId="34BCB164" w:rsidR="00485C92" w:rsidRDefault="009B0E3F" w:rsidP="0066621D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  <w:r>
        <w:t xml:space="preserve">          </w:t>
      </w:r>
    </w:p>
    <w:p w14:paraId="4A8C70C1" w14:textId="048C4F5C" w:rsidR="0066621D" w:rsidRDefault="009B0E3F" w:rsidP="0066621D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  <w:r>
        <w:t xml:space="preserve">   3.</w:t>
      </w:r>
      <w:r w:rsidR="001E454B">
        <w:t>5</w:t>
      </w:r>
      <w:r>
        <w:t xml:space="preserve">.  </w:t>
      </w:r>
      <w:r w:rsidR="001E454B">
        <w:t>6</w:t>
      </w:r>
      <w:r>
        <w:t xml:space="preserve"> priedą:</w:t>
      </w: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960"/>
        <w:gridCol w:w="5380"/>
        <w:gridCol w:w="1106"/>
        <w:gridCol w:w="1720"/>
      </w:tblGrid>
      <w:tr w:rsidR="009B0E3F" w14:paraId="66DE23CA" w14:textId="77777777" w:rsidTr="009B0E3F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A43B" w14:textId="77777777" w:rsidR="009B0E3F" w:rsidRDefault="009B0E3F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0152C" w14:textId="77777777" w:rsidR="009B0E3F" w:rsidRDefault="009B0E3F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8F322" w14:textId="77777777" w:rsidR="009B0E3F" w:rsidRDefault="009B0E3F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141107" w14:textId="77777777" w:rsidR="009B0E3F" w:rsidRPr="00CA64F9" w:rsidRDefault="009B0E3F">
            <w:pPr>
              <w:jc w:val="right"/>
              <w:rPr>
                <w:sz w:val="20"/>
                <w:szCs w:val="20"/>
              </w:rPr>
            </w:pPr>
            <w:r w:rsidRPr="00CA64F9">
              <w:rPr>
                <w:sz w:val="20"/>
                <w:szCs w:val="20"/>
              </w:rPr>
              <w:t>tūkst. eurų</w:t>
            </w:r>
          </w:p>
        </w:tc>
      </w:tr>
      <w:tr w:rsidR="009B0E3F" w14:paraId="2D471B3E" w14:textId="77777777" w:rsidTr="009B0E3F">
        <w:trPr>
          <w:trHeight w:val="14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FEBF3" w14:textId="77777777" w:rsidR="009B0E3F" w:rsidRDefault="009B0E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BB4E0" w14:textId="77777777" w:rsidR="009B0E3F" w:rsidRDefault="009B0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Asignavimų valdytojo pavadinimas, programos numeris ir pavadinimas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C8EC" w14:textId="77777777" w:rsidR="009B0E3F" w:rsidRDefault="009B0E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Funkcinės klasifikacijos kodas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CD83" w14:textId="77777777" w:rsidR="009B0E3F" w:rsidRDefault="009B0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viso:</w:t>
            </w:r>
          </w:p>
        </w:tc>
      </w:tr>
      <w:tr w:rsidR="009B0E3F" w14:paraId="79E01F9D" w14:textId="77777777" w:rsidTr="009B0E3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CEEB8" w14:textId="77777777" w:rsidR="009B0E3F" w:rsidRDefault="009B0E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D079" w14:textId="77777777" w:rsidR="009B0E3F" w:rsidRDefault="009B0E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A4AC" w14:textId="77777777" w:rsidR="009B0E3F" w:rsidRDefault="009B0E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37EC" w14:textId="77777777" w:rsidR="009B0E3F" w:rsidRDefault="009B0E3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9B0E3F" w14:paraId="0034EBF9" w14:textId="77777777" w:rsidTr="009B0E3F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29C3CC" w14:textId="77777777" w:rsidR="009B0E3F" w:rsidRDefault="009B0E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2308" w14:textId="77777777" w:rsidR="009B0E3F" w:rsidRDefault="009B0E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Savivaldybės administracija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AD0B" w14:textId="77777777" w:rsidR="009B0E3F" w:rsidRDefault="009B0E3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E84F3F" w14:textId="77777777" w:rsidR="009B0E3F" w:rsidRDefault="009B0E3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9B0E3F" w14:paraId="4787EB10" w14:textId="77777777" w:rsidTr="009B0E3F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4D58E5" w14:textId="77777777" w:rsidR="009B0E3F" w:rsidRDefault="009B0E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0DD3" w14:textId="77777777" w:rsidR="009B0E3F" w:rsidRDefault="009B0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jų: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4E8F" w14:textId="77777777" w:rsidR="009B0E3F" w:rsidRDefault="009B0E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2D7256" w14:textId="77777777" w:rsidR="009B0E3F" w:rsidRDefault="009B0E3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B0E3F" w14:paraId="6906267C" w14:textId="77777777" w:rsidTr="009B0E3F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51A9E4" w14:textId="77777777" w:rsidR="009B0E3F" w:rsidRDefault="009B0E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7669" w14:textId="77777777" w:rsidR="009B0E3F" w:rsidRDefault="009B0E3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3. Aplinkos apsaugos programa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C9E40CE" w14:textId="77777777" w:rsidR="009B0E3F" w:rsidRDefault="009B0E3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05.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29148C" w14:textId="77777777" w:rsidR="009B0E3F" w:rsidRDefault="009B0E3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400,0</w:t>
            </w:r>
          </w:p>
        </w:tc>
      </w:tr>
      <w:tr w:rsidR="009B0E3F" w14:paraId="584E5D81" w14:textId="77777777" w:rsidTr="009B0E3F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FF44E8" w14:textId="77777777" w:rsidR="009B0E3F" w:rsidRDefault="009B0E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3344C" w14:textId="77777777" w:rsidR="009B0E3F" w:rsidRDefault="009B0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jos: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FA3468" w14:textId="77777777" w:rsidR="009B0E3F" w:rsidRDefault="009B0E3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B949BB" w14:textId="77777777" w:rsidR="009B0E3F" w:rsidRDefault="009B0E3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9B0E3F" w14:paraId="05C54E63" w14:textId="77777777" w:rsidTr="009B0E3F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5FE25" w14:textId="77777777" w:rsidR="009B0E3F" w:rsidRDefault="009B0E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D3BAF1" w14:textId="77777777" w:rsidR="009B0E3F" w:rsidRDefault="009B0E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skolintos lėšos (SL)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5B77FCC" w14:textId="77777777" w:rsidR="009B0E3F" w:rsidRDefault="009B0E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AEA38E" w14:textId="77777777" w:rsidR="009B0E3F" w:rsidRDefault="009B0E3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400,0</w:t>
            </w:r>
          </w:p>
        </w:tc>
      </w:tr>
      <w:tr w:rsidR="009B0E3F" w14:paraId="71D72236" w14:textId="77777777" w:rsidTr="009B0E3F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CF099" w14:textId="77777777" w:rsidR="009B0E3F" w:rsidRDefault="009B0E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87061B" w14:textId="77777777" w:rsidR="009B0E3F" w:rsidRDefault="009B0E3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9. Savivaldybės valdymo ir pagrindinių funkcijų vykdymo programa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222A2" w14:textId="77777777" w:rsidR="009B0E3F" w:rsidRDefault="009B0E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F77F30" w14:textId="77777777" w:rsidR="009B0E3F" w:rsidRDefault="009B0E3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-400,0</w:t>
            </w:r>
          </w:p>
        </w:tc>
      </w:tr>
      <w:tr w:rsidR="009B0E3F" w14:paraId="3DCC2D00" w14:textId="77777777" w:rsidTr="009B0E3F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5486049" w14:textId="77777777" w:rsidR="009B0E3F" w:rsidRDefault="009B0E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2B54D" w14:textId="77777777" w:rsidR="009B0E3F" w:rsidRDefault="009B0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Iš jos: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0A37" w14:textId="77777777" w:rsidR="009B0E3F" w:rsidRDefault="009B0E3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1E9F24" w14:textId="77777777" w:rsidR="009B0E3F" w:rsidRDefault="009B0E3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</w:tr>
      <w:tr w:rsidR="009B0E3F" w14:paraId="084E4582" w14:textId="77777777" w:rsidTr="009B0E3F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CE73BD4" w14:textId="77777777" w:rsidR="009B0E3F" w:rsidRDefault="009B0E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1.7.3.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F2442" w14:textId="77777777" w:rsidR="009B0E3F" w:rsidRDefault="009B0E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skolintos lėšos (SL)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D590" w14:textId="77777777" w:rsidR="009B0E3F" w:rsidRDefault="009B0E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63CA21" w14:textId="77777777" w:rsidR="009B0E3F" w:rsidRDefault="009B0E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-400,0</w:t>
            </w:r>
          </w:p>
        </w:tc>
      </w:tr>
      <w:tr w:rsidR="009B0E3F" w14:paraId="4FB6A8B4" w14:textId="77777777" w:rsidTr="009B0E3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CD46D2" w14:textId="77777777" w:rsidR="009B0E3F" w:rsidRDefault="009B0E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C1C8" w14:textId="77777777" w:rsidR="009B0E3F" w:rsidRDefault="009B0E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0C0D0" w14:textId="77777777" w:rsidR="009B0E3F" w:rsidRDefault="009B0E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A1DD62" w14:textId="77777777" w:rsidR="009B0E3F" w:rsidRDefault="009B0E3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</w:tbl>
    <w:p w14:paraId="7B3B3E7A" w14:textId="77777777" w:rsidR="009B0E3F" w:rsidRPr="00351F7B" w:rsidRDefault="009B0E3F" w:rsidP="0066621D">
      <w:pPr>
        <w:pStyle w:val="Pagrindiniotekstotrauka2"/>
        <w:tabs>
          <w:tab w:val="clear" w:pos="9639"/>
          <w:tab w:val="right" w:pos="5812"/>
          <w:tab w:val="left" w:pos="9781"/>
        </w:tabs>
        <w:ind w:left="0"/>
        <w:rPr>
          <w:lang w:val="en-US"/>
        </w:rPr>
      </w:pPr>
    </w:p>
    <w:p w14:paraId="298CF5C8" w14:textId="6033C275" w:rsidR="00FB3702" w:rsidRDefault="00DB7046" w:rsidP="00C62C34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4</w:t>
      </w:r>
      <w:r w:rsidR="00FB3702">
        <w:t>. Klaipėdos rajono savivaldybės tarybos 202</w:t>
      </w:r>
      <w:r w:rsidR="00B31433">
        <w:t>2</w:t>
      </w:r>
      <w:r w:rsidR="00FB3702">
        <w:t xml:space="preserve"> m. sausio 2</w:t>
      </w:r>
      <w:r w:rsidR="00B31433">
        <w:t>7</w:t>
      </w:r>
      <w:r w:rsidR="00FB3702">
        <w:t xml:space="preserve"> d. sprendimo Nr. T11-3</w:t>
      </w:r>
      <w:r w:rsidR="00B31433">
        <w:t>8</w:t>
      </w:r>
      <w:r w:rsidR="00FB3702">
        <w:t xml:space="preserve"> ,,Dėl Klaipėdos rajono savivaldybės 202</w:t>
      </w:r>
      <w:r w:rsidR="00B31433">
        <w:t>2</w:t>
      </w:r>
      <w:r w:rsidR="006411BB">
        <w:t xml:space="preserve"> metų biudžeto patvirtinimo“ 1</w:t>
      </w:r>
      <w:r w:rsidR="00970225">
        <w:t xml:space="preserve">, </w:t>
      </w:r>
      <w:r w:rsidR="00D332A8">
        <w:t>3</w:t>
      </w:r>
      <w:r w:rsidR="00CA64F9">
        <w:t>, 4, 5, 6</w:t>
      </w:r>
      <w:r w:rsidR="00114EE5">
        <w:t xml:space="preserve"> </w:t>
      </w:r>
      <w:r w:rsidR="00FB3702">
        <w:t>priedus išdėstyti nauja redakcija (priedai pridedami).</w:t>
      </w:r>
    </w:p>
    <w:p w14:paraId="0B893398" w14:textId="1FBDCFE7" w:rsidR="00FB3702" w:rsidRDefault="00FB3702" w:rsidP="00C62C34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  <w:r>
        <w:t>5. Skelbti šį sprendimą Teisės aktų registre ir Klaipėdos rajono savivaldybės interneto svetainėje.</w:t>
      </w:r>
    </w:p>
    <w:p w14:paraId="566D15A1" w14:textId="77777777" w:rsidR="006D3F48" w:rsidRDefault="006D3F48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13138A54" w14:textId="77777777" w:rsidR="00FB3702" w:rsidRDefault="00FB3702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63622DC2" w14:textId="77777777" w:rsidR="00C62C34" w:rsidRDefault="00C62C34" w:rsidP="006D3F48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1134"/>
      </w:pPr>
    </w:p>
    <w:p w14:paraId="28939AEA" w14:textId="2EF74C86" w:rsidR="006675F2" w:rsidRDefault="006D52CC" w:rsidP="006D52CC">
      <w:pPr>
        <w:jc w:val="both"/>
      </w:pPr>
      <w:r>
        <w:t>Savivaldybės mer</w:t>
      </w:r>
      <w:r w:rsidR="004F4EDD">
        <w:t>as</w:t>
      </w:r>
      <w:r>
        <w:t xml:space="preserve"> </w:t>
      </w:r>
    </w:p>
    <w:p w14:paraId="587FE9EE" w14:textId="5A8E15C0" w:rsidR="006D52CC" w:rsidRDefault="006D52CC" w:rsidP="006D52CC">
      <w:pPr>
        <w:jc w:val="both"/>
        <w:rPr>
          <w:lang w:eastAsia="lt-LT"/>
        </w:rPr>
      </w:pPr>
      <w:r>
        <w:t xml:space="preserve"> </w:t>
      </w:r>
    </w:p>
    <w:p w14:paraId="628DECDA" w14:textId="79C455DC" w:rsidR="003F467D" w:rsidRDefault="003F467D" w:rsidP="00C62C34">
      <w:pPr>
        <w:pStyle w:val="Pagrindiniotekstotrauka2"/>
        <w:tabs>
          <w:tab w:val="clear" w:pos="9639"/>
          <w:tab w:val="left" w:pos="7305"/>
        </w:tabs>
        <w:ind w:left="0"/>
      </w:pPr>
    </w:p>
    <w:p w14:paraId="6641EA22" w14:textId="57042E32" w:rsidR="003F467D" w:rsidRDefault="003F467D" w:rsidP="00C62C34">
      <w:pPr>
        <w:pStyle w:val="Pagrindiniotekstotrauka2"/>
        <w:tabs>
          <w:tab w:val="clear" w:pos="9639"/>
          <w:tab w:val="left" w:pos="7305"/>
        </w:tabs>
        <w:ind w:left="0"/>
      </w:pPr>
    </w:p>
    <w:p w14:paraId="71E8EDAA" w14:textId="77777777" w:rsidR="003F467D" w:rsidRDefault="003F467D" w:rsidP="003F467D">
      <w:r>
        <w:t xml:space="preserve">TEIKIA: </w:t>
      </w:r>
    </w:p>
    <w:p w14:paraId="0FF288D9" w14:textId="0F1B5D2E" w:rsidR="003F467D" w:rsidRDefault="003F467D" w:rsidP="003F467D">
      <w:r>
        <w:t>J. R</w:t>
      </w:r>
      <w:r w:rsidR="005C2565">
        <w:t>UŠKYS</w:t>
      </w:r>
    </w:p>
    <w:p w14:paraId="6678AA7F" w14:textId="77777777" w:rsidR="003F467D" w:rsidRDefault="003F467D" w:rsidP="003F467D"/>
    <w:p w14:paraId="3E31B6C8" w14:textId="2BDCF062" w:rsidR="003F467D" w:rsidRDefault="003F467D" w:rsidP="003F467D">
      <w:r>
        <w:t xml:space="preserve">PARENGĖ: </w:t>
      </w:r>
      <w:r w:rsidR="005C2565">
        <w:t>R</w:t>
      </w:r>
      <w:r>
        <w:t xml:space="preserve">. </w:t>
      </w:r>
      <w:r w:rsidR="005C2565">
        <w:t>BALČYTIENĖ</w:t>
      </w:r>
    </w:p>
    <w:p w14:paraId="143DFF09" w14:textId="77777777" w:rsidR="003F467D" w:rsidRDefault="003F467D" w:rsidP="003F467D"/>
    <w:p w14:paraId="296DB0B9" w14:textId="1CB59F52" w:rsidR="003F467D" w:rsidRDefault="003F467D" w:rsidP="003F467D">
      <w:r>
        <w:t>SUDERINTA:</w:t>
      </w:r>
    </w:p>
    <w:p w14:paraId="7EADCBA7" w14:textId="3BCDFD64" w:rsidR="005C2565" w:rsidRDefault="005C2565" w:rsidP="003F467D">
      <w:r>
        <w:t>D. BELIOKAITĖ</w:t>
      </w:r>
    </w:p>
    <w:p w14:paraId="42776D47" w14:textId="56D9CF5A" w:rsidR="005C2565" w:rsidRDefault="005C2565" w:rsidP="005C2565">
      <w:r>
        <w:t xml:space="preserve">V. </w:t>
      </w:r>
      <w:r w:rsidR="00AC4454">
        <w:t>MATULAITYTĖ</w:t>
      </w:r>
    </w:p>
    <w:p w14:paraId="252617DE" w14:textId="421767F7" w:rsidR="005C2565" w:rsidRDefault="005C2565" w:rsidP="003F467D">
      <w:r>
        <w:t>A. JANSONIENĖ</w:t>
      </w:r>
    </w:p>
    <w:p w14:paraId="4E34BC9F" w14:textId="77777777" w:rsidR="005C2565" w:rsidRDefault="005C2565" w:rsidP="005C2565">
      <w:r>
        <w:t>D. KUBILIUS</w:t>
      </w:r>
    </w:p>
    <w:p w14:paraId="16FC35FD" w14:textId="14C5AC1A" w:rsidR="005C2565" w:rsidRDefault="00B25878" w:rsidP="003F467D">
      <w:r>
        <w:t>Č. BANEVIČIUS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9"/>
        <w:gridCol w:w="2744"/>
        <w:gridCol w:w="3942"/>
      </w:tblGrid>
      <w:tr w:rsidR="003F467D" w14:paraId="56B97775" w14:textId="77777777" w:rsidTr="00F20251">
        <w:tc>
          <w:tcPr>
            <w:tcW w:w="3169" w:type="dxa"/>
          </w:tcPr>
          <w:p w14:paraId="4FEBF51E" w14:textId="75C33CCC" w:rsidR="003F467D" w:rsidRDefault="003F467D">
            <w:r w:rsidRPr="003B7C75">
              <w:t>L. LIUTIKIENĖ</w:t>
            </w:r>
          </w:p>
          <w:p w14:paraId="5E0061AF" w14:textId="4FB04EEA" w:rsidR="00F20251" w:rsidRDefault="00F20251"/>
          <w:p w14:paraId="39D046C4" w14:textId="0637AC4A" w:rsidR="00F20251" w:rsidRDefault="00F20251"/>
          <w:p w14:paraId="20D9599E" w14:textId="4D4FC7DB" w:rsidR="00F20251" w:rsidRDefault="00F20251"/>
          <w:p w14:paraId="08B30503" w14:textId="56D3FF82" w:rsidR="00F20251" w:rsidRDefault="00F20251"/>
          <w:p w14:paraId="1DFDF9A4" w14:textId="335ED322" w:rsidR="00F20251" w:rsidRDefault="00F20251"/>
          <w:p w14:paraId="57D68EED" w14:textId="77777777" w:rsidR="00F20251" w:rsidRPr="003B7C75" w:rsidRDefault="00F20251"/>
          <w:p w14:paraId="2A27522C" w14:textId="77777777" w:rsidR="003F467D" w:rsidRPr="003B7C75" w:rsidRDefault="003F467D"/>
          <w:p w14:paraId="41882665" w14:textId="77777777" w:rsidR="003F467D" w:rsidRPr="003B7C75" w:rsidRDefault="003F467D">
            <w:r w:rsidRPr="003B7C75">
              <w:tab/>
            </w:r>
          </w:p>
        </w:tc>
        <w:tc>
          <w:tcPr>
            <w:tcW w:w="2744" w:type="dxa"/>
          </w:tcPr>
          <w:p w14:paraId="6CB8FFCF" w14:textId="77777777" w:rsidR="003F467D" w:rsidRDefault="003F467D"/>
        </w:tc>
        <w:tc>
          <w:tcPr>
            <w:tcW w:w="3942" w:type="dxa"/>
            <w:hideMark/>
          </w:tcPr>
          <w:p w14:paraId="6E9B4BD7" w14:textId="2C618B5F" w:rsidR="003F467D" w:rsidRDefault="003F467D"/>
        </w:tc>
      </w:tr>
    </w:tbl>
    <w:p w14:paraId="5D35F030" w14:textId="77777777" w:rsidR="00F20251" w:rsidRPr="004E6F20" w:rsidRDefault="00F20251" w:rsidP="00F20251">
      <w:pPr>
        <w:jc w:val="center"/>
        <w:rPr>
          <w:b/>
        </w:rPr>
      </w:pPr>
      <w:r w:rsidRPr="004E6F20">
        <w:rPr>
          <w:b/>
        </w:rPr>
        <w:t>AIŠKINAMASIS RAŠTAS</w:t>
      </w:r>
    </w:p>
    <w:p w14:paraId="794C5653" w14:textId="77777777" w:rsidR="00F20251" w:rsidRPr="004E6F20" w:rsidRDefault="00F20251" w:rsidP="00F20251">
      <w:pPr>
        <w:jc w:val="center"/>
        <w:rPr>
          <w:b/>
        </w:rPr>
      </w:pPr>
      <w:r w:rsidRPr="004E6F20">
        <w:rPr>
          <w:b/>
        </w:rPr>
        <w:t>20</w:t>
      </w:r>
      <w:r>
        <w:rPr>
          <w:b/>
        </w:rPr>
        <w:t>22</w:t>
      </w:r>
      <w:r w:rsidRPr="004E6F20">
        <w:rPr>
          <w:b/>
        </w:rPr>
        <w:t>-</w:t>
      </w:r>
      <w:r>
        <w:rPr>
          <w:b/>
        </w:rPr>
        <w:t>05</w:t>
      </w:r>
      <w:r w:rsidRPr="004E6F20">
        <w:rPr>
          <w:b/>
        </w:rPr>
        <w:t>-</w:t>
      </w:r>
      <w:r>
        <w:rPr>
          <w:b/>
        </w:rPr>
        <w:t>16</w:t>
      </w:r>
    </w:p>
    <w:p w14:paraId="009895C8" w14:textId="77777777" w:rsidR="00F20251" w:rsidRPr="004E6F20" w:rsidRDefault="00F20251" w:rsidP="00F20251"/>
    <w:p w14:paraId="78B6D539" w14:textId="77777777" w:rsidR="00F20251" w:rsidRPr="004E6F20" w:rsidRDefault="00F20251" w:rsidP="00F20251">
      <w:pPr>
        <w:jc w:val="both"/>
      </w:pPr>
      <w:r w:rsidRPr="004E6F20">
        <w:rPr>
          <w:b/>
        </w:rPr>
        <w:t>DĖL TARYBOS SPRENDIMO</w:t>
      </w:r>
      <w:r w:rsidRPr="004E6F20">
        <w:t xml:space="preserve"> „</w:t>
      </w:r>
      <w:r w:rsidRPr="00845533">
        <w:rPr>
          <w:b/>
          <w:spacing w:val="20"/>
        </w:rPr>
        <w:t>DĖL</w:t>
      </w:r>
      <w:r w:rsidRPr="00845533">
        <w:rPr>
          <w:b/>
        </w:rPr>
        <w:t xml:space="preserve"> </w:t>
      </w:r>
      <w:r>
        <w:rPr>
          <w:b/>
          <w:spacing w:val="20"/>
        </w:rPr>
        <w:t>KLAIPĖDOS RAJONO SAVIVALDYBĖS 2022 METŲ BIUDŽETO PATIKSLINIMO</w:t>
      </w:r>
      <w:r w:rsidRPr="004E6F20">
        <w:t xml:space="preserve">“ </w:t>
      </w:r>
      <w:r w:rsidRPr="004E6F20">
        <w:rPr>
          <w:b/>
        </w:rPr>
        <w:t>PROJEKTO</w:t>
      </w:r>
    </w:p>
    <w:p w14:paraId="191ED50F" w14:textId="77777777" w:rsidR="00F20251" w:rsidRDefault="00F20251" w:rsidP="00F20251">
      <w:pPr>
        <w:jc w:val="center"/>
      </w:pPr>
    </w:p>
    <w:p w14:paraId="4EE06E4D" w14:textId="77777777" w:rsidR="00F20251" w:rsidRPr="00D6040F" w:rsidRDefault="00F20251" w:rsidP="00F20251">
      <w:pPr>
        <w:pStyle w:val="Sraopastraipa"/>
        <w:numPr>
          <w:ilvl w:val="0"/>
          <w:numId w:val="11"/>
        </w:numPr>
        <w:autoSpaceDN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bCs/>
          <w:sz w:val="24"/>
          <w:szCs w:val="24"/>
        </w:rPr>
        <w:t xml:space="preserve">Parengto sprendimo projekto tikslai, uždaviniai (ko sprendimo projektu norima pasiekti): </w:t>
      </w:r>
    </w:p>
    <w:p w14:paraId="12F44F40" w14:textId="77777777" w:rsidR="00F20251" w:rsidRDefault="00F20251" w:rsidP="00F20251">
      <w:pPr>
        <w:pStyle w:val="Sraopastraipa"/>
        <w:tabs>
          <w:tab w:val="num" w:pos="426"/>
        </w:tabs>
        <w:jc w:val="both"/>
        <w:rPr>
          <w:rFonts w:asciiTheme="majorBidi" w:hAnsiTheme="majorBidi" w:cstheme="majorBidi"/>
          <w:bCs/>
          <w:sz w:val="24"/>
          <w:szCs w:val="24"/>
        </w:rPr>
      </w:pPr>
      <w:r w:rsidRPr="0033436E">
        <w:rPr>
          <w:rFonts w:asciiTheme="majorBidi" w:hAnsiTheme="majorBidi" w:cstheme="majorBidi"/>
          <w:bCs/>
          <w:sz w:val="24"/>
          <w:szCs w:val="24"/>
        </w:rPr>
        <w:t>Parengto sprendimo projekto tikslas – patikslinti Savivaldybės biudžetą.</w:t>
      </w:r>
    </w:p>
    <w:p w14:paraId="41910478" w14:textId="77777777" w:rsidR="00F20251" w:rsidRPr="0033436E" w:rsidRDefault="00F20251" w:rsidP="00F20251">
      <w:pPr>
        <w:pStyle w:val="Sraopastraipa"/>
        <w:tabs>
          <w:tab w:val="num" w:pos="426"/>
        </w:tabs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73654E9A" w14:textId="77777777" w:rsidR="00F20251" w:rsidRPr="00D6040F" w:rsidRDefault="00F20251" w:rsidP="00F20251">
      <w:pPr>
        <w:pStyle w:val="Sraopastraipa"/>
        <w:numPr>
          <w:ilvl w:val="0"/>
          <w:numId w:val="11"/>
        </w:numPr>
        <w:tabs>
          <w:tab w:val="left" w:pos="0"/>
          <w:tab w:val="left" w:pos="142"/>
        </w:tabs>
        <w:jc w:val="both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sz w:val="24"/>
          <w:szCs w:val="24"/>
          <w:lang w:bidi="ar-DZ"/>
        </w:rPr>
        <w:t>Kuo</w:t>
      </w:r>
      <w:r w:rsidRPr="00D6040F">
        <w:rPr>
          <w:rFonts w:ascii="Times New Roman" w:hAnsi="Times New Roman"/>
          <w:sz w:val="24"/>
          <w:szCs w:val="24"/>
        </w:rPr>
        <w:t xml:space="preserve"> vadovaujantis parengtas sprendimo projektas:</w:t>
      </w:r>
    </w:p>
    <w:p w14:paraId="10855013" w14:textId="77777777" w:rsidR="00F20251" w:rsidRDefault="00F20251" w:rsidP="00F20251">
      <w:pPr>
        <w:pStyle w:val="Sraopastraipa"/>
        <w:tabs>
          <w:tab w:val="left" w:pos="0"/>
          <w:tab w:val="left" w:pos="142"/>
        </w:tabs>
        <w:jc w:val="both"/>
        <w:rPr>
          <w:rFonts w:asciiTheme="majorBidi" w:hAnsiTheme="majorBidi" w:cstheme="majorBidi"/>
          <w:sz w:val="24"/>
          <w:szCs w:val="24"/>
        </w:rPr>
      </w:pPr>
      <w:r w:rsidRPr="00F62A5A">
        <w:rPr>
          <w:rFonts w:ascii="Times New Roman" w:hAnsi="Times New Roman"/>
          <w:sz w:val="24"/>
          <w:szCs w:val="24"/>
        </w:rPr>
        <w:t>Projektas parengtas vadovaujantis LR vietos savivaldos įstatymo pakeitimo įstatymo 16 straipsnio 2 dalies 15 punktu, 18 straipsnio 1 dalimi, Lietuvos Respublikos socialinės apsaugos ir darbo ministro, Lietuvos Respublikos švietimo, mokslo ir sporto ministro,  Lietuvos Respublikos sveikatos apsaugos ministro įsakymais, atsižvelgiant į Klaipėdos rajono savivaldybės strateginio veiklos plano 2022 m. programų pakeitimus</w:t>
      </w:r>
      <w:r w:rsidRPr="0033436E">
        <w:rPr>
          <w:rFonts w:asciiTheme="majorBidi" w:hAnsiTheme="majorBidi" w:cstheme="majorBidi"/>
          <w:sz w:val="24"/>
          <w:szCs w:val="24"/>
        </w:rPr>
        <w:t>.</w:t>
      </w:r>
    </w:p>
    <w:p w14:paraId="655DB28E" w14:textId="77777777" w:rsidR="00F20251" w:rsidRPr="0033436E" w:rsidRDefault="00F20251" w:rsidP="00F20251">
      <w:pPr>
        <w:pStyle w:val="Sraopastraipa"/>
        <w:tabs>
          <w:tab w:val="left" w:pos="0"/>
          <w:tab w:val="left" w:pos="142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5697E0A1" w14:textId="77777777" w:rsidR="00F20251" w:rsidRPr="00D6040F" w:rsidRDefault="00F20251" w:rsidP="00F20251">
      <w:pPr>
        <w:pStyle w:val="Sraopastraipa"/>
        <w:numPr>
          <w:ilvl w:val="0"/>
          <w:numId w:val="11"/>
        </w:numPr>
        <w:tabs>
          <w:tab w:val="left" w:pos="0"/>
          <w:tab w:val="left" w:pos="142"/>
        </w:tabs>
        <w:jc w:val="both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bCs/>
          <w:sz w:val="24"/>
          <w:szCs w:val="24"/>
        </w:rPr>
        <w:t xml:space="preserve">Kaip šiuo metu yra teisiškai reglamentuojami projekte aptariami klausimai: </w:t>
      </w:r>
    </w:p>
    <w:p w14:paraId="1B9161AC" w14:textId="77777777" w:rsidR="00F20251" w:rsidRDefault="00F20251" w:rsidP="00F20251">
      <w:pPr>
        <w:pStyle w:val="Sraopastraip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Sprendimą dėl savivaldybės biudžeto tikslinimo priima</w:t>
      </w:r>
      <w:r w:rsidRPr="00D6040F">
        <w:rPr>
          <w:rFonts w:ascii="Times New Roman" w:hAnsi="Times New Roman"/>
          <w:sz w:val="24"/>
          <w:szCs w:val="24"/>
        </w:rPr>
        <w:t xml:space="preserve"> Savivaldybės taryba.</w:t>
      </w:r>
    </w:p>
    <w:p w14:paraId="335CCD84" w14:textId="77777777" w:rsidR="00F20251" w:rsidRDefault="00F20251" w:rsidP="00F20251">
      <w:pPr>
        <w:pStyle w:val="Sraopastraipa"/>
        <w:rPr>
          <w:rFonts w:ascii="Times New Roman" w:hAnsi="Times New Roman"/>
          <w:sz w:val="24"/>
          <w:szCs w:val="24"/>
        </w:rPr>
      </w:pPr>
    </w:p>
    <w:p w14:paraId="0A45061E" w14:textId="77777777" w:rsidR="00F20251" w:rsidRPr="00D6040F" w:rsidRDefault="00F20251" w:rsidP="00F20251">
      <w:pPr>
        <w:pStyle w:val="Sraopastraipa"/>
        <w:numPr>
          <w:ilvl w:val="0"/>
          <w:numId w:val="11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bCs/>
          <w:sz w:val="24"/>
          <w:szCs w:val="24"/>
        </w:rPr>
        <w:t>Kokių teigiamų rezultatų yra laukiama:</w:t>
      </w:r>
    </w:p>
    <w:p w14:paraId="1508531D" w14:textId="77777777" w:rsidR="00F20251" w:rsidRDefault="00F20251" w:rsidP="00F20251">
      <w:pPr>
        <w:pStyle w:val="Pagrindiniotekstotrauka"/>
        <w:tabs>
          <w:tab w:val="left" w:pos="0"/>
          <w:tab w:val="left" w:pos="142"/>
        </w:tabs>
        <w:ind w:left="720" w:right="-81" w:firstLine="0"/>
        <w:rPr>
          <w:bCs/>
        </w:rPr>
      </w:pPr>
      <w:r>
        <w:rPr>
          <w:bCs/>
        </w:rPr>
        <w:t>Bus užtikrintas biudžetinių įstaigų finansavimas ir Klaipėdos rajono strateginio veiklos plano 2022 metų programų įgyvendinimas.</w:t>
      </w:r>
      <w:r w:rsidRPr="00D6040F">
        <w:rPr>
          <w:bCs/>
        </w:rPr>
        <w:t xml:space="preserve"> </w:t>
      </w:r>
    </w:p>
    <w:p w14:paraId="7B694B6F" w14:textId="77777777" w:rsidR="00F20251" w:rsidRDefault="00F20251" w:rsidP="00F20251">
      <w:pPr>
        <w:pStyle w:val="Pagrindiniotekstotrauka"/>
        <w:tabs>
          <w:tab w:val="left" w:pos="0"/>
          <w:tab w:val="left" w:pos="142"/>
        </w:tabs>
        <w:ind w:left="720" w:right="-81" w:firstLine="0"/>
        <w:rPr>
          <w:bCs/>
        </w:rPr>
      </w:pPr>
    </w:p>
    <w:p w14:paraId="117FE19B" w14:textId="77777777" w:rsidR="00F20251" w:rsidRPr="0033436E" w:rsidRDefault="00F20251" w:rsidP="00F20251">
      <w:pPr>
        <w:pStyle w:val="Pagrindiniotekstotrauka"/>
        <w:numPr>
          <w:ilvl w:val="0"/>
          <w:numId w:val="11"/>
        </w:numPr>
        <w:tabs>
          <w:tab w:val="left" w:pos="0"/>
          <w:tab w:val="left" w:pos="142"/>
        </w:tabs>
        <w:ind w:right="-81"/>
        <w:rPr>
          <w:rFonts w:asciiTheme="majorBidi" w:hAnsiTheme="majorBidi" w:cstheme="majorBidi"/>
          <w:bCs/>
        </w:rPr>
      </w:pPr>
      <w:r w:rsidRPr="009F6104">
        <w:rPr>
          <w:rStyle w:val="FontStyle150"/>
        </w:rPr>
        <w:t>Galimos neigiamos pasekmės priėmus siūlomą Savivaldybės tarybos sprendimo projektą</w:t>
      </w:r>
      <w:r w:rsidRPr="0033436E">
        <w:rPr>
          <w:bCs/>
        </w:rPr>
        <w:t xml:space="preserve"> ir </w:t>
      </w:r>
      <w:r w:rsidRPr="0033436E">
        <w:rPr>
          <w:rFonts w:asciiTheme="majorBidi" w:hAnsiTheme="majorBidi" w:cstheme="majorBidi"/>
          <w:bCs/>
        </w:rPr>
        <w:t xml:space="preserve">kokių priemonių būtina imtis, siekiant išvengti neigiamų pasekmių: </w:t>
      </w:r>
    </w:p>
    <w:p w14:paraId="71FEA995" w14:textId="77777777" w:rsidR="00F20251" w:rsidRDefault="00F20251" w:rsidP="00F20251">
      <w:pPr>
        <w:pStyle w:val="Sraopastraipa"/>
        <w:rPr>
          <w:rFonts w:asciiTheme="majorBidi" w:hAnsiTheme="majorBidi" w:cstheme="majorBidi"/>
          <w:bCs/>
          <w:sz w:val="24"/>
          <w:szCs w:val="24"/>
        </w:rPr>
      </w:pPr>
      <w:r w:rsidRPr="0033436E">
        <w:rPr>
          <w:rFonts w:asciiTheme="majorBidi" w:hAnsiTheme="majorBidi" w:cstheme="majorBidi"/>
          <w:bCs/>
          <w:sz w:val="24"/>
          <w:szCs w:val="24"/>
        </w:rPr>
        <w:t>Neigiamų pasekmių nenumatoma.</w:t>
      </w:r>
    </w:p>
    <w:p w14:paraId="51BCB4C3" w14:textId="77777777" w:rsidR="00F20251" w:rsidRDefault="00F20251" w:rsidP="00F20251">
      <w:pPr>
        <w:pStyle w:val="Sraopastraipa"/>
        <w:rPr>
          <w:rFonts w:asciiTheme="majorBidi" w:hAnsiTheme="majorBidi" w:cstheme="majorBidi"/>
          <w:bCs/>
          <w:sz w:val="24"/>
          <w:szCs w:val="24"/>
        </w:rPr>
      </w:pPr>
    </w:p>
    <w:p w14:paraId="4F6F6B97" w14:textId="77777777" w:rsidR="00F20251" w:rsidRPr="0033436E" w:rsidRDefault="00F20251" w:rsidP="00F20251">
      <w:pPr>
        <w:pStyle w:val="Sraopastraipa"/>
        <w:numPr>
          <w:ilvl w:val="0"/>
          <w:numId w:val="12"/>
        </w:numPr>
        <w:spacing w:after="120"/>
        <w:ind w:left="709" w:hanging="283"/>
        <w:rPr>
          <w:rStyle w:val="FontStyle150"/>
          <w:sz w:val="24"/>
          <w:szCs w:val="24"/>
        </w:rPr>
      </w:pPr>
      <w:r w:rsidRPr="0033436E">
        <w:rPr>
          <w:rStyle w:val="FontStyle150"/>
          <w:sz w:val="24"/>
          <w:szCs w:val="24"/>
        </w:rPr>
        <w:t xml:space="preserve">Kokius teisės aktus būtina pakeisti ar panaikinti, priėmus teikiamą Savivaldybės tarybos sprendimo projektą: </w:t>
      </w:r>
    </w:p>
    <w:p w14:paraId="007F5607" w14:textId="77777777" w:rsidR="00F20251" w:rsidRDefault="00F20251" w:rsidP="00F20251">
      <w:pPr>
        <w:pStyle w:val="Sraopastraipa"/>
        <w:spacing w:after="120"/>
        <w:ind w:left="709"/>
        <w:rPr>
          <w:rStyle w:val="FontStyle150"/>
          <w:sz w:val="24"/>
          <w:szCs w:val="24"/>
        </w:rPr>
      </w:pPr>
      <w:r w:rsidRPr="0033436E">
        <w:rPr>
          <w:rStyle w:val="FontStyle150"/>
          <w:sz w:val="24"/>
          <w:szCs w:val="24"/>
        </w:rPr>
        <w:t>Teisės aktų keisti nereikia.</w:t>
      </w:r>
    </w:p>
    <w:p w14:paraId="3013F9AD" w14:textId="77777777" w:rsidR="00F20251" w:rsidRPr="0033436E" w:rsidRDefault="00F20251" w:rsidP="00F20251">
      <w:pPr>
        <w:pStyle w:val="Sraopastraipa"/>
        <w:spacing w:after="120"/>
        <w:ind w:left="709"/>
        <w:rPr>
          <w:rStyle w:val="FontStyle150"/>
          <w:sz w:val="24"/>
          <w:szCs w:val="24"/>
        </w:rPr>
      </w:pPr>
    </w:p>
    <w:p w14:paraId="095E1EFE" w14:textId="77777777" w:rsidR="00F20251" w:rsidRPr="00D6040F" w:rsidRDefault="00F20251" w:rsidP="00F20251">
      <w:pPr>
        <w:pStyle w:val="Sraopastraipa"/>
        <w:numPr>
          <w:ilvl w:val="0"/>
          <w:numId w:val="10"/>
        </w:numPr>
        <w:autoSpaceDN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040F">
        <w:rPr>
          <w:rFonts w:ascii="Times New Roman" w:hAnsi="Times New Roman"/>
          <w:bCs/>
          <w:sz w:val="24"/>
          <w:szCs w:val="24"/>
        </w:rPr>
        <w:t>Projekto rengimo metu gauti specialistų vertinimai ir išvados. Ekonominiai apskaičiavimai:</w:t>
      </w:r>
    </w:p>
    <w:p w14:paraId="7AD7BDA4" w14:textId="77777777" w:rsidR="00F20251" w:rsidRDefault="00F20251" w:rsidP="00F20251">
      <w:pPr>
        <w:ind w:left="709"/>
        <w:jc w:val="both"/>
      </w:pPr>
      <w:r>
        <w:t>Dėl Strateginio veiklos plano 2022 m. priemonėms vykdyti skirtų asignavimų tikslinimo siūlymus pateikė Klaipėdos rajono savivaldybės administracijos Strateginio planavimo darbo grupė, pakeitimams pritarė Klaipėdos rajono savivaldybės strateginio planavimo komisija.</w:t>
      </w:r>
    </w:p>
    <w:p w14:paraId="41932A16" w14:textId="77777777" w:rsidR="00F20251" w:rsidRDefault="00F20251" w:rsidP="00F20251">
      <w:pPr>
        <w:ind w:left="709"/>
        <w:jc w:val="both"/>
      </w:pPr>
    </w:p>
    <w:p w14:paraId="45C266A2" w14:textId="77777777" w:rsidR="00F20251" w:rsidRDefault="00F20251" w:rsidP="00F20251">
      <w:pPr>
        <w:numPr>
          <w:ilvl w:val="0"/>
          <w:numId w:val="10"/>
        </w:numPr>
        <w:autoSpaceDN w:val="0"/>
        <w:rPr>
          <w:bCs/>
        </w:rPr>
      </w:pPr>
      <w:r w:rsidRPr="00D6040F">
        <w:rPr>
          <w:bCs/>
        </w:rPr>
        <w:t>Sprendimo įgyvendinimui reikalingos lėšos:</w:t>
      </w:r>
      <w:r>
        <w:rPr>
          <w:bCs/>
        </w:rPr>
        <w:t xml:space="preserve"> </w:t>
      </w:r>
    </w:p>
    <w:p w14:paraId="4DE82A1F" w14:textId="77777777" w:rsidR="00F20251" w:rsidRDefault="00F20251" w:rsidP="00F20251">
      <w:pPr>
        <w:pStyle w:val="Pagrindiniotekstotrauka"/>
        <w:ind w:left="720" w:firstLine="0"/>
      </w:pPr>
      <w:r w:rsidRPr="00135C23">
        <w:t>Biudžeto pajam</w:t>
      </w:r>
      <w:r>
        <w:t>os</w:t>
      </w:r>
      <w:r w:rsidRPr="00135C23">
        <w:t xml:space="preserve"> </w:t>
      </w:r>
      <w:r>
        <w:t xml:space="preserve">ir asignavimai didinami 2425,240 tūkst. eurų. </w:t>
      </w:r>
    </w:p>
    <w:p w14:paraId="5EA4B5DC" w14:textId="77777777" w:rsidR="00F20251" w:rsidRPr="001D1D12" w:rsidRDefault="00F20251" w:rsidP="00F20251">
      <w:pPr>
        <w:pStyle w:val="Pagrindiniotekstotrauka"/>
        <w:ind w:left="720" w:firstLine="0"/>
      </w:pPr>
      <w:r>
        <w:t xml:space="preserve">Pajamų dalyje 1 100  tūkst. eurų didinamos pajamos iš infrastruktūros plėtros įmokų, 1 261 tūkst. eurų didinamas gyventojų pajamų mokestis, 64,240 tūkst. eurų didėja dotacijos (dotacijos patikslintos, atsižvelgiant į priimtus teisės aktus). </w:t>
      </w:r>
    </w:p>
    <w:p w14:paraId="6FE1A783" w14:textId="77777777" w:rsidR="00F20251" w:rsidRDefault="00F20251" w:rsidP="00F20251">
      <w:pPr>
        <w:ind w:firstLine="567"/>
        <w:jc w:val="both"/>
        <w:rPr>
          <w:bCs/>
        </w:rPr>
      </w:pPr>
      <w:r w:rsidRPr="00FF766D">
        <w:t xml:space="preserve">Asignavimų dalyje paskirstytos lėšos </w:t>
      </w:r>
      <w:bookmarkStart w:id="2" w:name="_Hlk103605213"/>
      <w:r w:rsidRPr="00FF766D">
        <w:t xml:space="preserve">švietimo įstaigoms </w:t>
      </w:r>
      <w:bookmarkEnd w:id="2"/>
      <w:r w:rsidRPr="00FF766D">
        <w:t>patalpų remontui, buitinei ir organizacinei technikai ir ugdymo priemonėms įsigyti,</w:t>
      </w:r>
      <w:r>
        <w:t xml:space="preserve"> padidintos biudžetinėms įstaigoms komunalinių paslaugų įsigijimo išlaidos, Priekulės I. Simonaitytės gimnazijai ir Švietimo centrui planuojami įsigyti autobusai, Priekulės I. Simonaitytės gimnazijai didinamos lėšos sporto aikštyno atnaujinimui, mažinant asignavimus Savivaldybės administracijai.</w:t>
      </w:r>
      <w:r w:rsidRPr="00CE4DDE">
        <w:t xml:space="preserve"> </w:t>
      </w:r>
      <w:r>
        <w:t xml:space="preserve">Padidintos VBD lėšos </w:t>
      </w:r>
      <w:r>
        <w:lastRenderedPageBreak/>
        <w:t xml:space="preserve">Visuomenės sveikatos biurui ir VBD(UK) lėšos  </w:t>
      </w:r>
      <w:r w:rsidRPr="00FF766D">
        <w:t>švietimo įstaigoms</w:t>
      </w:r>
      <w:r>
        <w:t xml:space="preserve">, savivaldybės administracijai. Perskirstytos skolintos lėšos tarp objektų: padidinant Gargždų miesto parko infrastruktūros sutvarkymui, sumažinant Administracinio pastato rekonstravimo projektavimui ir statybos darbams. </w:t>
      </w:r>
    </w:p>
    <w:p w14:paraId="3EE450B0" w14:textId="77777777" w:rsidR="00F20251" w:rsidRPr="00CE4DDE" w:rsidRDefault="00F20251" w:rsidP="00F20251">
      <w:pPr>
        <w:pStyle w:val="Pagrindiniotekstotrauka"/>
        <w:ind w:left="720" w:firstLine="0"/>
      </w:pPr>
    </w:p>
    <w:p w14:paraId="57F852C4" w14:textId="77777777" w:rsidR="00F20251" w:rsidRDefault="00F20251" w:rsidP="00F20251">
      <w:pPr>
        <w:pStyle w:val="Pagrindiniotekstotrauka"/>
        <w:ind w:left="720" w:firstLine="0"/>
      </w:pPr>
      <w:r w:rsidRPr="00F87810">
        <w:t>Savivaldybės administracijos asignavimų pakeitimai pateikti aiškinamojo rašto priede.</w:t>
      </w:r>
    </w:p>
    <w:p w14:paraId="6C8C1971" w14:textId="77777777" w:rsidR="00F20251" w:rsidRDefault="00F20251" w:rsidP="00F20251">
      <w:pPr>
        <w:pStyle w:val="Pagrindiniotekstotrauka"/>
        <w:ind w:left="720" w:firstLine="0"/>
      </w:pPr>
    </w:p>
    <w:p w14:paraId="55B90800" w14:textId="77777777" w:rsidR="00F20251" w:rsidRPr="004D0A27" w:rsidRDefault="00F20251" w:rsidP="00F20251">
      <w:pPr>
        <w:pStyle w:val="Pagrindiniotekstotrauka2"/>
        <w:numPr>
          <w:ilvl w:val="0"/>
          <w:numId w:val="10"/>
        </w:numPr>
        <w:tabs>
          <w:tab w:val="clear" w:pos="9639"/>
          <w:tab w:val="left" w:pos="540"/>
        </w:tabs>
        <w:ind w:right="-81"/>
        <w:jc w:val="left"/>
        <w:rPr>
          <w:bCs/>
        </w:rPr>
      </w:pPr>
      <w:r>
        <w:rPr>
          <w:bCs/>
        </w:rPr>
        <w:t xml:space="preserve">   </w:t>
      </w:r>
      <w:r w:rsidRPr="00D6040F">
        <w:rPr>
          <w:bCs/>
        </w:rPr>
        <w:t>Kiti, autoriaus nuomone, reikalingi pagrindimai ir paaiškinimai:</w:t>
      </w:r>
      <w:r w:rsidRPr="004D0A27">
        <w:t xml:space="preserve"> </w:t>
      </w:r>
    </w:p>
    <w:p w14:paraId="3674BCE5" w14:textId="77777777" w:rsidR="00F20251" w:rsidRDefault="00F20251" w:rsidP="00F20251">
      <w:pPr>
        <w:pStyle w:val="Pagrindiniotekstotrauka2"/>
        <w:tabs>
          <w:tab w:val="left" w:pos="540"/>
        </w:tabs>
        <w:ind w:left="720" w:right="-81"/>
      </w:pPr>
      <w:r>
        <w:t>Sprendimo projektui pritarė Klaipėdos rajono savivaldybės Strateginio planavimo darbo grupė.</w:t>
      </w:r>
    </w:p>
    <w:p w14:paraId="377F6F50" w14:textId="77777777" w:rsidR="00F20251" w:rsidRPr="00D6040F" w:rsidRDefault="00F20251" w:rsidP="00F20251">
      <w:pPr>
        <w:pStyle w:val="Pagrindiniotekstotrauka2"/>
        <w:tabs>
          <w:tab w:val="left" w:pos="540"/>
        </w:tabs>
        <w:ind w:left="720" w:right="-81"/>
        <w:rPr>
          <w:bCs/>
        </w:rPr>
      </w:pPr>
    </w:p>
    <w:p w14:paraId="2EDE2CE6" w14:textId="77777777" w:rsidR="00F20251" w:rsidRDefault="00F20251" w:rsidP="00F20251">
      <w:pPr>
        <w:pStyle w:val="Pagrindiniotekstotrauka2"/>
        <w:tabs>
          <w:tab w:val="left" w:pos="284"/>
        </w:tabs>
        <w:ind w:left="0" w:right="-81" w:firstLine="709"/>
        <w:rPr>
          <w:bCs/>
        </w:rPr>
      </w:pPr>
      <w:r w:rsidRPr="00D61EAA">
        <w:rPr>
          <w:bCs/>
        </w:rPr>
        <w:t>PRIDEDAMA:</w:t>
      </w:r>
      <w:r>
        <w:rPr>
          <w:bCs/>
        </w:rPr>
        <w:t xml:space="preserve"> </w:t>
      </w:r>
      <w:r w:rsidRPr="002C40C0">
        <w:rPr>
          <w:bCs/>
        </w:rPr>
        <w:t>Lentelė ,,Klaipėdos rajono savivaldybės administracijos asignavimų patikslinimas pagal programas, priemones, funkcinę ir ekonominę klasifikaciją“, 20</w:t>
      </w:r>
      <w:r>
        <w:rPr>
          <w:bCs/>
        </w:rPr>
        <w:t xml:space="preserve">22 m. gegužės 16 d., 5 </w:t>
      </w:r>
      <w:r w:rsidRPr="002C40C0">
        <w:rPr>
          <w:bCs/>
        </w:rPr>
        <w:t>lap</w:t>
      </w:r>
      <w:r>
        <w:rPr>
          <w:bCs/>
        </w:rPr>
        <w:t>ai</w:t>
      </w:r>
      <w:r w:rsidRPr="002C40C0">
        <w:rPr>
          <w:bCs/>
        </w:rPr>
        <w:t>, 1 egz.</w:t>
      </w:r>
    </w:p>
    <w:p w14:paraId="1C6D4F6B" w14:textId="77777777" w:rsidR="00F20251" w:rsidRDefault="00F20251" w:rsidP="00F20251">
      <w:pPr>
        <w:pStyle w:val="Pagrindiniotekstotrauka2"/>
        <w:tabs>
          <w:tab w:val="left" w:pos="284"/>
        </w:tabs>
        <w:ind w:left="0" w:right="-81" w:firstLine="709"/>
        <w:rPr>
          <w:bCs/>
        </w:rPr>
      </w:pPr>
    </w:p>
    <w:p w14:paraId="288C89E0" w14:textId="77777777" w:rsidR="00F20251" w:rsidRDefault="00F20251" w:rsidP="00F20251">
      <w:pPr>
        <w:pStyle w:val="Pagrindiniotekstotrauka2"/>
        <w:tabs>
          <w:tab w:val="left" w:pos="284"/>
        </w:tabs>
        <w:ind w:left="0" w:right="-81" w:firstLine="709"/>
        <w:rPr>
          <w:bCs/>
        </w:rPr>
      </w:pPr>
    </w:p>
    <w:p w14:paraId="32920D39" w14:textId="77777777" w:rsidR="00F20251" w:rsidRDefault="00F20251" w:rsidP="00F20251">
      <w:pPr>
        <w:pStyle w:val="Pagrindiniotekstotrauka2"/>
        <w:tabs>
          <w:tab w:val="left" w:pos="284"/>
        </w:tabs>
        <w:ind w:left="0" w:right="-81" w:firstLine="709"/>
        <w:rPr>
          <w:bCs/>
        </w:rPr>
      </w:pPr>
    </w:p>
    <w:p w14:paraId="28121C0D" w14:textId="1510298A" w:rsidR="00F20251" w:rsidRDefault="00F20251" w:rsidP="00F20251">
      <w:pPr>
        <w:jc w:val="both"/>
        <w:rPr>
          <w:b/>
        </w:rPr>
      </w:pPr>
      <w:r w:rsidRPr="00231FDA">
        <w:t xml:space="preserve">Biudžeto ir ekonomikos skyriaus </w:t>
      </w:r>
      <w:r>
        <w:t>patarėja</w:t>
      </w:r>
      <w:r w:rsidRPr="00231FDA">
        <w:tab/>
      </w:r>
      <w:r>
        <w:t xml:space="preserve">   </w:t>
      </w:r>
      <w:r w:rsidRPr="00231FDA">
        <w:tab/>
      </w:r>
      <w:r>
        <w:t xml:space="preserve">        </w:t>
      </w:r>
      <w:r>
        <w:t xml:space="preserve">                           </w:t>
      </w:r>
      <w:r>
        <w:t xml:space="preserve">            </w:t>
      </w:r>
      <w:r w:rsidRPr="00231FDA">
        <w:t xml:space="preserve"> </w:t>
      </w:r>
      <w:r>
        <w:t xml:space="preserve">  Reda Balčytienė</w:t>
      </w:r>
    </w:p>
    <w:p w14:paraId="59CAD81E" w14:textId="77777777" w:rsidR="00F20251" w:rsidRDefault="00F20251" w:rsidP="00F20251">
      <w:r>
        <w:t xml:space="preserve"> </w:t>
      </w:r>
    </w:p>
    <w:p w14:paraId="6C343241" w14:textId="77777777" w:rsidR="003F467D" w:rsidRPr="00C62C34" w:rsidRDefault="003F467D" w:rsidP="00345B6D">
      <w:pPr>
        <w:pStyle w:val="Pagrindiniotekstotrauka2"/>
        <w:tabs>
          <w:tab w:val="clear" w:pos="9639"/>
          <w:tab w:val="left" w:pos="7305"/>
        </w:tabs>
        <w:ind w:left="0"/>
        <w:contextualSpacing/>
      </w:pPr>
    </w:p>
    <w:sectPr w:rsidR="003F467D" w:rsidRPr="00C62C34" w:rsidSect="006D3F48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C7159" w14:textId="77777777" w:rsidR="00767EFF" w:rsidRDefault="00767EFF">
      <w:r>
        <w:separator/>
      </w:r>
    </w:p>
  </w:endnote>
  <w:endnote w:type="continuationSeparator" w:id="0">
    <w:p w14:paraId="4E4EA96B" w14:textId="77777777" w:rsidR="00767EFF" w:rsidRDefault="0076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altic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B362" w14:textId="77777777" w:rsidR="00767EFF" w:rsidRDefault="00767EFF">
      <w:r>
        <w:separator/>
      </w:r>
    </w:p>
  </w:footnote>
  <w:footnote w:type="continuationSeparator" w:id="0">
    <w:p w14:paraId="20C2D392" w14:textId="77777777" w:rsidR="00767EFF" w:rsidRDefault="00767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85E0" w14:textId="77777777" w:rsidR="005E6BBF" w:rsidRDefault="005E6BBF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D2C475" w14:textId="77777777" w:rsidR="005E6BBF" w:rsidRDefault="005E6BBF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6F09" w14:textId="77777777" w:rsidR="005E6BBF" w:rsidRDefault="005E6BBF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62C34">
      <w:rPr>
        <w:noProof/>
      </w:rPr>
      <w:t>11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FFD0F" w14:textId="563685AF" w:rsidR="005E6BBF" w:rsidRDefault="00886549" w:rsidP="00C62C34">
    <w:pPr>
      <w:pStyle w:val="Antrats"/>
      <w:rPr>
        <w:b/>
      </w:rPr>
    </w:pPr>
    <w:r>
      <w:rPr>
        <w:b/>
      </w:rPr>
      <w:t xml:space="preserve">                                                                                                                          </w:t>
    </w:r>
    <w:r w:rsidR="00506CE1">
      <w:rPr>
        <w:b/>
      </w:rPr>
      <w:t xml:space="preserve">                      </w:t>
    </w:r>
    <w:r>
      <w:rPr>
        <w:b/>
      </w:rPr>
      <w:t>Projektas</w:t>
    </w:r>
    <w:r w:rsidR="005E6BBF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2743FA4"/>
    <w:multiLevelType w:val="hybridMultilevel"/>
    <w:tmpl w:val="3BBCF4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4718"/>
    <w:multiLevelType w:val="hybridMultilevel"/>
    <w:tmpl w:val="A532DE0C"/>
    <w:lvl w:ilvl="0" w:tplc="93E2BC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7B080A"/>
    <w:multiLevelType w:val="hybridMultilevel"/>
    <w:tmpl w:val="E34ED5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58E01C3"/>
    <w:multiLevelType w:val="hybridMultilevel"/>
    <w:tmpl w:val="8DA6A96A"/>
    <w:lvl w:ilvl="0" w:tplc="A5507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547243"/>
    <w:multiLevelType w:val="hybridMultilevel"/>
    <w:tmpl w:val="AFA6FA84"/>
    <w:lvl w:ilvl="0" w:tplc="29C281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03E1F"/>
    <w:multiLevelType w:val="hybridMultilevel"/>
    <w:tmpl w:val="7A385D48"/>
    <w:lvl w:ilvl="0" w:tplc="5FBE8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1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7D90A58"/>
    <w:multiLevelType w:val="hybridMultilevel"/>
    <w:tmpl w:val="823A88A4"/>
    <w:lvl w:ilvl="0" w:tplc="E2822A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8200013">
    <w:abstractNumId w:val="10"/>
  </w:num>
  <w:num w:numId="2" w16cid:durableId="703019693">
    <w:abstractNumId w:val="0"/>
  </w:num>
  <w:num w:numId="3" w16cid:durableId="132412792">
    <w:abstractNumId w:val="11"/>
  </w:num>
  <w:num w:numId="4" w16cid:durableId="806315217">
    <w:abstractNumId w:val="7"/>
  </w:num>
  <w:num w:numId="5" w16cid:durableId="710107122">
    <w:abstractNumId w:val="3"/>
  </w:num>
  <w:num w:numId="6" w16cid:durableId="1295670387">
    <w:abstractNumId w:val="1"/>
  </w:num>
  <w:num w:numId="7" w16cid:durableId="1536308513">
    <w:abstractNumId w:val="4"/>
  </w:num>
  <w:num w:numId="8" w16cid:durableId="262808727">
    <w:abstractNumId w:val="9"/>
  </w:num>
  <w:num w:numId="9" w16cid:durableId="974799104">
    <w:abstractNumId w:val="5"/>
  </w:num>
  <w:num w:numId="10" w16cid:durableId="624117089">
    <w:abstractNumId w:val="6"/>
  </w:num>
  <w:num w:numId="11" w16cid:durableId="1012292963">
    <w:abstractNumId w:val="8"/>
  </w:num>
  <w:num w:numId="12" w16cid:durableId="2023125215">
    <w:abstractNumId w:val="12"/>
  </w:num>
  <w:num w:numId="13" w16cid:durableId="280766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D26"/>
    <w:rsid w:val="0000211C"/>
    <w:rsid w:val="000033C9"/>
    <w:rsid w:val="00003AAD"/>
    <w:rsid w:val="000043B3"/>
    <w:rsid w:val="00006916"/>
    <w:rsid w:val="00007703"/>
    <w:rsid w:val="00010C5A"/>
    <w:rsid w:val="000111A1"/>
    <w:rsid w:val="000131D6"/>
    <w:rsid w:val="00014DE3"/>
    <w:rsid w:val="0001588B"/>
    <w:rsid w:val="0001726B"/>
    <w:rsid w:val="00017C43"/>
    <w:rsid w:val="000202EA"/>
    <w:rsid w:val="00020C3F"/>
    <w:rsid w:val="0002148B"/>
    <w:rsid w:val="00021614"/>
    <w:rsid w:val="000217B6"/>
    <w:rsid w:val="00023652"/>
    <w:rsid w:val="00024083"/>
    <w:rsid w:val="000241E6"/>
    <w:rsid w:val="00025034"/>
    <w:rsid w:val="0002719C"/>
    <w:rsid w:val="00027577"/>
    <w:rsid w:val="00030281"/>
    <w:rsid w:val="00030741"/>
    <w:rsid w:val="00031416"/>
    <w:rsid w:val="0003233A"/>
    <w:rsid w:val="0003246F"/>
    <w:rsid w:val="000341DD"/>
    <w:rsid w:val="0003612E"/>
    <w:rsid w:val="000365D5"/>
    <w:rsid w:val="00036B3B"/>
    <w:rsid w:val="00037033"/>
    <w:rsid w:val="00041232"/>
    <w:rsid w:val="00042AA3"/>
    <w:rsid w:val="00042D26"/>
    <w:rsid w:val="00043960"/>
    <w:rsid w:val="00043CBD"/>
    <w:rsid w:val="000450D2"/>
    <w:rsid w:val="00045C36"/>
    <w:rsid w:val="00047139"/>
    <w:rsid w:val="000472A3"/>
    <w:rsid w:val="00051751"/>
    <w:rsid w:val="00055F52"/>
    <w:rsid w:val="00055F9C"/>
    <w:rsid w:val="00057FA8"/>
    <w:rsid w:val="000610FC"/>
    <w:rsid w:val="00061B09"/>
    <w:rsid w:val="00062A39"/>
    <w:rsid w:val="00064ED8"/>
    <w:rsid w:val="00065AFB"/>
    <w:rsid w:val="00067097"/>
    <w:rsid w:val="0006725A"/>
    <w:rsid w:val="00067934"/>
    <w:rsid w:val="00067AB5"/>
    <w:rsid w:val="0007015E"/>
    <w:rsid w:val="000706B8"/>
    <w:rsid w:val="00070AA7"/>
    <w:rsid w:val="00070C7F"/>
    <w:rsid w:val="00072523"/>
    <w:rsid w:val="00072C68"/>
    <w:rsid w:val="0007436D"/>
    <w:rsid w:val="00074AC7"/>
    <w:rsid w:val="00077600"/>
    <w:rsid w:val="00080BE6"/>
    <w:rsid w:val="000813D8"/>
    <w:rsid w:val="00081EBD"/>
    <w:rsid w:val="00082B0B"/>
    <w:rsid w:val="0008309E"/>
    <w:rsid w:val="000832B4"/>
    <w:rsid w:val="00084131"/>
    <w:rsid w:val="00086001"/>
    <w:rsid w:val="00086EB7"/>
    <w:rsid w:val="00087E7C"/>
    <w:rsid w:val="00090F7E"/>
    <w:rsid w:val="000920AD"/>
    <w:rsid w:val="00092C4C"/>
    <w:rsid w:val="00092DC9"/>
    <w:rsid w:val="000944AE"/>
    <w:rsid w:val="00094EDD"/>
    <w:rsid w:val="00094FFC"/>
    <w:rsid w:val="00097EE8"/>
    <w:rsid w:val="000A1763"/>
    <w:rsid w:val="000A20A0"/>
    <w:rsid w:val="000A327F"/>
    <w:rsid w:val="000A3A17"/>
    <w:rsid w:val="000A4794"/>
    <w:rsid w:val="000A4BA2"/>
    <w:rsid w:val="000A4C2C"/>
    <w:rsid w:val="000A5F99"/>
    <w:rsid w:val="000A6751"/>
    <w:rsid w:val="000A6A5F"/>
    <w:rsid w:val="000B3546"/>
    <w:rsid w:val="000B3FA5"/>
    <w:rsid w:val="000B46B3"/>
    <w:rsid w:val="000B5995"/>
    <w:rsid w:val="000C022E"/>
    <w:rsid w:val="000C133B"/>
    <w:rsid w:val="000C27AB"/>
    <w:rsid w:val="000C2C94"/>
    <w:rsid w:val="000C32EF"/>
    <w:rsid w:val="000C3B27"/>
    <w:rsid w:val="000C6C97"/>
    <w:rsid w:val="000D0354"/>
    <w:rsid w:val="000D17A4"/>
    <w:rsid w:val="000D1BB3"/>
    <w:rsid w:val="000D21D1"/>
    <w:rsid w:val="000D28DF"/>
    <w:rsid w:val="000D2C2A"/>
    <w:rsid w:val="000D39AC"/>
    <w:rsid w:val="000D653D"/>
    <w:rsid w:val="000D6571"/>
    <w:rsid w:val="000E3F48"/>
    <w:rsid w:val="000E57B5"/>
    <w:rsid w:val="000E7E2E"/>
    <w:rsid w:val="000F0ADA"/>
    <w:rsid w:val="000F1EEA"/>
    <w:rsid w:val="000F1FB1"/>
    <w:rsid w:val="000F3F23"/>
    <w:rsid w:val="000F533D"/>
    <w:rsid w:val="000F5352"/>
    <w:rsid w:val="000F5483"/>
    <w:rsid w:val="000F5E0D"/>
    <w:rsid w:val="000F6707"/>
    <w:rsid w:val="000F7133"/>
    <w:rsid w:val="000F74CA"/>
    <w:rsid w:val="000F7A3E"/>
    <w:rsid w:val="00100A2B"/>
    <w:rsid w:val="00101BEE"/>
    <w:rsid w:val="00102728"/>
    <w:rsid w:val="00102C41"/>
    <w:rsid w:val="00103CC9"/>
    <w:rsid w:val="00104AD1"/>
    <w:rsid w:val="00104DA6"/>
    <w:rsid w:val="001052A4"/>
    <w:rsid w:val="00106107"/>
    <w:rsid w:val="00107079"/>
    <w:rsid w:val="00112786"/>
    <w:rsid w:val="00112ABF"/>
    <w:rsid w:val="00112EFA"/>
    <w:rsid w:val="001144A6"/>
    <w:rsid w:val="00114EE5"/>
    <w:rsid w:val="001159D3"/>
    <w:rsid w:val="001200E3"/>
    <w:rsid w:val="00121610"/>
    <w:rsid w:val="00121ACB"/>
    <w:rsid w:val="00121B1D"/>
    <w:rsid w:val="00123050"/>
    <w:rsid w:val="00123542"/>
    <w:rsid w:val="00125182"/>
    <w:rsid w:val="00125C92"/>
    <w:rsid w:val="00125CEE"/>
    <w:rsid w:val="0012618F"/>
    <w:rsid w:val="0012624D"/>
    <w:rsid w:val="00127123"/>
    <w:rsid w:val="00130202"/>
    <w:rsid w:val="00130F25"/>
    <w:rsid w:val="001337C1"/>
    <w:rsid w:val="00134033"/>
    <w:rsid w:val="001348AD"/>
    <w:rsid w:val="001348C4"/>
    <w:rsid w:val="00135868"/>
    <w:rsid w:val="00136AED"/>
    <w:rsid w:val="0014489B"/>
    <w:rsid w:val="00144B29"/>
    <w:rsid w:val="00145A08"/>
    <w:rsid w:val="00145A39"/>
    <w:rsid w:val="00147DD2"/>
    <w:rsid w:val="00151BB3"/>
    <w:rsid w:val="00152A35"/>
    <w:rsid w:val="00153AC3"/>
    <w:rsid w:val="00153C4F"/>
    <w:rsid w:val="001548D2"/>
    <w:rsid w:val="00154A38"/>
    <w:rsid w:val="00155682"/>
    <w:rsid w:val="001558B1"/>
    <w:rsid w:val="001562C4"/>
    <w:rsid w:val="00156310"/>
    <w:rsid w:val="001567CB"/>
    <w:rsid w:val="001570F2"/>
    <w:rsid w:val="00157533"/>
    <w:rsid w:val="00157B30"/>
    <w:rsid w:val="0016062F"/>
    <w:rsid w:val="001609C0"/>
    <w:rsid w:val="00160E83"/>
    <w:rsid w:val="001613FB"/>
    <w:rsid w:val="001614E1"/>
    <w:rsid w:val="00161C35"/>
    <w:rsid w:val="00161CD4"/>
    <w:rsid w:val="00162577"/>
    <w:rsid w:val="00162A7F"/>
    <w:rsid w:val="00162DAE"/>
    <w:rsid w:val="00163F69"/>
    <w:rsid w:val="001651C3"/>
    <w:rsid w:val="001656D2"/>
    <w:rsid w:val="0017022D"/>
    <w:rsid w:val="00171E72"/>
    <w:rsid w:val="00174FAF"/>
    <w:rsid w:val="00176E67"/>
    <w:rsid w:val="00180A4F"/>
    <w:rsid w:val="00180C7B"/>
    <w:rsid w:val="001811C7"/>
    <w:rsid w:val="00184B50"/>
    <w:rsid w:val="00184FB1"/>
    <w:rsid w:val="00193DD0"/>
    <w:rsid w:val="0019457B"/>
    <w:rsid w:val="00194C8B"/>
    <w:rsid w:val="001959C4"/>
    <w:rsid w:val="00197E09"/>
    <w:rsid w:val="001A03B8"/>
    <w:rsid w:val="001A0946"/>
    <w:rsid w:val="001A0B31"/>
    <w:rsid w:val="001A14D7"/>
    <w:rsid w:val="001A3DDF"/>
    <w:rsid w:val="001A5479"/>
    <w:rsid w:val="001A567B"/>
    <w:rsid w:val="001A6298"/>
    <w:rsid w:val="001A6BE5"/>
    <w:rsid w:val="001B2D3E"/>
    <w:rsid w:val="001B58C2"/>
    <w:rsid w:val="001B6B12"/>
    <w:rsid w:val="001B7EEE"/>
    <w:rsid w:val="001C06F5"/>
    <w:rsid w:val="001C311A"/>
    <w:rsid w:val="001C3B2F"/>
    <w:rsid w:val="001C77CA"/>
    <w:rsid w:val="001D171E"/>
    <w:rsid w:val="001D1D12"/>
    <w:rsid w:val="001D1E18"/>
    <w:rsid w:val="001D2BA6"/>
    <w:rsid w:val="001D5C75"/>
    <w:rsid w:val="001D5F0F"/>
    <w:rsid w:val="001D618D"/>
    <w:rsid w:val="001D6DCD"/>
    <w:rsid w:val="001E0176"/>
    <w:rsid w:val="001E0CE9"/>
    <w:rsid w:val="001E2479"/>
    <w:rsid w:val="001E34BD"/>
    <w:rsid w:val="001E398F"/>
    <w:rsid w:val="001E454B"/>
    <w:rsid w:val="001E7F6E"/>
    <w:rsid w:val="001F050B"/>
    <w:rsid w:val="001F0BCB"/>
    <w:rsid w:val="001F1CB7"/>
    <w:rsid w:val="001F2E44"/>
    <w:rsid w:val="001F4085"/>
    <w:rsid w:val="001F5FDF"/>
    <w:rsid w:val="001F69A3"/>
    <w:rsid w:val="001F6BD1"/>
    <w:rsid w:val="001F79E3"/>
    <w:rsid w:val="00201FB7"/>
    <w:rsid w:val="0020417F"/>
    <w:rsid w:val="0020746A"/>
    <w:rsid w:val="0021080D"/>
    <w:rsid w:val="002109E0"/>
    <w:rsid w:val="00211C23"/>
    <w:rsid w:val="00212071"/>
    <w:rsid w:val="0021210C"/>
    <w:rsid w:val="002156CC"/>
    <w:rsid w:val="00216D85"/>
    <w:rsid w:val="00221B20"/>
    <w:rsid w:val="00221F62"/>
    <w:rsid w:val="002225C8"/>
    <w:rsid w:val="00222A68"/>
    <w:rsid w:val="00222E9A"/>
    <w:rsid w:val="0022351F"/>
    <w:rsid w:val="002238CC"/>
    <w:rsid w:val="002240CE"/>
    <w:rsid w:val="002250DF"/>
    <w:rsid w:val="00225F96"/>
    <w:rsid w:val="00226801"/>
    <w:rsid w:val="0023015A"/>
    <w:rsid w:val="00230792"/>
    <w:rsid w:val="0023417F"/>
    <w:rsid w:val="0023455D"/>
    <w:rsid w:val="002348C8"/>
    <w:rsid w:val="0023572D"/>
    <w:rsid w:val="00237067"/>
    <w:rsid w:val="00237515"/>
    <w:rsid w:val="00237BCB"/>
    <w:rsid w:val="002403D8"/>
    <w:rsid w:val="00240D95"/>
    <w:rsid w:val="00240EE5"/>
    <w:rsid w:val="00241559"/>
    <w:rsid w:val="002416CE"/>
    <w:rsid w:val="002423FC"/>
    <w:rsid w:val="00242C5F"/>
    <w:rsid w:val="00242D17"/>
    <w:rsid w:val="00243752"/>
    <w:rsid w:val="00243DEE"/>
    <w:rsid w:val="002457B0"/>
    <w:rsid w:val="00245881"/>
    <w:rsid w:val="00245B06"/>
    <w:rsid w:val="00245B09"/>
    <w:rsid w:val="00245C25"/>
    <w:rsid w:val="00246293"/>
    <w:rsid w:val="002470F4"/>
    <w:rsid w:val="00250183"/>
    <w:rsid w:val="00251755"/>
    <w:rsid w:val="002519C0"/>
    <w:rsid w:val="00255485"/>
    <w:rsid w:val="00260DC0"/>
    <w:rsid w:val="00261F8C"/>
    <w:rsid w:val="0026236E"/>
    <w:rsid w:val="002631F3"/>
    <w:rsid w:val="00263B4A"/>
    <w:rsid w:val="00266504"/>
    <w:rsid w:val="00272684"/>
    <w:rsid w:val="00272A21"/>
    <w:rsid w:val="00273FD8"/>
    <w:rsid w:val="00274537"/>
    <w:rsid w:val="00274C16"/>
    <w:rsid w:val="0027545A"/>
    <w:rsid w:val="00275498"/>
    <w:rsid w:val="00275AA6"/>
    <w:rsid w:val="002767C8"/>
    <w:rsid w:val="00276FCA"/>
    <w:rsid w:val="0027714C"/>
    <w:rsid w:val="002775D6"/>
    <w:rsid w:val="002806A1"/>
    <w:rsid w:val="00282FC1"/>
    <w:rsid w:val="002834E6"/>
    <w:rsid w:val="002901F5"/>
    <w:rsid w:val="00290B9C"/>
    <w:rsid w:val="002913FF"/>
    <w:rsid w:val="002940F4"/>
    <w:rsid w:val="002947B2"/>
    <w:rsid w:val="00295246"/>
    <w:rsid w:val="00295681"/>
    <w:rsid w:val="00295711"/>
    <w:rsid w:val="00295E93"/>
    <w:rsid w:val="00296E11"/>
    <w:rsid w:val="00297FA0"/>
    <w:rsid w:val="002A1B55"/>
    <w:rsid w:val="002A77E9"/>
    <w:rsid w:val="002B081C"/>
    <w:rsid w:val="002B12EB"/>
    <w:rsid w:val="002B2C58"/>
    <w:rsid w:val="002B36C7"/>
    <w:rsid w:val="002B39AC"/>
    <w:rsid w:val="002B584E"/>
    <w:rsid w:val="002B624E"/>
    <w:rsid w:val="002B6D0E"/>
    <w:rsid w:val="002B7AFA"/>
    <w:rsid w:val="002C00D8"/>
    <w:rsid w:val="002C0283"/>
    <w:rsid w:val="002C0605"/>
    <w:rsid w:val="002C09AA"/>
    <w:rsid w:val="002C0ED3"/>
    <w:rsid w:val="002C17D3"/>
    <w:rsid w:val="002C4ACE"/>
    <w:rsid w:val="002C4E18"/>
    <w:rsid w:val="002C60DB"/>
    <w:rsid w:val="002C64D1"/>
    <w:rsid w:val="002D0810"/>
    <w:rsid w:val="002D1E88"/>
    <w:rsid w:val="002D29A3"/>
    <w:rsid w:val="002D2B2B"/>
    <w:rsid w:val="002D45F3"/>
    <w:rsid w:val="002D471E"/>
    <w:rsid w:val="002D54BF"/>
    <w:rsid w:val="002D5C7F"/>
    <w:rsid w:val="002D5CAA"/>
    <w:rsid w:val="002D6489"/>
    <w:rsid w:val="002D74CF"/>
    <w:rsid w:val="002E0425"/>
    <w:rsid w:val="002E513F"/>
    <w:rsid w:val="002E59DB"/>
    <w:rsid w:val="002E5A78"/>
    <w:rsid w:val="002F0F1D"/>
    <w:rsid w:val="002F2E21"/>
    <w:rsid w:val="002F44FB"/>
    <w:rsid w:val="002F5F21"/>
    <w:rsid w:val="002F6750"/>
    <w:rsid w:val="002F6C37"/>
    <w:rsid w:val="00300588"/>
    <w:rsid w:val="00300A37"/>
    <w:rsid w:val="00301F5F"/>
    <w:rsid w:val="00302DAF"/>
    <w:rsid w:val="0030315D"/>
    <w:rsid w:val="003035A0"/>
    <w:rsid w:val="003049B6"/>
    <w:rsid w:val="00307096"/>
    <w:rsid w:val="0031166B"/>
    <w:rsid w:val="00311E6D"/>
    <w:rsid w:val="00312111"/>
    <w:rsid w:val="0031404B"/>
    <w:rsid w:val="00314582"/>
    <w:rsid w:val="00315105"/>
    <w:rsid w:val="00316552"/>
    <w:rsid w:val="00316B74"/>
    <w:rsid w:val="00317D21"/>
    <w:rsid w:val="0032062D"/>
    <w:rsid w:val="00321671"/>
    <w:rsid w:val="0032311B"/>
    <w:rsid w:val="003253B1"/>
    <w:rsid w:val="00326A54"/>
    <w:rsid w:val="00326CAA"/>
    <w:rsid w:val="00331049"/>
    <w:rsid w:val="003342DF"/>
    <w:rsid w:val="00334A9B"/>
    <w:rsid w:val="00335173"/>
    <w:rsid w:val="0033702E"/>
    <w:rsid w:val="003406ED"/>
    <w:rsid w:val="00340FF6"/>
    <w:rsid w:val="00343294"/>
    <w:rsid w:val="003436F1"/>
    <w:rsid w:val="00344F79"/>
    <w:rsid w:val="00345B6D"/>
    <w:rsid w:val="003502D9"/>
    <w:rsid w:val="00350786"/>
    <w:rsid w:val="00351BAE"/>
    <w:rsid w:val="00351F7B"/>
    <w:rsid w:val="00352931"/>
    <w:rsid w:val="00353080"/>
    <w:rsid w:val="00353ECD"/>
    <w:rsid w:val="0035582F"/>
    <w:rsid w:val="00357BD1"/>
    <w:rsid w:val="00360DDB"/>
    <w:rsid w:val="0036103C"/>
    <w:rsid w:val="00362315"/>
    <w:rsid w:val="00362E34"/>
    <w:rsid w:val="00363535"/>
    <w:rsid w:val="00363E3B"/>
    <w:rsid w:val="00364095"/>
    <w:rsid w:val="00364219"/>
    <w:rsid w:val="0036494E"/>
    <w:rsid w:val="00365FD0"/>
    <w:rsid w:val="00370BBB"/>
    <w:rsid w:val="00370F87"/>
    <w:rsid w:val="00371865"/>
    <w:rsid w:val="00371DEF"/>
    <w:rsid w:val="003728D1"/>
    <w:rsid w:val="003735DD"/>
    <w:rsid w:val="0037611E"/>
    <w:rsid w:val="00376681"/>
    <w:rsid w:val="00376916"/>
    <w:rsid w:val="00376B37"/>
    <w:rsid w:val="003775EC"/>
    <w:rsid w:val="00377859"/>
    <w:rsid w:val="00377E79"/>
    <w:rsid w:val="00381D15"/>
    <w:rsid w:val="00382D40"/>
    <w:rsid w:val="003830D5"/>
    <w:rsid w:val="003831E9"/>
    <w:rsid w:val="00383675"/>
    <w:rsid w:val="0038450C"/>
    <w:rsid w:val="0038460C"/>
    <w:rsid w:val="003877E6"/>
    <w:rsid w:val="0039148C"/>
    <w:rsid w:val="00392AB8"/>
    <w:rsid w:val="00392CD6"/>
    <w:rsid w:val="003949DF"/>
    <w:rsid w:val="00395B08"/>
    <w:rsid w:val="00395B41"/>
    <w:rsid w:val="003962C9"/>
    <w:rsid w:val="003A029A"/>
    <w:rsid w:val="003A0DC4"/>
    <w:rsid w:val="003A112A"/>
    <w:rsid w:val="003A12C6"/>
    <w:rsid w:val="003A1577"/>
    <w:rsid w:val="003A1F7E"/>
    <w:rsid w:val="003A2057"/>
    <w:rsid w:val="003A39BC"/>
    <w:rsid w:val="003A54A3"/>
    <w:rsid w:val="003B0414"/>
    <w:rsid w:val="003B0E17"/>
    <w:rsid w:val="003B1062"/>
    <w:rsid w:val="003B2ED3"/>
    <w:rsid w:val="003B40C7"/>
    <w:rsid w:val="003B5016"/>
    <w:rsid w:val="003B69FC"/>
    <w:rsid w:val="003B7C75"/>
    <w:rsid w:val="003C2EA0"/>
    <w:rsid w:val="003C36D9"/>
    <w:rsid w:val="003C3B02"/>
    <w:rsid w:val="003C4CBD"/>
    <w:rsid w:val="003C5491"/>
    <w:rsid w:val="003C6436"/>
    <w:rsid w:val="003C65DB"/>
    <w:rsid w:val="003C6C55"/>
    <w:rsid w:val="003C790E"/>
    <w:rsid w:val="003C7DF0"/>
    <w:rsid w:val="003D02AA"/>
    <w:rsid w:val="003D06A1"/>
    <w:rsid w:val="003D1560"/>
    <w:rsid w:val="003D43B1"/>
    <w:rsid w:val="003D4D16"/>
    <w:rsid w:val="003D50BA"/>
    <w:rsid w:val="003D7211"/>
    <w:rsid w:val="003E046F"/>
    <w:rsid w:val="003E04B8"/>
    <w:rsid w:val="003E068C"/>
    <w:rsid w:val="003E0B4B"/>
    <w:rsid w:val="003E1691"/>
    <w:rsid w:val="003E2257"/>
    <w:rsid w:val="003E6E78"/>
    <w:rsid w:val="003F07C0"/>
    <w:rsid w:val="003F1193"/>
    <w:rsid w:val="003F131A"/>
    <w:rsid w:val="003F467D"/>
    <w:rsid w:val="003F4F15"/>
    <w:rsid w:val="003F613D"/>
    <w:rsid w:val="003F68EA"/>
    <w:rsid w:val="003F6AA2"/>
    <w:rsid w:val="004006CB"/>
    <w:rsid w:val="00400AED"/>
    <w:rsid w:val="004015BD"/>
    <w:rsid w:val="00403176"/>
    <w:rsid w:val="0040325D"/>
    <w:rsid w:val="00404611"/>
    <w:rsid w:val="00406921"/>
    <w:rsid w:val="00406B6B"/>
    <w:rsid w:val="00406D2C"/>
    <w:rsid w:val="00406D6C"/>
    <w:rsid w:val="00407819"/>
    <w:rsid w:val="00407E9D"/>
    <w:rsid w:val="00407F54"/>
    <w:rsid w:val="004129E1"/>
    <w:rsid w:val="00413594"/>
    <w:rsid w:val="00413A9F"/>
    <w:rsid w:val="00413B8F"/>
    <w:rsid w:val="00414FDE"/>
    <w:rsid w:val="00416704"/>
    <w:rsid w:val="00417CCA"/>
    <w:rsid w:val="00422831"/>
    <w:rsid w:val="004235AB"/>
    <w:rsid w:val="00423D06"/>
    <w:rsid w:val="00424422"/>
    <w:rsid w:val="00424DEF"/>
    <w:rsid w:val="004254BD"/>
    <w:rsid w:val="00426906"/>
    <w:rsid w:val="00426CEA"/>
    <w:rsid w:val="00427974"/>
    <w:rsid w:val="00430F3D"/>
    <w:rsid w:val="0043273E"/>
    <w:rsid w:val="00432F0A"/>
    <w:rsid w:val="004349D3"/>
    <w:rsid w:val="00434D32"/>
    <w:rsid w:val="004421D0"/>
    <w:rsid w:val="00442227"/>
    <w:rsid w:val="00442D8D"/>
    <w:rsid w:val="004438B6"/>
    <w:rsid w:val="00444CC2"/>
    <w:rsid w:val="004506C5"/>
    <w:rsid w:val="004518AB"/>
    <w:rsid w:val="00452F12"/>
    <w:rsid w:val="004549A8"/>
    <w:rsid w:val="00456D6A"/>
    <w:rsid w:val="00457666"/>
    <w:rsid w:val="00460C56"/>
    <w:rsid w:val="00461360"/>
    <w:rsid w:val="004651AB"/>
    <w:rsid w:val="00465A35"/>
    <w:rsid w:val="00467127"/>
    <w:rsid w:val="00467A1A"/>
    <w:rsid w:val="00471405"/>
    <w:rsid w:val="00472F1B"/>
    <w:rsid w:val="00473909"/>
    <w:rsid w:val="004739EF"/>
    <w:rsid w:val="00473C83"/>
    <w:rsid w:val="00474D9E"/>
    <w:rsid w:val="004750B8"/>
    <w:rsid w:val="00476671"/>
    <w:rsid w:val="00476845"/>
    <w:rsid w:val="00477896"/>
    <w:rsid w:val="0048287E"/>
    <w:rsid w:val="00482E5C"/>
    <w:rsid w:val="0048451A"/>
    <w:rsid w:val="00485C92"/>
    <w:rsid w:val="00486461"/>
    <w:rsid w:val="00487679"/>
    <w:rsid w:val="00490000"/>
    <w:rsid w:val="004904C7"/>
    <w:rsid w:val="00491CF7"/>
    <w:rsid w:val="004927DE"/>
    <w:rsid w:val="00493FEB"/>
    <w:rsid w:val="004961BF"/>
    <w:rsid w:val="004A262D"/>
    <w:rsid w:val="004A62DE"/>
    <w:rsid w:val="004A67D4"/>
    <w:rsid w:val="004A6969"/>
    <w:rsid w:val="004A6E21"/>
    <w:rsid w:val="004A7E42"/>
    <w:rsid w:val="004B0617"/>
    <w:rsid w:val="004B0F90"/>
    <w:rsid w:val="004B19DE"/>
    <w:rsid w:val="004B1CEB"/>
    <w:rsid w:val="004B216D"/>
    <w:rsid w:val="004B38D7"/>
    <w:rsid w:val="004B62AF"/>
    <w:rsid w:val="004B787F"/>
    <w:rsid w:val="004C0186"/>
    <w:rsid w:val="004C28E2"/>
    <w:rsid w:val="004C298A"/>
    <w:rsid w:val="004C5B18"/>
    <w:rsid w:val="004C61AA"/>
    <w:rsid w:val="004C666E"/>
    <w:rsid w:val="004C7B68"/>
    <w:rsid w:val="004C7C91"/>
    <w:rsid w:val="004D15D4"/>
    <w:rsid w:val="004D176B"/>
    <w:rsid w:val="004D3079"/>
    <w:rsid w:val="004D3A39"/>
    <w:rsid w:val="004D4A0F"/>
    <w:rsid w:val="004D4B15"/>
    <w:rsid w:val="004D601A"/>
    <w:rsid w:val="004D72FF"/>
    <w:rsid w:val="004D7C29"/>
    <w:rsid w:val="004E1C36"/>
    <w:rsid w:val="004E30E8"/>
    <w:rsid w:val="004E44BA"/>
    <w:rsid w:val="004E455F"/>
    <w:rsid w:val="004E4635"/>
    <w:rsid w:val="004E5037"/>
    <w:rsid w:val="004F3EFC"/>
    <w:rsid w:val="004F4928"/>
    <w:rsid w:val="004F4C45"/>
    <w:rsid w:val="004F4EDD"/>
    <w:rsid w:val="004F549E"/>
    <w:rsid w:val="00500500"/>
    <w:rsid w:val="0050415B"/>
    <w:rsid w:val="005042F0"/>
    <w:rsid w:val="00504C86"/>
    <w:rsid w:val="00505C1D"/>
    <w:rsid w:val="005063A3"/>
    <w:rsid w:val="00506CE1"/>
    <w:rsid w:val="00511CB5"/>
    <w:rsid w:val="005128F4"/>
    <w:rsid w:val="00514FBE"/>
    <w:rsid w:val="0051594A"/>
    <w:rsid w:val="005162B5"/>
    <w:rsid w:val="00516EB7"/>
    <w:rsid w:val="00517063"/>
    <w:rsid w:val="00520783"/>
    <w:rsid w:val="00521464"/>
    <w:rsid w:val="005219E6"/>
    <w:rsid w:val="005233D9"/>
    <w:rsid w:val="00525372"/>
    <w:rsid w:val="00525D01"/>
    <w:rsid w:val="00527546"/>
    <w:rsid w:val="005275D2"/>
    <w:rsid w:val="005305CA"/>
    <w:rsid w:val="0053238E"/>
    <w:rsid w:val="00532E89"/>
    <w:rsid w:val="005334DC"/>
    <w:rsid w:val="00533F65"/>
    <w:rsid w:val="00534170"/>
    <w:rsid w:val="0053599E"/>
    <w:rsid w:val="005417D3"/>
    <w:rsid w:val="00541ABE"/>
    <w:rsid w:val="005425DF"/>
    <w:rsid w:val="00544CA1"/>
    <w:rsid w:val="005458B9"/>
    <w:rsid w:val="00546150"/>
    <w:rsid w:val="00546346"/>
    <w:rsid w:val="00546C0D"/>
    <w:rsid w:val="005500B0"/>
    <w:rsid w:val="0055019E"/>
    <w:rsid w:val="00551C05"/>
    <w:rsid w:val="00552A14"/>
    <w:rsid w:val="00552E5B"/>
    <w:rsid w:val="0055776B"/>
    <w:rsid w:val="00562913"/>
    <w:rsid w:val="00563151"/>
    <w:rsid w:val="005636B7"/>
    <w:rsid w:val="005642F5"/>
    <w:rsid w:val="005644C3"/>
    <w:rsid w:val="0056627C"/>
    <w:rsid w:val="00566F21"/>
    <w:rsid w:val="0056737D"/>
    <w:rsid w:val="0057125E"/>
    <w:rsid w:val="00571563"/>
    <w:rsid w:val="0057178F"/>
    <w:rsid w:val="00571D32"/>
    <w:rsid w:val="0057285D"/>
    <w:rsid w:val="0057489D"/>
    <w:rsid w:val="00576F69"/>
    <w:rsid w:val="005770B2"/>
    <w:rsid w:val="00577651"/>
    <w:rsid w:val="0058014F"/>
    <w:rsid w:val="00581C11"/>
    <w:rsid w:val="00582F11"/>
    <w:rsid w:val="00583C71"/>
    <w:rsid w:val="00584D50"/>
    <w:rsid w:val="005856D7"/>
    <w:rsid w:val="00586496"/>
    <w:rsid w:val="00587DE6"/>
    <w:rsid w:val="00590BB0"/>
    <w:rsid w:val="0059227F"/>
    <w:rsid w:val="00592A7D"/>
    <w:rsid w:val="00592DE6"/>
    <w:rsid w:val="00592EC6"/>
    <w:rsid w:val="00593CEE"/>
    <w:rsid w:val="00596D06"/>
    <w:rsid w:val="005A0365"/>
    <w:rsid w:val="005A1B5C"/>
    <w:rsid w:val="005A2D38"/>
    <w:rsid w:val="005A4F8E"/>
    <w:rsid w:val="005A6B1B"/>
    <w:rsid w:val="005B1103"/>
    <w:rsid w:val="005B1489"/>
    <w:rsid w:val="005B2136"/>
    <w:rsid w:val="005B375C"/>
    <w:rsid w:val="005B3F0A"/>
    <w:rsid w:val="005B5A66"/>
    <w:rsid w:val="005B6CBE"/>
    <w:rsid w:val="005B73BF"/>
    <w:rsid w:val="005B77F6"/>
    <w:rsid w:val="005B7D08"/>
    <w:rsid w:val="005C054A"/>
    <w:rsid w:val="005C0765"/>
    <w:rsid w:val="005C162D"/>
    <w:rsid w:val="005C2565"/>
    <w:rsid w:val="005C2986"/>
    <w:rsid w:val="005C4783"/>
    <w:rsid w:val="005C52B1"/>
    <w:rsid w:val="005C7767"/>
    <w:rsid w:val="005D05EC"/>
    <w:rsid w:val="005D1011"/>
    <w:rsid w:val="005D283A"/>
    <w:rsid w:val="005D2BC6"/>
    <w:rsid w:val="005D611E"/>
    <w:rsid w:val="005D6C3A"/>
    <w:rsid w:val="005D708D"/>
    <w:rsid w:val="005D790F"/>
    <w:rsid w:val="005D7CC6"/>
    <w:rsid w:val="005E032B"/>
    <w:rsid w:val="005E098C"/>
    <w:rsid w:val="005E1234"/>
    <w:rsid w:val="005E244C"/>
    <w:rsid w:val="005E3A4C"/>
    <w:rsid w:val="005E42C6"/>
    <w:rsid w:val="005E4BE9"/>
    <w:rsid w:val="005E58A2"/>
    <w:rsid w:val="005E6270"/>
    <w:rsid w:val="005E64C8"/>
    <w:rsid w:val="005E6BBF"/>
    <w:rsid w:val="005E6DBE"/>
    <w:rsid w:val="005E7494"/>
    <w:rsid w:val="005E7C62"/>
    <w:rsid w:val="005F02E4"/>
    <w:rsid w:val="005F184A"/>
    <w:rsid w:val="005F2734"/>
    <w:rsid w:val="005F2A3D"/>
    <w:rsid w:val="005F2BD3"/>
    <w:rsid w:val="005F3042"/>
    <w:rsid w:val="005F36B5"/>
    <w:rsid w:val="005F55B7"/>
    <w:rsid w:val="00600816"/>
    <w:rsid w:val="006015C9"/>
    <w:rsid w:val="0060196E"/>
    <w:rsid w:val="00601B87"/>
    <w:rsid w:val="00604198"/>
    <w:rsid w:val="006058B8"/>
    <w:rsid w:val="00605E72"/>
    <w:rsid w:val="00606DB7"/>
    <w:rsid w:val="00607820"/>
    <w:rsid w:val="00607E7E"/>
    <w:rsid w:val="00607F1A"/>
    <w:rsid w:val="00610684"/>
    <w:rsid w:val="00612BE7"/>
    <w:rsid w:val="00613324"/>
    <w:rsid w:val="0061354F"/>
    <w:rsid w:val="006157D3"/>
    <w:rsid w:val="0061592F"/>
    <w:rsid w:val="0061643D"/>
    <w:rsid w:val="00616731"/>
    <w:rsid w:val="00620501"/>
    <w:rsid w:val="00620521"/>
    <w:rsid w:val="00624E28"/>
    <w:rsid w:val="00625D7D"/>
    <w:rsid w:val="006263AD"/>
    <w:rsid w:val="006278EB"/>
    <w:rsid w:val="00630B1D"/>
    <w:rsid w:val="00632940"/>
    <w:rsid w:val="00633742"/>
    <w:rsid w:val="00634E1E"/>
    <w:rsid w:val="006351BA"/>
    <w:rsid w:val="0064059C"/>
    <w:rsid w:val="006411BB"/>
    <w:rsid w:val="00641938"/>
    <w:rsid w:val="00643A68"/>
    <w:rsid w:val="00643B76"/>
    <w:rsid w:val="00644F4E"/>
    <w:rsid w:val="0064564D"/>
    <w:rsid w:val="006461C5"/>
    <w:rsid w:val="00646503"/>
    <w:rsid w:val="00647FFC"/>
    <w:rsid w:val="00651547"/>
    <w:rsid w:val="006515AC"/>
    <w:rsid w:val="006518B3"/>
    <w:rsid w:val="00651CAD"/>
    <w:rsid w:val="00652479"/>
    <w:rsid w:val="0065348B"/>
    <w:rsid w:val="00655CA0"/>
    <w:rsid w:val="00656AE4"/>
    <w:rsid w:val="006609DA"/>
    <w:rsid w:val="00660BD7"/>
    <w:rsid w:val="00660F96"/>
    <w:rsid w:val="0066196D"/>
    <w:rsid w:val="006628ED"/>
    <w:rsid w:val="00662C89"/>
    <w:rsid w:val="0066375C"/>
    <w:rsid w:val="006660A1"/>
    <w:rsid w:val="0066621D"/>
    <w:rsid w:val="006667C7"/>
    <w:rsid w:val="006675F2"/>
    <w:rsid w:val="0066777A"/>
    <w:rsid w:val="00667F14"/>
    <w:rsid w:val="006711C9"/>
    <w:rsid w:val="00672AC6"/>
    <w:rsid w:val="006742B4"/>
    <w:rsid w:val="00674AD9"/>
    <w:rsid w:val="006750EA"/>
    <w:rsid w:val="00681B43"/>
    <w:rsid w:val="00681F85"/>
    <w:rsid w:val="00682C20"/>
    <w:rsid w:val="00683DB7"/>
    <w:rsid w:val="00683ECD"/>
    <w:rsid w:val="00694EBE"/>
    <w:rsid w:val="006A2D34"/>
    <w:rsid w:val="006A33E7"/>
    <w:rsid w:val="006A43AC"/>
    <w:rsid w:val="006A60F9"/>
    <w:rsid w:val="006A6D2E"/>
    <w:rsid w:val="006A6F5A"/>
    <w:rsid w:val="006A7A2C"/>
    <w:rsid w:val="006B2A16"/>
    <w:rsid w:val="006B5FAC"/>
    <w:rsid w:val="006B63E7"/>
    <w:rsid w:val="006B69CB"/>
    <w:rsid w:val="006B7429"/>
    <w:rsid w:val="006C1AF0"/>
    <w:rsid w:val="006C2162"/>
    <w:rsid w:val="006C2E09"/>
    <w:rsid w:val="006C30DF"/>
    <w:rsid w:val="006C31D3"/>
    <w:rsid w:val="006C32C8"/>
    <w:rsid w:val="006C51B6"/>
    <w:rsid w:val="006C5F00"/>
    <w:rsid w:val="006C6D9C"/>
    <w:rsid w:val="006C7B92"/>
    <w:rsid w:val="006D2688"/>
    <w:rsid w:val="006D2905"/>
    <w:rsid w:val="006D2B01"/>
    <w:rsid w:val="006D2E1E"/>
    <w:rsid w:val="006D2E97"/>
    <w:rsid w:val="006D3F48"/>
    <w:rsid w:val="006D52CC"/>
    <w:rsid w:val="006D5F51"/>
    <w:rsid w:val="006D7468"/>
    <w:rsid w:val="006E03D4"/>
    <w:rsid w:val="006E094A"/>
    <w:rsid w:val="006E1D3D"/>
    <w:rsid w:val="006E2B11"/>
    <w:rsid w:val="006E3A7A"/>
    <w:rsid w:val="006E56F6"/>
    <w:rsid w:val="006E5E4C"/>
    <w:rsid w:val="006E7D69"/>
    <w:rsid w:val="006F1544"/>
    <w:rsid w:val="006F245B"/>
    <w:rsid w:val="006F2681"/>
    <w:rsid w:val="006F4F52"/>
    <w:rsid w:val="006F6ACA"/>
    <w:rsid w:val="006F7800"/>
    <w:rsid w:val="0070074C"/>
    <w:rsid w:val="00700DAB"/>
    <w:rsid w:val="00701FDE"/>
    <w:rsid w:val="00702E8C"/>
    <w:rsid w:val="0070379A"/>
    <w:rsid w:val="00704E19"/>
    <w:rsid w:val="0070641E"/>
    <w:rsid w:val="007101FD"/>
    <w:rsid w:val="0071029C"/>
    <w:rsid w:val="00710474"/>
    <w:rsid w:val="00711157"/>
    <w:rsid w:val="00711E48"/>
    <w:rsid w:val="00712A7F"/>
    <w:rsid w:val="00713121"/>
    <w:rsid w:val="00713B40"/>
    <w:rsid w:val="00713D39"/>
    <w:rsid w:val="00713F98"/>
    <w:rsid w:val="007145DE"/>
    <w:rsid w:val="00714D3C"/>
    <w:rsid w:val="00714E5F"/>
    <w:rsid w:val="00714F3E"/>
    <w:rsid w:val="0071561B"/>
    <w:rsid w:val="00715E01"/>
    <w:rsid w:val="00717B46"/>
    <w:rsid w:val="00717C12"/>
    <w:rsid w:val="00720C92"/>
    <w:rsid w:val="00720CCE"/>
    <w:rsid w:val="0072175F"/>
    <w:rsid w:val="00722D9B"/>
    <w:rsid w:val="007244FF"/>
    <w:rsid w:val="00725629"/>
    <w:rsid w:val="00726CFD"/>
    <w:rsid w:val="00727994"/>
    <w:rsid w:val="00727BDC"/>
    <w:rsid w:val="00727D00"/>
    <w:rsid w:val="0073059D"/>
    <w:rsid w:val="00730B3D"/>
    <w:rsid w:val="00730C78"/>
    <w:rsid w:val="00730C92"/>
    <w:rsid w:val="00731176"/>
    <w:rsid w:val="007335CF"/>
    <w:rsid w:val="00734993"/>
    <w:rsid w:val="007405FC"/>
    <w:rsid w:val="00741699"/>
    <w:rsid w:val="00741C79"/>
    <w:rsid w:val="007423E7"/>
    <w:rsid w:val="00743716"/>
    <w:rsid w:val="00743D65"/>
    <w:rsid w:val="0074533B"/>
    <w:rsid w:val="0074662D"/>
    <w:rsid w:val="007523C0"/>
    <w:rsid w:val="007523F3"/>
    <w:rsid w:val="0075357A"/>
    <w:rsid w:val="007537EF"/>
    <w:rsid w:val="00754F31"/>
    <w:rsid w:val="0075658F"/>
    <w:rsid w:val="00756C73"/>
    <w:rsid w:val="0075777D"/>
    <w:rsid w:val="0076077E"/>
    <w:rsid w:val="00761250"/>
    <w:rsid w:val="00761BC5"/>
    <w:rsid w:val="00762BD7"/>
    <w:rsid w:val="00762D1F"/>
    <w:rsid w:val="007644FC"/>
    <w:rsid w:val="00765FAC"/>
    <w:rsid w:val="0076630F"/>
    <w:rsid w:val="00766B99"/>
    <w:rsid w:val="007679A0"/>
    <w:rsid w:val="00767EFF"/>
    <w:rsid w:val="00771D57"/>
    <w:rsid w:val="00771F8B"/>
    <w:rsid w:val="0077213B"/>
    <w:rsid w:val="00773B5F"/>
    <w:rsid w:val="007745C2"/>
    <w:rsid w:val="00775A3F"/>
    <w:rsid w:val="00777904"/>
    <w:rsid w:val="00777BAF"/>
    <w:rsid w:val="0078152B"/>
    <w:rsid w:val="00781A18"/>
    <w:rsid w:val="007848A5"/>
    <w:rsid w:val="00784C5A"/>
    <w:rsid w:val="00786207"/>
    <w:rsid w:val="00786D25"/>
    <w:rsid w:val="007871B6"/>
    <w:rsid w:val="007921FB"/>
    <w:rsid w:val="00792556"/>
    <w:rsid w:val="007932EB"/>
    <w:rsid w:val="00797066"/>
    <w:rsid w:val="00797B20"/>
    <w:rsid w:val="007A091A"/>
    <w:rsid w:val="007A12E0"/>
    <w:rsid w:val="007A2F07"/>
    <w:rsid w:val="007A3704"/>
    <w:rsid w:val="007A45B3"/>
    <w:rsid w:val="007A5623"/>
    <w:rsid w:val="007A5A29"/>
    <w:rsid w:val="007A5C90"/>
    <w:rsid w:val="007A7CBD"/>
    <w:rsid w:val="007B0354"/>
    <w:rsid w:val="007B0CBC"/>
    <w:rsid w:val="007B0D5F"/>
    <w:rsid w:val="007B119E"/>
    <w:rsid w:val="007B141B"/>
    <w:rsid w:val="007B1B81"/>
    <w:rsid w:val="007B2998"/>
    <w:rsid w:val="007B42DA"/>
    <w:rsid w:val="007B4AF8"/>
    <w:rsid w:val="007B78C7"/>
    <w:rsid w:val="007C0E9F"/>
    <w:rsid w:val="007C12BD"/>
    <w:rsid w:val="007C486E"/>
    <w:rsid w:val="007C5F39"/>
    <w:rsid w:val="007C62B5"/>
    <w:rsid w:val="007C7277"/>
    <w:rsid w:val="007C755B"/>
    <w:rsid w:val="007D1042"/>
    <w:rsid w:val="007D1411"/>
    <w:rsid w:val="007D1E0A"/>
    <w:rsid w:val="007D2FD3"/>
    <w:rsid w:val="007D2FE4"/>
    <w:rsid w:val="007D4120"/>
    <w:rsid w:val="007D56C8"/>
    <w:rsid w:val="007D70EA"/>
    <w:rsid w:val="007E140F"/>
    <w:rsid w:val="007E1626"/>
    <w:rsid w:val="007E3FFB"/>
    <w:rsid w:val="007E562D"/>
    <w:rsid w:val="007E5FBF"/>
    <w:rsid w:val="007E7DB4"/>
    <w:rsid w:val="007F0051"/>
    <w:rsid w:val="007F0142"/>
    <w:rsid w:val="007F08AA"/>
    <w:rsid w:val="007F0A7A"/>
    <w:rsid w:val="007F1462"/>
    <w:rsid w:val="007F1FBE"/>
    <w:rsid w:val="007F3684"/>
    <w:rsid w:val="007F58F8"/>
    <w:rsid w:val="007F6A61"/>
    <w:rsid w:val="007F7F3F"/>
    <w:rsid w:val="00801499"/>
    <w:rsid w:val="00801B52"/>
    <w:rsid w:val="00803FC7"/>
    <w:rsid w:val="00805542"/>
    <w:rsid w:val="008056BF"/>
    <w:rsid w:val="008056F5"/>
    <w:rsid w:val="008068BF"/>
    <w:rsid w:val="00806C59"/>
    <w:rsid w:val="00807A1A"/>
    <w:rsid w:val="0081011F"/>
    <w:rsid w:val="0081065D"/>
    <w:rsid w:val="00812DBF"/>
    <w:rsid w:val="00812FA7"/>
    <w:rsid w:val="0081380A"/>
    <w:rsid w:val="0081420F"/>
    <w:rsid w:val="00814F62"/>
    <w:rsid w:val="008150A6"/>
    <w:rsid w:val="00816809"/>
    <w:rsid w:val="00816A11"/>
    <w:rsid w:val="00817853"/>
    <w:rsid w:val="008208FA"/>
    <w:rsid w:val="008242E8"/>
    <w:rsid w:val="00830B4E"/>
    <w:rsid w:val="00830D31"/>
    <w:rsid w:val="00831079"/>
    <w:rsid w:val="0083615C"/>
    <w:rsid w:val="00840CF5"/>
    <w:rsid w:val="00841D85"/>
    <w:rsid w:val="0084297F"/>
    <w:rsid w:val="008441FA"/>
    <w:rsid w:val="00845485"/>
    <w:rsid w:val="008464B9"/>
    <w:rsid w:val="00847515"/>
    <w:rsid w:val="0085149C"/>
    <w:rsid w:val="00852D37"/>
    <w:rsid w:val="00854E4B"/>
    <w:rsid w:val="008562A0"/>
    <w:rsid w:val="00856F55"/>
    <w:rsid w:val="008573A4"/>
    <w:rsid w:val="008575FE"/>
    <w:rsid w:val="00860719"/>
    <w:rsid w:val="00860D3B"/>
    <w:rsid w:val="00861645"/>
    <w:rsid w:val="00861756"/>
    <w:rsid w:val="00861982"/>
    <w:rsid w:val="00861CDD"/>
    <w:rsid w:val="00862FD3"/>
    <w:rsid w:val="00863FB3"/>
    <w:rsid w:val="00866273"/>
    <w:rsid w:val="00866E85"/>
    <w:rsid w:val="00866F28"/>
    <w:rsid w:val="008708DC"/>
    <w:rsid w:val="00870A56"/>
    <w:rsid w:val="00872EC3"/>
    <w:rsid w:val="0087425D"/>
    <w:rsid w:val="00874AE8"/>
    <w:rsid w:val="00874E1D"/>
    <w:rsid w:val="008751D3"/>
    <w:rsid w:val="00875B13"/>
    <w:rsid w:val="00876A12"/>
    <w:rsid w:val="008773E1"/>
    <w:rsid w:val="008807B2"/>
    <w:rsid w:val="008816E5"/>
    <w:rsid w:val="00881C6C"/>
    <w:rsid w:val="00881CA7"/>
    <w:rsid w:val="008845E2"/>
    <w:rsid w:val="008852C0"/>
    <w:rsid w:val="00885E93"/>
    <w:rsid w:val="00886549"/>
    <w:rsid w:val="00887449"/>
    <w:rsid w:val="0088769B"/>
    <w:rsid w:val="008900BC"/>
    <w:rsid w:val="0089068A"/>
    <w:rsid w:val="008906EB"/>
    <w:rsid w:val="00890EA0"/>
    <w:rsid w:val="0089278F"/>
    <w:rsid w:val="008943EA"/>
    <w:rsid w:val="00894D73"/>
    <w:rsid w:val="00895B18"/>
    <w:rsid w:val="0089676B"/>
    <w:rsid w:val="00896D51"/>
    <w:rsid w:val="008A1AC3"/>
    <w:rsid w:val="008A2A4B"/>
    <w:rsid w:val="008A45A7"/>
    <w:rsid w:val="008A4DFF"/>
    <w:rsid w:val="008A51A6"/>
    <w:rsid w:val="008A51B7"/>
    <w:rsid w:val="008A5440"/>
    <w:rsid w:val="008A70FB"/>
    <w:rsid w:val="008A7236"/>
    <w:rsid w:val="008A7370"/>
    <w:rsid w:val="008A7820"/>
    <w:rsid w:val="008B0B1B"/>
    <w:rsid w:val="008B450D"/>
    <w:rsid w:val="008B5EAE"/>
    <w:rsid w:val="008B666A"/>
    <w:rsid w:val="008B6EA9"/>
    <w:rsid w:val="008C0D5A"/>
    <w:rsid w:val="008C18EC"/>
    <w:rsid w:val="008C33D9"/>
    <w:rsid w:val="008C46D2"/>
    <w:rsid w:val="008C4EF7"/>
    <w:rsid w:val="008C51D7"/>
    <w:rsid w:val="008C62D8"/>
    <w:rsid w:val="008D06A0"/>
    <w:rsid w:val="008D0DF8"/>
    <w:rsid w:val="008D161F"/>
    <w:rsid w:val="008D37F2"/>
    <w:rsid w:val="008D3A5F"/>
    <w:rsid w:val="008D4541"/>
    <w:rsid w:val="008D50C1"/>
    <w:rsid w:val="008D55A0"/>
    <w:rsid w:val="008D6144"/>
    <w:rsid w:val="008D741F"/>
    <w:rsid w:val="008D74FD"/>
    <w:rsid w:val="008D7EE7"/>
    <w:rsid w:val="008E03C2"/>
    <w:rsid w:val="008E3F8E"/>
    <w:rsid w:val="008E62DB"/>
    <w:rsid w:val="008E69C1"/>
    <w:rsid w:val="008F027C"/>
    <w:rsid w:val="008F04F2"/>
    <w:rsid w:val="008F1EE4"/>
    <w:rsid w:val="008F2498"/>
    <w:rsid w:val="008F3356"/>
    <w:rsid w:val="008F38B8"/>
    <w:rsid w:val="00901FEC"/>
    <w:rsid w:val="00902602"/>
    <w:rsid w:val="00902832"/>
    <w:rsid w:val="0090451C"/>
    <w:rsid w:val="00904905"/>
    <w:rsid w:val="00904EE4"/>
    <w:rsid w:val="00905D2E"/>
    <w:rsid w:val="00907EAA"/>
    <w:rsid w:val="00911102"/>
    <w:rsid w:val="00911DCD"/>
    <w:rsid w:val="00913264"/>
    <w:rsid w:val="00913839"/>
    <w:rsid w:val="00914ADB"/>
    <w:rsid w:val="00914C74"/>
    <w:rsid w:val="00914DFD"/>
    <w:rsid w:val="00915322"/>
    <w:rsid w:val="00917386"/>
    <w:rsid w:val="00917663"/>
    <w:rsid w:val="00920C83"/>
    <w:rsid w:val="00920FD4"/>
    <w:rsid w:val="00921791"/>
    <w:rsid w:val="0092222E"/>
    <w:rsid w:val="00923255"/>
    <w:rsid w:val="00923F46"/>
    <w:rsid w:val="00924723"/>
    <w:rsid w:val="0093095A"/>
    <w:rsid w:val="00934038"/>
    <w:rsid w:val="009344B2"/>
    <w:rsid w:val="00936A1F"/>
    <w:rsid w:val="00936B9F"/>
    <w:rsid w:val="00936CDF"/>
    <w:rsid w:val="00936E01"/>
    <w:rsid w:val="00937150"/>
    <w:rsid w:val="00940235"/>
    <w:rsid w:val="00941291"/>
    <w:rsid w:val="0094271B"/>
    <w:rsid w:val="009436D3"/>
    <w:rsid w:val="00944165"/>
    <w:rsid w:val="009469AE"/>
    <w:rsid w:val="00946E83"/>
    <w:rsid w:val="00947B32"/>
    <w:rsid w:val="00950260"/>
    <w:rsid w:val="0095096D"/>
    <w:rsid w:val="00954167"/>
    <w:rsid w:val="00954A53"/>
    <w:rsid w:val="00954FE1"/>
    <w:rsid w:val="00955D36"/>
    <w:rsid w:val="009560EB"/>
    <w:rsid w:val="0095684E"/>
    <w:rsid w:val="009571E5"/>
    <w:rsid w:val="00960EA5"/>
    <w:rsid w:val="009612FC"/>
    <w:rsid w:val="0096377D"/>
    <w:rsid w:val="009644DD"/>
    <w:rsid w:val="00965DE8"/>
    <w:rsid w:val="0096635B"/>
    <w:rsid w:val="009663BC"/>
    <w:rsid w:val="00966402"/>
    <w:rsid w:val="00966A38"/>
    <w:rsid w:val="009677E7"/>
    <w:rsid w:val="00970225"/>
    <w:rsid w:val="00970CA6"/>
    <w:rsid w:val="00971F8A"/>
    <w:rsid w:val="00972569"/>
    <w:rsid w:val="00972F04"/>
    <w:rsid w:val="00973439"/>
    <w:rsid w:val="00973705"/>
    <w:rsid w:val="00973AA7"/>
    <w:rsid w:val="00973D21"/>
    <w:rsid w:val="009753A3"/>
    <w:rsid w:val="00975666"/>
    <w:rsid w:val="00975D62"/>
    <w:rsid w:val="00977957"/>
    <w:rsid w:val="00982075"/>
    <w:rsid w:val="00983E6E"/>
    <w:rsid w:val="00984D44"/>
    <w:rsid w:val="00986F61"/>
    <w:rsid w:val="00987971"/>
    <w:rsid w:val="00987B5F"/>
    <w:rsid w:val="00990922"/>
    <w:rsid w:val="009911D9"/>
    <w:rsid w:val="00994328"/>
    <w:rsid w:val="00995C96"/>
    <w:rsid w:val="009A01A5"/>
    <w:rsid w:val="009A031E"/>
    <w:rsid w:val="009A0AE7"/>
    <w:rsid w:val="009A2D3A"/>
    <w:rsid w:val="009A3FFC"/>
    <w:rsid w:val="009A483E"/>
    <w:rsid w:val="009A4863"/>
    <w:rsid w:val="009A4B18"/>
    <w:rsid w:val="009A709F"/>
    <w:rsid w:val="009B0E3F"/>
    <w:rsid w:val="009B1C92"/>
    <w:rsid w:val="009B2B15"/>
    <w:rsid w:val="009B5E8F"/>
    <w:rsid w:val="009B6579"/>
    <w:rsid w:val="009B7E69"/>
    <w:rsid w:val="009B7EE3"/>
    <w:rsid w:val="009C2516"/>
    <w:rsid w:val="009C5A7C"/>
    <w:rsid w:val="009D14D8"/>
    <w:rsid w:val="009D2313"/>
    <w:rsid w:val="009D2612"/>
    <w:rsid w:val="009D30BC"/>
    <w:rsid w:val="009D3106"/>
    <w:rsid w:val="009D56B5"/>
    <w:rsid w:val="009D61A9"/>
    <w:rsid w:val="009D7961"/>
    <w:rsid w:val="009E039D"/>
    <w:rsid w:val="009E0536"/>
    <w:rsid w:val="009E11C3"/>
    <w:rsid w:val="009E2FCA"/>
    <w:rsid w:val="009E4F38"/>
    <w:rsid w:val="009E537C"/>
    <w:rsid w:val="009E6374"/>
    <w:rsid w:val="009F0E38"/>
    <w:rsid w:val="009F49F9"/>
    <w:rsid w:val="009F605E"/>
    <w:rsid w:val="009F6C43"/>
    <w:rsid w:val="009F6D84"/>
    <w:rsid w:val="00A015ED"/>
    <w:rsid w:val="00A034C5"/>
    <w:rsid w:val="00A03835"/>
    <w:rsid w:val="00A0394A"/>
    <w:rsid w:val="00A0513A"/>
    <w:rsid w:val="00A05704"/>
    <w:rsid w:val="00A078D2"/>
    <w:rsid w:val="00A11BD0"/>
    <w:rsid w:val="00A122B3"/>
    <w:rsid w:val="00A12FBA"/>
    <w:rsid w:val="00A144DE"/>
    <w:rsid w:val="00A1462D"/>
    <w:rsid w:val="00A15614"/>
    <w:rsid w:val="00A16B6D"/>
    <w:rsid w:val="00A22C99"/>
    <w:rsid w:val="00A236FC"/>
    <w:rsid w:val="00A23A83"/>
    <w:rsid w:val="00A24F90"/>
    <w:rsid w:val="00A2577F"/>
    <w:rsid w:val="00A26963"/>
    <w:rsid w:val="00A27C6B"/>
    <w:rsid w:val="00A30BC7"/>
    <w:rsid w:val="00A331F2"/>
    <w:rsid w:val="00A33289"/>
    <w:rsid w:val="00A33578"/>
    <w:rsid w:val="00A34E62"/>
    <w:rsid w:val="00A36256"/>
    <w:rsid w:val="00A37F9C"/>
    <w:rsid w:val="00A40704"/>
    <w:rsid w:val="00A41871"/>
    <w:rsid w:val="00A41940"/>
    <w:rsid w:val="00A42592"/>
    <w:rsid w:val="00A43010"/>
    <w:rsid w:val="00A44A54"/>
    <w:rsid w:val="00A44EF7"/>
    <w:rsid w:val="00A45454"/>
    <w:rsid w:val="00A46EF4"/>
    <w:rsid w:val="00A50752"/>
    <w:rsid w:val="00A512B4"/>
    <w:rsid w:val="00A51EB2"/>
    <w:rsid w:val="00A539F2"/>
    <w:rsid w:val="00A54FF2"/>
    <w:rsid w:val="00A551F9"/>
    <w:rsid w:val="00A5659C"/>
    <w:rsid w:val="00A56AE5"/>
    <w:rsid w:val="00A572F8"/>
    <w:rsid w:val="00A57AC8"/>
    <w:rsid w:val="00A6073B"/>
    <w:rsid w:val="00A6370D"/>
    <w:rsid w:val="00A64864"/>
    <w:rsid w:val="00A664C1"/>
    <w:rsid w:val="00A66B07"/>
    <w:rsid w:val="00A70BD6"/>
    <w:rsid w:val="00A71367"/>
    <w:rsid w:val="00A71B21"/>
    <w:rsid w:val="00A7215D"/>
    <w:rsid w:val="00A7219D"/>
    <w:rsid w:val="00A726C7"/>
    <w:rsid w:val="00A73A1F"/>
    <w:rsid w:val="00A73EB3"/>
    <w:rsid w:val="00A743CC"/>
    <w:rsid w:val="00A76490"/>
    <w:rsid w:val="00A76D04"/>
    <w:rsid w:val="00A7758E"/>
    <w:rsid w:val="00A7765F"/>
    <w:rsid w:val="00A82D87"/>
    <w:rsid w:val="00A8397D"/>
    <w:rsid w:val="00A852D3"/>
    <w:rsid w:val="00A858AD"/>
    <w:rsid w:val="00A85A59"/>
    <w:rsid w:val="00A86ED3"/>
    <w:rsid w:val="00A913D7"/>
    <w:rsid w:val="00A93762"/>
    <w:rsid w:val="00A94424"/>
    <w:rsid w:val="00A94F69"/>
    <w:rsid w:val="00A95E55"/>
    <w:rsid w:val="00AA001A"/>
    <w:rsid w:val="00AA1A9D"/>
    <w:rsid w:val="00AA2E29"/>
    <w:rsid w:val="00AA36B6"/>
    <w:rsid w:val="00AA4A10"/>
    <w:rsid w:val="00AA779A"/>
    <w:rsid w:val="00AB071B"/>
    <w:rsid w:val="00AB0B0A"/>
    <w:rsid w:val="00AB0D77"/>
    <w:rsid w:val="00AB17D6"/>
    <w:rsid w:val="00AB368F"/>
    <w:rsid w:val="00AB4600"/>
    <w:rsid w:val="00AB46FF"/>
    <w:rsid w:val="00AB6B4C"/>
    <w:rsid w:val="00AB74D7"/>
    <w:rsid w:val="00AB7FF6"/>
    <w:rsid w:val="00AC26A2"/>
    <w:rsid w:val="00AC4142"/>
    <w:rsid w:val="00AC41D0"/>
    <w:rsid w:val="00AC43A0"/>
    <w:rsid w:val="00AC4454"/>
    <w:rsid w:val="00AC4481"/>
    <w:rsid w:val="00AC4B10"/>
    <w:rsid w:val="00AC55BC"/>
    <w:rsid w:val="00AC6BD9"/>
    <w:rsid w:val="00AD1660"/>
    <w:rsid w:val="00AD207B"/>
    <w:rsid w:val="00AD2269"/>
    <w:rsid w:val="00AD2C23"/>
    <w:rsid w:val="00AD3399"/>
    <w:rsid w:val="00AD3E7E"/>
    <w:rsid w:val="00AD413F"/>
    <w:rsid w:val="00AD4FA9"/>
    <w:rsid w:val="00AD530B"/>
    <w:rsid w:val="00AD58CA"/>
    <w:rsid w:val="00AD5A19"/>
    <w:rsid w:val="00AD6232"/>
    <w:rsid w:val="00AD6C3A"/>
    <w:rsid w:val="00AD7197"/>
    <w:rsid w:val="00AD7955"/>
    <w:rsid w:val="00AD7BD7"/>
    <w:rsid w:val="00AD7BDF"/>
    <w:rsid w:val="00AD7C57"/>
    <w:rsid w:val="00AE0544"/>
    <w:rsid w:val="00AE0E5A"/>
    <w:rsid w:val="00AE1397"/>
    <w:rsid w:val="00AE140D"/>
    <w:rsid w:val="00AE1E17"/>
    <w:rsid w:val="00AE4029"/>
    <w:rsid w:val="00AE4B26"/>
    <w:rsid w:val="00AE4D61"/>
    <w:rsid w:val="00AE50D4"/>
    <w:rsid w:val="00AE76EE"/>
    <w:rsid w:val="00AF02FA"/>
    <w:rsid w:val="00AF0521"/>
    <w:rsid w:val="00AF3A7A"/>
    <w:rsid w:val="00AF5C97"/>
    <w:rsid w:val="00AF60FE"/>
    <w:rsid w:val="00AF726A"/>
    <w:rsid w:val="00AF7AC0"/>
    <w:rsid w:val="00B02403"/>
    <w:rsid w:val="00B063C5"/>
    <w:rsid w:val="00B11A4F"/>
    <w:rsid w:val="00B12579"/>
    <w:rsid w:val="00B12665"/>
    <w:rsid w:val="00B13162"/>
    <w:rsid w:val="00B13988"/>
    <w:rsid w:val="00B145A0"/>
    <w:rsid w:val="00B154E0"/>
    <w:rsid w:val="00B20ACE"/>
    <w:rsid w:val="00B20D20"/>
    <w:rsid w:val="00B22D03"/>
    <w:rsid w:val="00B230AD"/>
    <w:rsid w:val="00B2411F"/>
    <w:rsid w:val="00B2451A"/>
    <w:rsid w:val="00B24EAF"/>
    <w:rsid w:val="00B25266"/>
    <w:rsid w:val="00B25878"/>
    <w:rsid w:val="00B27595"/>
    <w:rsid w:val="00B27930"/>
    <w:rsid w:val="00B31433"/>
    <w:rsid w:val="00B327A3"/>
    <w:rsid w:val="00B32B7E"/>
    <w:rsid w:val="00B338AA"/>
    <w:rsid w:val="00B34609"/>
    <w:rsid w:val="00B3543A"/>
    <w:rsid w:val="00B35A72"/>
    <w:rsid w:val="00B36174"/>
    <w:rsid w:val="00B428DE"/>
    <w:rsid w:val="00B434A6"/>
    <w:rsid w:val="00B435AE"/>
    <w:rsid w:val="00B44892"/>
    <w:rsid w:val="00B4504D"/>
    <w:rsid w:val="00B455D9"/>
    <w:rsid w:val="00B45C5D"/>
    <w:rsid w:val="00B46D60"/>
    <w:rsid w:val="00B4759C"/>
    <w:rsid w:val="00B47A91"/>
    <w:rsid w:val="00B47AE5"/>
    <w:rsid w:val="00B5085D"/>
    <w:rsid w:val="00B51981"/>
    <w:rsid w:val="00B535E2"/>
    <w:rsid w:val="00B54998"/>
    <w:rsid w:val="00B60EC0"/>
    <w:rsid w:val="00B612A8"/>
    <w:rsid w:val="00B61F97"/>
    <w:rsid w:val="00B6210E"/>
    <w:rsid w:val="00B6401D"/>
    <w:rsid w:val="00B64060"/>
    <w:rsid w:val="00B663D9"/>
    <w:rsid w:val="00B66B9D"/>
    <w:rsid w:val="00B7026C"/>
    <w:rsid w:val="00B70B6B"/>
    <w:rsid w:val="00B713A6"/>
    <w:rsid w:val="00B731EE"/>
    <w:rsid w:val="00B7421E"/>
    <w:rsid w:val="00B74550"/>
    <w:rsid w:val="00B754CF"/>
    <w:rsid w:val="00B75535"/>
    <w:rsid w:val="00B75978"/>
    <w:rsid w:val="00B7643F"/>
    <w:rsid w:val="00B76AD6"/>
    <w:rsid w:val="00B77573"/>
    <w:rsid w:val="00B77B36"/>
    <w:rsid w:val="00B80258"/>
    <w:rsid w:val="00B80EE7"/>
    <w:rsid w:val="00B81F67"/>
    <w:rsid w:val="00B82453"/>
    <w:rsid w:val="00B845C5"/>
    <w:rsid w:val="00B8585A"/>
    <w:rsid w:val="00B85C8C"/>
    <w:rsid w:val="00B90831"/>
    <w:rsid w:val="00B90D26"/>
    <w:rsid w:val="00B912CF"/>
    <w:rsid w:val="00B919B4"/>
    <w:rsid w:val="00B91BFA"/>
    <w:rsid w:val="00B920F5"/>
    <w:rsid w:val="00B93543"/>
    <w:rsid w:val="00B936C3"/>
    <w:rsid w:val="00B94629"/>
    <w:rsid w:val="00B94D19"/>
    <w:rsid w:val="00B97326"/>
    <w:rsid w:val="00BA153A"/>
    <w:rsid w:val="00BA1B70"/>
    <w:rsid w:val="00BA31C8"/>
    <w:rsid w:val="00BA4BB8"/>
    <w:rsid w:val="00BA5269"/>
    <w:rsid w:val="00BA6416"/>
    <w:rsid w:val="00BA6D07"/>
    <w:rsid w:val="00BA6FC9"/>
    <w:rsid w:val="00BB035D"/>
    <w:rsid w:val="00BB10E5"/>
    <w:rsid w:val="00BB15D7"/>
    <w:rsid w:val="00BB301F"/>
    <w:rsid w:val="00BB31D7"/>
    <w:rsid w:val="00BB367C"/>
    <w:rsid w:val="00BB47E1"/>
    <w:rsid w:val="00BB4A15"/>
    <w:rsid w:val="00BC0C40"/>
    <w:rsid w:val="00BC0F23"/>
    <w:rsid w:val="00BC176E"/>
    <w:rsid w:val="00BC1F86"/>
    <w:rsid w:val="00BC3EA6"/>
    <w:rsid w:val="00BC4825"/>
    <w:rsid w:val="00BC5741"/>
    <w:rsid w:val="00BC6A01"/>
    <w:rsid w:val="00BC7A5C"/>
    <w:rsid w:val="00BD0072"/>
    <w:rsid w:val="00BD06F1"/>
    <w:rsid w:val="00BD07E2"/>
    <w:rsid w:val="00BD0A6C"/>
    <w:rsid w:val="00BD14D1"/>
    <w:rsid w:val="00BD30D8"/>
    <w:rsid w:val="00BD56DD"/>
    <w:rsid w:val="00BD5A05"/>
    <w:rsid w:val="00BD79B2"/>
    <w:rsid w:val="00BE64FB"/>
    <w:rsid w:val="00BF1B8A"/>
    <w:rsid w:val="00BF2E10"/>
    <w:rsid w:val="00BF3575"/>
    <w:rsid w:val="00BF4E59"/>
    <w:rsid w:val="00BF5F55"/>
    <w:rsid w:val="00BF70C5"/>
    <w:rsid w:val="00BF723D"/>
    <w:rsid w:val="00C011E4"/>
    <w:rsid w:val="00C02222"/>
    <w:rsid w:val="00C02584"/>
    <w:rsid w:val="00C0265C"/>
    <w:rsid w:val="00C03052"/>
    <w:rsid w:val="00C03433"/>
    <w:rsid w:val="00C0363C"/>
    <w:rsid w:val="00C044E4"/>
    <w:rsid w:val="00C04814"/>
    <w:rsid w:val="00C04C3E"/>
    <w:rsid w:val="00C05666"/>
    <w:rsid w:val="00C05869"/>
    <w:rsid w:val="00C05C0F"/>
    <w:rsid w:val="00C06496"/>
    <w:rsid w:val="00C116CA"/>
    <w:rsid w:val="00C11CF5"/>
    <w:rsid w:val="00C12363"/>
    <w:rsid w:val="00C130BB"/>
    <w:rsid w:val="00C13775"/>
    <w:rsid w:val="00C13FC0"/>
    <w:rsid w:val="00C13FFF"/>
    <w:rsid w:val="00C17CE9"/>
    <w:rsid w:val="00C22D23"/>
    <w:rsid w:val="00C23045"/>
    <w:rsid w:val="00C2315F"/>
    <w:rsid w:val="00C246AF"/>
    <w:rsid w:val="00C25558"/>
    <w:rsid w:val="00C26A23"/>
    <w:rsid w:val="00C2726D"/>
    <w:rsid w:val="00C2796B"/>
    <w:rsid w:val="00C332E6"/>
    <w:rsid w:val="00C340E8"/>
    <w:rsid w:val="00C36796"/>
    <w:rsid w:val="00C368CE"/>
    <w:rsid w:val="00C372A7"/>
    <w:rsid w:val="00C37D66"/>
    <w:rsid w:val="00C401CA"/>
    <w:rsid w:val="00C42E91"/>
    <w:rsid w:val="00C465B2"/>
    <w:rsid w:val="00C4673D"/>
    <w:rsid w:val="00C477D1"/>
    <w:rsid w:val="00C51E1F"/>
    <w:rsid w:val="00C52648"/>
    <w:rsid w:val="00C547A8"/>
    <w:rsid w:val="00C56849"/>
    <w:rsid w:val="00C577ED"/>
    <w:rsid w:val="00C6020F"/>
    <w:rsid w:val="00C6043E"/>
    <w:rsid w:val="00C606BC"/>
    <w:rsid w:val="00C60BFA"/>
    <w:rsid w:val="00C61738"/>
    <w:rsid w:val="00C61AB7"/>
    <w:rsid w:val="00C62323"/>
    <w:rsid w:val="00C627DE"/>
    <w:rsid w:val="00C62C34"/>
    <w:rsid w:val="00C63AAF"/>
    <w:rsid w:val="00C63E7B"/>
    <w:rsid w:val="00C64395"/>
    <w:rsid w:val="00C64E77"/>
    <w:rsid w:val="00C65258"/>
    <w:rsid w:val="00C65EAB"/>
    <w:rsid w:val="00C6634A"/>
    <w:rsid w:val="00C67B50"/>
    <w:rsid w:val="00C67E17"/>
    <w:rsid w:val="00C67F09"/>
    <w:rsid w:val="00C7166C"/>
    <w:rsid w:val="00C73DFE"/>
    <w:rsid w:val="00C74700"/>
    <w:rsid w:val="00C76514"/>
    <w:rsid w:val="00C80F1E"/>
    <w:rsid w:val="00C843E4"/>
    <w:rsid w:val="00C848C0"/>
    <w:rsid w:val="00C85CA9"/>
    <w:rsid w:val="00C8648F"/>
    <w:rsid w:val="00C86937"/>
    <w:rsid w:val="00C91710"/>
    <w:rsid w:val="00C91C5F"/>
    <w:rsid w:val="00C954C0"/>
    <w:rsid w:val="00C95D77"/>
    <w:rsid w:val="00C96BE2"/>
    <w:rsid w:val="00C97041"/>
    <w:rsid w:val="00C9732D"/>
    <w:rsid w:val="00CA1716"/>
    <w:rsid w:val="00CA1CA8"/>
    <w:rsid w:val="00CA23C6"/>
    <w:rsid w:val="00CA43AD"/>
    <w:rsid w:val="00CA571D"/>
    <w:rsid w:val="00CA5752"/>
    <w:rsid w:val="00CA64F9"/>
    <w:rsid w:val="00CA69E2"/>
    <w:rsid w:val="00CB0660"/>
    <w:rsid w:val="00CB1333"/>
    <w:rsid w:val="00CB1C02"/>
    <w:rsid w:val="00CB230F"/>
    <w:rsid w:val="00CB3ECC"/>
    <w:rsid w:val="00CB680A"/>
    <w:rsid w:val="00CC0100"/>
    <w:rsid w:val="00CC0180"/>
    <w:rsid w:val="00CC3F0E"/>
    <w:rsid w:val="00CC5704"/>
    <w:rsid w:val="00CC758C"/>
    <w:rsid w:val="00CD2081"/>
    <w:rsid w:val="00CD2E00"/>
    <w:rsid w:val="00CD4D51"/>
    <w:rsid w:val="00CD4E23"/>
    <w:rsid w:val="00CD6257"/>
    <w:rsid w:val="00CE030E"/>
    <w:rsid w:val="00CE17E4"/>
    <w:rsid w:val="00CE254F"/>
    <w:rsid w:val="00CE2DA2"/>
    <w:rsid w:val="00CE7CCA"/>
    <w:rsid w:val="00CF0061"/>
    <w:rsid w:val="00CF0998"/>
    <w:rsid w:val="00CF1E13"/>
    <w:rsid w:val="00CF4623"/>
    <w:rsid w:val="00CF4B9F"/>
    <w:rsid w:val="00CF5183"/>
    <w:rsid w:val="00CF6936"/>
    <w:rsid w:val="00CF722C"/>
    <w:rsid w:val="00CF729F"/>
    <w:rsid w:val="00CF791C"/>
    <w:rsid w:val="00CF7AA8"/>
    <w:rsid w:val="00CF7AF8"/>
    <w:rsid w:val="00CF7BFA"/>
    <w:rsid w:val="00CF7DC7"/>
    <w:rsid w:val="00D0009A"/>
    <w:rsid w:val="00D004A7"/>
    <w:rsid w:val="00D005A5"/>
    <w:rsid w:val="00D01CC1"/>
    <w:rsid w:val="00D02734"/>
    <w:rsid w:val="00D042AD"/>
    <w:rsid w:val="00D052B8"/>
    <w:rsid w:val="00D05837"/>
    <w:rsid w:val="00D06A0C"/>
    <w:rsid w:val="00D07BE3"/>
    <w:rsid w:val="00D10D23"/>
    <w:rsid w:val="00D11C57"/>
    <w:rsid w:val="00D1361C"/>
    <w:rsid w:val="00D13CAC"/>
    <w:rsid w:val="00D13CF2"/>
    <w:rsid w:val="00D14B03"/>
    <w:rsid w:val="00D179CF"/>
    <w:rsid w:val="00D17CED"/>
    <w:rsid w:val="00D214C0"/>
    <w:rsid w:val="00D23C77"/>
    <w:rsid w:val="00D24501"/>
    <w:rsid w:val="00D253F7"/>
    <w:rsid w:val="00D255A1"/>
    <w:rsid w:val="00D25B24"/>
    <w:rsid w:val="00D27675"/>
    <w:rsid w:val="00D30685"/>
    <w:rsid w:val="00D31503"/>
    <w:rsid w:val="00D31D99"/>
    <w:rsid w:val="00D32E7D"/>
    <w:rsid w:val="00D3316D"/>
    <w:rsid w:val="00D332A8"/>
    <w:rsid w:val="00D33883"/>
    <w:rsid w:val="00D34D33"/>
    <w:rsid w:val="00D36935"/>
    <w:rsid w:val="00D3756D"/>
    <w:rsid w:val="00D41B7E"/>
    <w:rsid w:val="00D42787"/>
    <w:rsid w:val="00D43BCD"/>
    <w:rsid w:val="00D45C48"/>
    <w:rsid w:val="00D46DF4"/>
    <w:rsid w:val="00D4740F"/>
    <w:rsid w:val="00D504BE"/>
    <w:rsid w:val="00D52657"/>
    <w:rsid w:val="00D52FAA"/>
    <w:rsid w:val="00D54CC9"/>
    <w:rsid w:val="00D55120"/>
    <w:rsid w:val="00D56016"/>
    <w:rsid w:val="00D57D3B"/>
    <w:rsid w:val="00D60822"/>
    <w:rsid w:val="00D60C7B"/>
    <w:rsid w:val="00D61C59"/>
    <w:rsid w:val="00D638F6"/>
    <w:rsid w:val="00D64AD4"/>
    <w:rsid w:val="00D6517D"/>
    <w:rsid w:val="00D653D8"/>
    <w:rsid w:val="00D65DC6"/>
    <w:rsid w:val="00D667C5"/>
    <w:rsid w:val="00D70B99"/>
    <w:rsid w:val="00D71882"/>
    <w:rsid w:val="00D730B6"/>
    <w:rsid w:val="00D7368F"/>
    <w:rsid w:val="00D73EEF"/>
    <w:rsid w:val="00D75087"/>
    <w:rsid w:val="00D7631C"/>
    <w:rsid w:val="00D80453"/>
    <w:rsid w:val="00D809E7"/>
    <w:rsid w:val="00D80B26"/>
    <w:rsid w:val="00D80CF2"/>
    <w:rsid w:val="00D82815"/>
    <w:rsid w:val="00D830A3"/>
    <w:rsid w:val="00D84D38"/>
    <w:rsid w:val="00D85095"/>
    <w:rsid w:val="00D851E0"/>
    <w:rsid w:val="00D9340C"/>
    <w:rsid w:val="00D9472B"/>
    <w:rsid w:val="00D953B3"/>
    <w:rsid w:val="00D957ED"/>
    <w:rsid w:val="00DA03F4"/>
    <w:rsid w:val="00DA0DB8"/>
    <w:rsid w:val="00DA0EB9"/>
    <w:rsid w:val="00DA215C"/>
    <w:rsid w:val="00DA286B"/>
    <w:rsid w:val="00DA4A91"/>
    <w:rsid w:val="00DA610B"/>
    <w:rsid w:val="00DA6BD8"/>
    <w:rsid w:val="00DA7160"/>
    <w:rsid w:val="00DB0AC0"/>
    <w:rsid w:val="00DB0E7C"/>
    <w:rsid w:val="00DB13F2"/>
    <w:rsid w:val="00DB2E8C"/>
    <w:rsid w:val="00DB327A"/>
    <w:rsid w:val="00DB3EC8"/>
    <w:rsid w:val="00DB7046"/>
    <w:rsid w:val="00DB76FC"/>
    <w:rsid w:val="00DC10AC"/>
    <w:rsid w:val="00DC4E30"/>
    <w:rsid w:val="00DC5503"/>
    <w:rsid w:val="00DC5559"/>
    <w:rsid w:val="00DC585F"/>
    <w:rsid w:val="00DC7CF7"/>
    <w:rsid w:val="00DD17D4"/>
    <w:rsid w:val="00DD2366"/>
    <w:rsid w:val="00DD2405"/>
    <w:rsid w:val="00DD31B6"/>
    <w:rsid w:val="00DD3A21"/>
    <w:rsid w:val="00DD47CA"/>
    <w:rsid w:val="00DD48F0"/>
    <w:rsid w:val="00DD62A3"/>
    <w:rsid w:val="00DE039E"/>
    <w:rsid w:val="00DE3DC6"/>
    <w:rsid w:val="00DE5E0A"/>
    <w:rsid w:val="00DF5BD1"/>
    <w:rsid w:val="00DF6E8D"/>
    <w:rsid w:val="00DF7789"/>
    <w:rsid w:val="00DF785A"/>
    <w:rsid w:val="00E008EF"/>
    <w:rsid w:val="00E009D0"/>
    <w:rsid w:val="00E00E49"/>
    <w:rsid w:val="00E00F54"/>
    <w:rsid w:val="00E00F86"/>
    <w:rsid w:val="00E0252F"/>
    <w:rsid w:val="00E02B51"/>
    <w:rsid w:val="00E034A1"/>
    <w:rsid w:val="00E03942"/>
    <w:rsid w:val="00E03C0C"/>
    <w:rsid w:val="00E06E5D"/>
    <w:rsid w:val="00E0724B"/>
    <w:rsid w:val="00E12C5F"/>
    <w:rsid w:val="00E1441F"/>
    <w:rsid w:val="00E144E3"/>
    <w:rsid w:val="00E15AF3"/>
    <w:rsid w:val="00E15D29"/>
    <w:rsid w:val="00E15F13"/>
    <w:rsid w:val="00E16267"/>
    <w:rsid w:val="00E1633A"/>
    <w:rsid w:val="00E17A77"/>
    <w:rsid w:val="00E20D7A"/>
    <w:rsid w:val="00E22BEA"/>
    <w:rsid w:val="00E22D72"/>
    <w:rsid w:val="00E2346B"/>
    <w:rsid w:val="00E23F16"/>
    <w:rsid w:val="00E24DA0"/>
    <w:rsid w:val="00E25E27"/>
    <w:rsid w:val="00E26309"/>
    <w:rsid w:val="00E30B34"/>
    <w:rsid w:val="00E326E8"/>
    <w:rsid w:val="00E32BC5"/>
    <w:rsid w:val="00E354F9"/>
    <w:rsid w:val="00E36A21"/>
    <w:rsid w:val="00E3738E"/>
    <w:rsid w:val="00E37D2E"/>
    <w:rsid w:val="00E4416F"/>
    <w:rsid w:val="00E44251"/>
    <w:rsid w:val="00E4563F"/>
    <w:rsid w:val="00E45772"/>
    <w:rsid w:val="00E46468"/>
    <w:rsid w:val="00E46D1A"/>
    <w:rsid w:val="00E46D67"/>
    <w:rsid w:val="00E46DA5"/>
    <w:rsid w:val="00E46F2F"/>
    <w:rsid w:val="00E47CD2"/>
    <w:rsid w:val="00E5003B"/>
    <w:rsid w:val="00E504C1"/>
    <w:rsid w:val="00E505F8"/>
    <w:rsid w:val="00E5299F"/>
    <w:rsid w:val="00E53AFB"/>
    <w:rsid w:val="00E5623D"/>
    <w:rsid w:val="00E608E0"/>
    <w:rsid w:val="00E6164A"/>
    <w:rsid w:val="00E636F1"/>
    <w:rsid w:val="00E65046"/>
    <w:rsid w:val="00E65A4B"/>
    <w:rsid w:val="00E65DA6"/>
    <w:rsid w:val="00E66340"/>
    <w:rsid w:val="00E672CE"/>
    <w:rsid w:val="00E678D1"/>
    <w:rsid w:val="00E70212"/>
    <w:rsid w:val="00E73076"/>
    <w:rsid w:val="00E75439"/>
    <w:rsid w:val="00E779F8"/>
    <w:rsid w:val="00E816DE"/>
    <w:rsid w:val="00E81BF0"/>
    <w:rsid w:val="00E83544"/>
    <w:rsid w:val="00E83E52"/>
    <w:rsid w:val="00E84148"/>
    <w:rsid w:val="00E84F10"/>
    <w:rsid w:val="00E86146"/>
    <w:rsid w:val="00E90684"/>
    <w:rsid w:val="00E90EED"/>
    <w:rsid w:val="00E91D7D"/>
    <w:rsid w:val="00E91FC2"/>
    <w:rsid w:val="00E95731"/>
    <w:rsid w:val="00E959EE"/>
    <w:rsid w:val="00E95B1C"/>
    <w:rsid w:val="00E95CB8"/>
    <w:rsid w:val="00E97147"/>
    <w:rsid w:val="00EA09A9"/>
    <w:rsid w:val="00EA10C2"/>
    <w:rsid w:val="00EA2483"/>
    <w:rsid w:val="00EA30FC"/>
    <w:rsid w:val="00EA357A"/>
    <w:rsid w:val="00EA3DD9"/>
    <w:rsid w:val="00EA420C"/>
    <w:rsid w:val="00EA421B"/>
    <w:rsid w:val="00EA6D34"/>
    <w:rsid w:val="00EA7504"/>
    <w:rsid w:val="00EA7EF5"/>
    <w:rsid w:val="00EB0250"/>
    <w:rsid w:val="00EB3F35"/>
    <w:rsid w:val="00EB4202"/>
    <w:rsid w:val="00EB42C6"/>
    <w:rsid w:val="00EB4FF3"/>
    <w:rsid w:val="00EB6187"/>
    <w:rsid w:val="00EB6313"/>
    <w:rsid w:val="00EB7D7F"/>
    <w:rsid w:val="00EC06DA"/>
    <w:rsid w:val="00EC0ABE"/>
    <w:rsid w:val="00EC1EBD"/>
    <w:rsid w:val="00EC21B8"/>
    <w:rsid w:val="00EC3C27"/>
    <w:rsid w:val="00EC4C8A"/>
    <w:rsid w:val="00EC4F90"/>
    <w:rsid w:val="00EC5CF7"/>
    <w:rsid w:val="00EC6836"/>
    <w:rsid w:val="00ED01B6"/>
    <w:rsid w:val="00ED1AFC"/>
    <w:rsid w:val="00ED288E"/>
    <w:rsid w:val="00ED383A"/>
    <w:rsid w:val="00ED39EB"/>
    <w:rsid w:val="00ED4B4C"/>
    <w:rsid w:val="00ED504F"/>
    <w:rsid w:val="00ED5B2C"/>
    <w:rsid w:val="00ED611B"/>
    <w:rsid w:val="00ED6681"/>
    <w:rsid w:val="00ED69C7"/>
    <w:rsid w:val="00ED6D71"/>
    <w:rsid w:val="00EE13A0"/>
    <w:rsid w:val="00EE1613"/>
    <w:rsid w:val="00EE1905"/>
    <w:rsid w:val="00EE1A33"/>
    <w:rsid w:val="00EE1E14"/>
    <w:rsid w:val="00EE33BC"/>
    <w:rsid w:val="00EE3DA2"/>
    <w:rsid w:val="00EE456C"/>
    <w:rsid w:val="00EE5212"/>
    <w:rsid w:val="00EE7493"/>
    <w:rsid w:val="00EE7772"/>
    <w:rsid w:val="00EE7DCF"/>
    <w:rsid w:val="00EF0942"/>
    <w:rsid w:val="00EF14FD"/>
    <w:rsid w:val="00EF6523"/>
    <w:rsid w:val="00EF7299"/>
    <w:rsid w:val="00F00389"/>
    <w:rsid w:val="00F00E92"/>
    <w:rsid w:val="00F014B8"/>
    <w:rsid w:val="00F015ED"/>
    <w:rsid w:val="00F02925"/>
    <w:rsid w:val="00F02E1B"/>
    <w:rsid w:val="00F0577B"/>
    <w:rsid w:val="00F07451"/>
    <w:rsid w:val="00F077F5"/>
    <w:rsid w:val="00F079EA"/>
    <w:rsid w:val="00F100A3"/>
    <w:rsid w:val="00F1064C"/>
    <w:rsid w:val="00F10E27"/>
    <w:rsid w:val="00F14438"/>
    <w:rsid w:val="00F144E1"/>
    <w:rsid w:val="00F14D33"/>
    <w:rsid w:val="00F16577"/>
    <w:rsid w:val="00F17274"/>
    <w:rsid w:val="00F176A8"/>
    <w:rsid w:val="00F17844"/>
    <w:rsid w:val="00F17A11"/>
    <w:rsid w:val="00F20251"/>
    <w:rsid w:val="00F205B6"/>
    <w:rsid w:val="00F21175"/>
    <w:rsid w:val="00F21410"/>
    <w:rsid w:val="00F216B0"/>
    <w:rsid w:val="00F22447"/>
    <w:rsid w:val="00F245D7"/>
    <w:rsid w:val="00F277AC"/>
    <w:rsid w:val="00F319FD"/>
    <w:rsid w:val="00F330B5"/>
    <w:rsid w:val="00F3409B"/>
    <w:rsid w:val="00F340F6"/>
    <w:rsid w:val="00F341F2"/>
    <w:rsid w:val="00F37EAE"/>
    <w:rsid w:val="00F40380"/>
    <w:rsid w:val="00F40C35"/>
    <w:rsid w:val="00F4175B"/>
    <w:rsid w:val="00F423F1"/>
    <w:rsid w:val="00F42B74"/>
    <w:rsid w:val="00F440D3"/>
    <w:rsid w:val="00F44EAC"/>
    <w:rsid w:val="00F45E52"/>
    <w:rsid w:val="00F47058"/>
    <w:rsid w:val="00F512A0"/>
    <w:rsid w:val="00F51479"/>
    <w:rsid w:val="00F5190D"/>
    <w:rsid w:val="00F52605"/>
    <w:rsid w:val="00F52C46"/>
    <w:rsid w:val="00F53892"/>
    <w:rsid w:val="00F53F41"/>
    <w:rsid w:val="00F5663C"/>
    <w:rsid w:val="00F57578"/>
    <w:rsid w:val="00F575D6"/>
    <w:rsid w:val="00F5791C"/>
    <w:rsid w:val="00F6036D"/>
    <w:rsid w:val="00F615DD"/>
    <w:rsid w:val="00F61CBE"/>
    <w:rsid w:val="00F631C6"/>
    <w:rsid w:val="00F6404F"/>
    <w:rsid w:val="00F6509E"/>
    <w:rsid w:val="00F66244"/>
    <w:rsid w:val="00F70994"/>
    <w:rsid w:val="00F71CD8"/>
    <w:rsid w:val="00F72509"/>
    <w:rsid w:val="00F72E17"/>
    <w:rsid w:val="00F808B9"/>
    <w:rsid w:val="00F80C6F"/>
    <w:rsid w:val="00F8220F"/>
    <w:rsid w:val="00F82808"/>
    <w:rsid w:val="00F8305B"/>
    <w:rsid w:val="00F83254"/>
    <w:rsid w:val="00F87477"/>
    <w:rsid w:val="00F87810"/>
    <w:rsid w:val="00F907EB"/>
    <w:rsid w:val="00F908F7"/>
    <w:rsid w:val="00F9239E"/>
    <w:rsid w:val="00F93081"/>
    <w:rsid w:val="00F93F98"/>
    <w:rsid w:val="00F95784"/>
    <w:rsid w:val="00F964B9"/>
    <w:rsid w:val="00F97E04"/>
    <w:rsid w:val="00FA3826"/>
    <w:rsid w:val="00FA3EEA"/>
    <w:rsid w:val="00FA46AE"/>
    <w:rsid w:val="00FB157E"/>
    <w:rsid w:val="00FB1595"/>
    <w:rsid w:val="00FB1B76"/>
    <w:rsid w:val="00FB3702"/>
    <w:rsid w:val="00FB4950"/>
    <w:rsid w:val="00FB7550"/>
    <w:rsid w:val="00FC18F7"/>
    <w:rsid w:val="00FC1CAC"/>
    <w:rsid w:val="00FC1CDE"/>
    <w:rsid w:val="00FC4DDA"/>
    <w:rsid w:val="00FC568C"/>
    <w:rsid w:val="00FC5789"/>
    <w:rsid w:val="00FC57F6"/>
    <w:rsid w:val="00FC5F14"/>
    <w:rsid w:val="00FC600F"/>
    <w:rsid w:val="00FC731E"/>
    <w:rsid w:val="00FC7EBA"/>
    <w:rsid w:val="00FD111B"/>
    <w:rsid w:val="00FD237B"/>
    <w:rsid w:val="00FD2A95"/>
    <w:rsid w:val="00FD2FD3"/>
    <w:rsid w:val="00FD320A"/>
    <w:rsid w:val="00FD68AF"/>
    <w:rsid w:val="00FE7894"/>
    <w:rsid w:val="00FF0583"/>
    <w:rsid w:val="00FF1A62"/>
    <w:rsid w:val="00FF1D1B"/>
    <w:rsid w:val="00FF4D0F"/>
    <w:rsid w:val="00FF4FF3"/>
    <w:rsid w:val="00FF6835"/>
    <w:rsid w:val="00FF6FAE"/>
    <w:rsid w:val="00FF766D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878A7"/>
  <w15:docId w15:val="{28CCBFF8-AD1A-4538-891A-0B6D4C33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81065D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F52C46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F52C4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F52C46"/>
    <w:pPr>
      <w:tabs>
        <w:tab w:val="right" w:pos="9639"/>
      </w:tabs>
      <w:ind w:left="1080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F52C46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383675"/>
    <w:pPr>
      <w:spacing w:after="120"/>
    </w:pPr>
  </w:style>
  <w:style w:type="character" w:customStyle="1" w:styleId="PagrindinistekstasDiagrama">
    <w:name w:val="Pagrindinis tekstas Diagrama"/>
    <w:link w:val="Pagrindinistekstas"/>
    <w:rsid w:val="00383675"/>
    <w:rPr>
      <w:sz w:val="24"/>
      <w:szCs w:val="24"/>
      <w:lang w:eastAsia="en-US"/>
    </w:rPr>
  </w:style>
  <w:style w:type="character" w:customStyle="1" w:styleId="FontStyle150">
    <w:name w:val="Font Style150"/>
    <w:rsid w:val="00383675"/>
    <w:rPr>
      <w:rFonts w:ascii="Times New Roman" w:hAnsi="Times New Roman" w:cs="Times New Roman"/>
      <w:sz w:val="18"/>
      <w:szCs w:val="18"/>
    </w:rPr>
  </w:style>
  <w:style w:type="paragraph" w:styleId="Pagrindinistekstas2">
    <w:name w:val="Body Text 2"/>
    <w:basedOn w:val="prastasis"/>
    <w:link w:val="Pagrindinistekstas2Diagrama"/>
    <w:rsid w:val="0081065D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81065D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81065D"/>
    <w:rPr>
      <w:rFonts w:ascii="TimesLT" w:hAnsi="TimesLT"/>
      <w:b/>
      <w:sz w:val="24"/>
    </w:rPr>
  </w:style>
  <w:style w:type="paragraph" w:customStyle="1" w:styleId="DiagramaDiagramaDiagrama">
    <w:name w:val="Diagrama Diagrama Diagrama"/>
    <w:basedOn w:val="prastasis"/>
    <w:rsid w:val="00AC26A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sDiagrama">
    <w:name w:val="Antraštės Diagrama"/>
    <w:link w:val="Antrats"/>
    <w:uiPriority w:val="99"/>
    <w:rsid w:val="00A46EF4"/>
    <w:rPr>
      <w:sz w:val="24"/>
      <w:szCs w:val="24"/>
      <w:lang w:eastAsia="en-US"/>
    </w:rPr>
  </w:style>
  <w:style w:type="paragraph" w:styleId="Pavadinimas">
    <w:name w:val="Title"/>
    <w:basedOn w:val="prastasis"/>
    <w:link w:val="PavadinimasDiagrama"/>
    <w:qFormat/>
    <w:rsid w:val="00936CDF"/>
    <w:pPr>
      <w:spacing w:before="60"/>
      <w:ind w:firstLine="720"/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936CDF"/>
    <w:rPr>
      <w:b/>
      <w:sz w:val="24"/>
    </w:rPr>
  </w:style>
  <w:style w:type="paragraph" w:customStyle="1" w:styleId="CharCharDiagramaCharChar">
    <w:name w:val="Char Char Diagrama Char Char"/>
    <w:basedOn w:val="prastasis"/>
    <w:rsid w:val="00936CDF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/>
    </w:rPr>
  </w:style>
  <w:style w:type="paragraph" w:customStyle="1" w:styleId="Default">
    <w:name w:val="Default"/>
    <w:rsid w:val="004C018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03233A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3233A"/>
    <w:rPr>
      <w:color w:val="800080"/>
      <w:u w:val="single"/>
    </w:rPr>
  </w:style>
  <w:style w:type="paragraph" w:customStyle="1" w:styleId="xl66">
    <w:name w:val="xl66"/>
    <w:basedOn w:val="prastasis"/>
    <w:rsid w:val="0003233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68">
    <w:name w:val="xl68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0">
    <w:name w:val="xl7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xl71">
    <w:name w:val="xl71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2">
    <w:name w:val="xl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73">
    <w:name w:val="xl7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74">
    <w:name w:val="xl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5">
    <w:name w:val="xl75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76">
    <w:name w:val="xl7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7">
    <w:name w:val="xl77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78">
    <w:name w:val="xl7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79">
    <w:name w:val="xl7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0">
    <w:name w:val="xl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81">
    <w:name w:val="xl8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82">
    <w:name w:val="xl82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3">
    <w:name w:val="xl83"/>
    <w:basedOn w:val="prastasis"/>
    <w:rsid w:val="0003233A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85">
    <w:name w:val="xl8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86">
    <w:name w:val="xl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7">
    <w:name w:val="xl8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8">
    <w:name w:val="xl8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89">
    <w:name w:val="xl8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0">
    <w:name w:val="xl90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1">
    <w:name w:val="xl9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92">
    <w:name w:val="xl9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3">
    <w:name w:val="xl93"/>
    <w:basedOn w:val="prastasis"/>
    <w:rsid w:val="0003233A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94">
    <w:name w:val="xl94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5">
    <w:name w:val="xl9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6">
    <w:name w:val="xl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7">
    <w:name w:val="xl97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98">
    <w:name w:val="xl98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0">
    <w:name w:val="xl10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1">
    <w:name w:val="xl10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2">
    <w:name w:val="xl10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3">
    <w:name w:val="xl10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04">
    <w:name w:val="xl104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5">
    <w:name w:val="xl10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6">
    <w:name w:val="xl10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07">
    <w:name w:val="xl10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08">
    <w:name w:val="xl10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0">
    <w:name w:val="xl11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1">
    <w:name w:val="xl111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2">
    <w:name w:val="xl112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3">
    <w:name w:val="xl113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14">
    <w:name w:val="xl114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15">
    <w:name w:val="xl11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6">
    <w:name w:val="xl116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17">
    <w:name w:val="xl11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18">
    <w:name w:val="xl1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19">
    <w:name w:val="xl11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0">
    <w:name w:val="xl120"/>
    <w:basedOn w:val="prastasis"/>
    <w:rsid w:val="0003233A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121">
    <w:name w:val="xl12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2">
    <w:name w:val="xl12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3">
    <w:name w:val="xl12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4">
    <w:name w:val="xl12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5">
    <w:name w:val="xl12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26">
    <w:name w:val="xl12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7">
    <w:name w:val="xl12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28">
    <w:name w:val="xl12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29">
    <w:name w:val="xl12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0">
    <w:name w:val="xl13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1">
    <w:name w:val="xl131"/>
    <w:basedOn w:val="prastasis"/>
    <w:rsid w:val="0003233A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2">
    <w:name w:val="xl132"/>
    <w:basedOn w:val="prastasis"/>
    <w:rsid w:val="0003233A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3">
    <w:name w:val="xl133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03233A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35">
    <w:name w:val="xl135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7">
    <w:name w:val="xl137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8">
    <w:name w:val="xl138"/>
    <w:basedOn w:val="prastasis"/>
    <w:rsid w:val="0003233A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39">
    <w:name w:val="xl13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2">
    <w:name w:val="xl14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143">
    <w:name w:val="xl14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44">
    <w:name w:val="xl14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5">
    <w:name w:val="xl14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6">
    <w:name w:val="xl14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147">
    <w:name w:val="xl14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8">
    <w:name w:val="xl14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49">
    <w:name w:val="xl14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0">
    <w:name w:val="xl15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1">
    <w:name w:val="xl15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2">
    <w:name w:val="xl15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3">
    <w:name w:val="xl153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4">
    <w:name w:val="xl1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5">
    <w:name w:val="xl15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56">
    <w:name w:val="xl156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57">
    <w:name w:val="xl15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8">
    <w:name w:val="xl158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59">
    <w:name w:val="xl15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0">
    <w:name w:val="xl16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1">
    <w:name w:val="xl16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2">
    <w:name w:val="xl16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3">
    <w:name w:val="xl16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64">
    <w:name w:val="xl164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5">
    <w:name w:val="xl16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6">
    <w:name w:val="xl16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7">
    <w:name w:val="xl167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68">
    <w:name w:val="xl16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69">
    <w:name w:val="xl16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0">
    <w:name w:val="xl17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1">
    <w:name w:val="xl17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2">
    <w:name w:val="xl172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3">
    <w:name w:val="xl173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4">
    <w:name w:val="xl174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6">
    <w:name w:val="xl17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7">
    <w:name w:val="xl177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78">
    <w:name w:val="xl178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79">
    <w:name w:val="xl179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0">
    <w:name w:val="xl180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1">
    <w:name w:val="xl18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2">
    <w:name w:val="xl18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3">
    <w:name w:val="xl18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4">
    <w:name w:val="xl184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5">
    <w:name w:val="xl185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86">
    <w:name w:val="xl18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7">
    <w:name w:val="xl187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88">
    <w:name w:val="xl18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89">
    <w:name w:val="xl189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0">
    <w:name w:val="xl190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1">
    <w:name w:val="xl191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2">
    <w:name w:val="xl19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3">
    <w:name w:val="xl19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94">
    <w:name w:val="xl19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5">
    <w:name w:val="xl195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96">
    <w:name w:val="xl196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7">
    <w:name w:val="xl197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8">
    <w:name w:val="xl198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199">
    <w:name w:val="xl19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0">
    <w:name w:val="xl20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1">
    <w:name w:val="xl201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02">
    <w:name w:val="xl202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3">
    <w:name w:val="xl203"/>
    <w:basedOn w:val="prastasis"/>
    <w:rsid w:val="0003233A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4">
    <w:name w:val="xl204"/>
    <w:basedOn w:val="prastasis"/>
    <w:rsid w:val="0003233A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03233A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03233A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08">
    <w:name w:val="xl20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09">
    <w:name w:val="xl209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0">
    <w:name w:val="xl21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11">
    <w:name w:val="xl21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2">
    <w:name w:val="xl212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3">
    <w:name w:val="xl213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4">
    <w:name w:val="xl214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15">
    <w:name w:val="xl21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6">
    <w:name w:val="xl216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17">
    <w:name w:val="xl21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18">
    <w:name w:val="xl21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19">
    <w:name w:val="xl219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0">
    <w:name w:val="xl220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1">
    <w:name w:val="xl221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2">
    <w:name w:val="xl222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3">
    <w:name w:val="xl223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24">
    <w:name w:val="xl224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5">
    <w:name w:val="xl225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6">
    <w:name w:val="xl226"/>
    <w:basedOn w:val="prastasis"/>
    <w:rsid w:val="0003233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7">
    <w:name w:val="xl227"/>
    <w:basedOn w:val="prastasis"/>
    <w:rsid w:val="0003233A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28">
    <w:name w:val="xl228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29">
    <w:name w:val="xl229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30">
    <w:name w:val="xl230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1">
    <w:name w:val="xl231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2">
    <w:name w:val="xl232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33">
    <w:name w:val="xl233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34">
    <w:name w:val="xl23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5">
    <w:name w:val="xl23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6">
    <w:name w:val="xl236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37">
    <w:name w:val="xl237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38">
    <w:name w:val="xl23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39">
    <w:name w:val="xl239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40">
    <w:name w:val="xl240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1">
    <w:name w:val="xl24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42">
    <w:name w:val="xl242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3">
    <w:name w:val="xl243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44">
    <w:name w:val="xl244"/>
    <w:basedOn w:val="prastasis"/>
    <w:rsid w:val="0003233A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5">
    <w:name w:val="xl245"/>
    <w:basedOn w:val="prastasis"/>
    <w:rsid w:val="0003233A"/>
    <w:pP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46">
    <w:name w:val="xl246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47">
    <w:name w:val="xl247"/>
    <w:basedOn w:val="prastasis"/>
    <w:rsid w:val="0003233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8">
    <w:name w:val="xl248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49">
    <w:name w:val="xl249"/>
    <w:basedOn w:val="prastasis"/>
    <w:rsid w:val="0003233A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250">
    <w:name w:val="xl250"/>
    <w:basedOn w:val="prastasis"/>
    <w:rsid w:val="0003233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1">
    <w:name w:val="xl251"/>
    <w:basedOn w:val="prastasis"/>
    <w:rsid w:val="0003233A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2">
    <w:name w:val="xl252"/>
    <w:basedOn w:val="prastasis"/>
    <w:rsid w:val="0003233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3">
    <w:name w:val="xl253"/>
    <w:basedOn w:val="prastasis"/>
    <w:rsid w:val="0003233A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54">
    <w:name w:val="xl25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5">
    <w:name w:val="xl255"/>
    <w:basedOn w:val="prastasis"/>
    <w:rsid w:val="000323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6">
    <w:name w:val="xl256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57">
    <w:name w:val="xl25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58">
    <w:name w:val="xl258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59">
    <w:name w:val="xl259"/>
    <w:basedOn w:val="prastasis"/>
    <w:rsid w:val="0003233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260">
    <w:name w:val="xl260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03233A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263">
    <w:name w:val="xl26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03233A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70">
    <w:name w:val="xl270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1">
    <w:name w:val="xl271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03233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4">
    <w:name w:val="xl274"/>
    <w:basedOn w:val="prastasis"/>
    <w:rsid w:val="0003233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5">
    <w:name w:val="xl275"/>
    <w:basedOn w:val="prastasis"/>
    <w:rsid w:val="0003233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76">
    <w:name w:val="xl276"/>
    <w:basedOn w:val="prastasis"/>
    <w:rsid w:val="0003233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03233A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8">
    <w:name w:val="xl278"/>
    <w:basedOn w:val="prastasis"/>
    <w:rsid w:val="0003233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79">
    <w:name w:val="xl279"/>
    <w:basedOn w:val="prastasis"/>
    <w:rsid w:val="0003233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0">
    <w:name w:val="xl280"/>
    <w:basedOn w:val="prastasis"/>
    <w:rsid w:val="0003233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81">
    <w:name w:val="xl281"/>
    <w:basedOn w:val="prastasis"/>
    <w:rsid w:val="0003233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4">
    <w:name w:val="xl64"/>
    <w:basedOn w:val="prastasis"/>
    <w:rsid w:val="006A6F5A"/>
    <w:pPr>
      <w:shd w:val="clear" w:color="000000" w:fill="FFFFFF"/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6A6F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lang w:eastAsia="lt-LT"/>
    </w:rPr>
  </w:style>
  <w:style w:type="paragraph" w:customStyle="1" w:styleId="msonormal0">
    <w:name w:val="msonormal"/>
    <w:basedOn w:val="prastasis"/>
    <w:rsid w:val="003C7DF0"/>
    <w:pPr>
      <w:spacing w:before="100" w:beforeAutospacing="1" w:after="100" w:afterAutospacing="1"/>
    </w:pPr>
    <w:rPr>
      <w:lang w:eastAsia="lt-LT"/>
    </w:rPr>
  </w:style>
  <w:style w:type="paragraph" w:customStyle="1" w:styleId="xl282">
    <w:name w:val="xl282"/>
    <w:basedOn w:val="prastasis"/>
    <w:rsid w:val="003C7DF0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3">
    <w:name w:val="xl283"/>
    <w:basedOn w:val="prastasis"/>
    <w:rsid w:val="003C7DF0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4">
    <w:name w:val="xl284"/>
    <w:basedOn w:val="prastasis"/>
    <w:rsid w:val="003C7DF0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5">
    <w:name w:val="xl285"/>
    <w:basedOn w:val="prastasis"/>
    <w:rsid w:val="003C7D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8"/>
      <w:szCs w:val="18"/>
      <w:lang w:eastAsia="lt-LT"/>
    </w:rPr>
  </w:style>
  <w:style w:type="paragraph" w:customStyle="1" w:styleId="xl286">
    <w:name w:val="xl286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7">
    <w:name w:val="xl287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288">
    <w:name w:val="xl288"/>
    <w:basedOn w:val="prastasis"/>
    <w:rsid w:val="003C7D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89">
    <w:name w:val="xl289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0">
    <w:name w:val="xl290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1">
    <w:name w:val="xl291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2">
    <w:name w:val="xl292"/>
    <w:basedOn w:val="prastasis"/>
    <w:rsid w:val="003C7DF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lt-LT"/>
    </w:rPr>
  </w:style>
  <w:style w:type="paragraph" w:customStyle="1" w:styleId="xl293">
    <w:name w:val="xl293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4">
    <w:name w:val="xl294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5">
    <w:name w:val="xl295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96">
    <w:name w:val="xl296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3C7D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0">
    <w:name w:val="xl300"/>
    <w:basedOn w:val="prastasis"/>
    <w:rsid w:val="003C7DF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1">
    <w:name w:val="xl301"/>
    <w:basedOn w:val="prastasis"/>
    <w:rsid w:val="003C7DF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302">
    <w:name w:val="xl302"/>
    <w:basedOn w:val="prastasis"/>
    <w:rsid w:val="003C7DF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03">
    <w:name w:val="xl303"/>
    <w:basedOn w:val="prastasis"/>
    <w:rsid w:val="003C7DF0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4">
    <w:name w:val="xl304"/>
    <w:basedOn w:val="prastasis"/>
    <w:rsid w:val="003C7DF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305">
    <w:name w:val="xl305"/>
    <w:basedOn w:val="prastasis"/>
    <w:rsid w:val="003C7DF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6">
    <w:name w:val="xl306"/>
    <w:basedOn w:val="prastasis"/>
    <w:rsid w:val="003C7DF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7">
    <w:name w:val="xl307"/>
    <w:basedOn w:val="prastasis"/>
    <w:rsid w:val="003C7DF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308">
    <w:name w:val="xl308"/>
    <w:basedOn w:val="prastasis"/>
    <w:rsid w:val="003C7DF0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309">
    <w:name w:val="xl309"/>
    <w:basedOn w:val="prastasis"/>
    <w:rsid w:val="003C7DF0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customStyle="1" w:styleId="xl310">
    <w:name w:val="xl310"/>
    <w:basedOn w:val="prastasis"/>
    <w:rsid w:val="003C7DF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9D30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xl63">
    <w:name w:val="xl63"/>
    <w:basedOn w:val="prastasis"/>
    <w:rsid w:val="00ED69C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311">
    <w:name w:val="xl311"/>
    <w:basedOn w:val="prastasis"/>
    <w:rsid w:val="00BB31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312">
    <w:name w:val="xl312"/>
    <w:basedOn w:val="prastasis"/>
    <w:rsid w:val="00BB31D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313">
    <w:name w:val="xl313"/>
    <w:basedOn w:val="prastasis"/>
    <w:rsid w:val="00BB31D7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lt-LT"/>
    </w:rPr>
  </w:style>
  <w:style w:type="paragraph" w:customStyle="1" w:styleId="xl314">
    <w:name w:val="xl314"/>
    <w:basedOn w:val="prastasis"/>
    <w:rsid w:val="00BB31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2012%20m%20biudzeto%20projektas\2012%20biud%20proj%20SPK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B73BA-13E9-444D-B3EC-6063C1C1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projektas.dotx</Template>
  <TotalTime>1813</TotalTime>
  <Pages>11</Pages>
  <Words>16059</Words>
  <Characters>9154</Characters>
  <Application>Microsoft Office Word</Application>
  <DocSecurity>0</DocSecurity>
  <Lines>76</Lines>
  <Paragraphs>50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25163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Reda Balčytienė</cp:lastModifiedBy>
  <cp:revision>55</cp:revision>
  <cp:lastPrinted>2022-05-15T12:58:00Z</cp:lastPrinted>
  <dcterms:created xsi:type="dcterms:W3CDTF">2022-03-18T07:33:00Z</dcterms:created>
  <dcterms:modified xsi:type="dcterms:W3CDTF">2022-05-16T12:29:00Z</dcterms:modified>
</cp:coreProperties>
</file>