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47587A64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6073A2">
        <w:rPr>
          <w:b/>
          <w:bCs/>
          <w:caps/>
          <w:sz w:val="28"/>
          <w:szCs w:val="20"/>
        </w:rPr>
        <w:t xml:space="preserve">KLAIPĖDOS RAJONO SAVIVALDYBĖS </w:t>
      </w:r>
    </w:p>
    <w:p w14:paraId="6AEFBFF5" w14:textId="30F72029" w:rsidR="00A21A80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  <w:r w:rsidRPr="006073A2">
        <w:rPr>
          <w:b/>
          <w:bCs/>
          <w:caps/>
          <w:sz w:val="28"/>
          <w:szCs w:val="20"/>
        </w:rPr>
        <w:t>ADMINISTRACIJA</w:t>
      </w:r>
    </w:p>
    <w:p w14:paraId="0AA40B60" w14:textId="77777777" w:rsidR="00A21A80" w:rsidRPr="006073A2" w:rsidRDefault="00A21A80" w:rsidP="00A21A80">
      <w:pPr>
        <w:jc w:val="center"/>
        <w:rPr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6073A2" w14:paraId="108F0B7A" w14:textId="77777777" w:rsidTr="0026694A">
        <w:tc>
          <w:tcPr>
            <w:tcW w:w="5954" w:type="dxa"/>
            <w:shd w:val="clear" w:color="auto" w:fill="auto"/>
          </w:tcPr>
          <w:p w14:paraId="6BE45822" w14:textId="77777777" w:rsidR="00CA047E" w:rsidRPr="006073A2" w:rsidRDefault="00CA047E" w:rsidP="00341011"/>
        </w:tc>
        <w:tc>
          <w:tcPr>
            <w:tcW w:w="4809" w:type="dxa"/>
            <w:shd w:val="clear" w:color="auto" w:fill="auto"/>
          </w:tcPr>
          <w:p w14:paraId="3215FCC6" w14:textId="77777777" w:rsidR="00CA047E" w:rsidRPr="006073A2" w:rsidRDefault="00CA047E" w:rsidP="009F7613">
            <w:pPr>
              <w:jc w:val="both"/>
            </w:pPr>
          </w:p>
        </w:tc>
      </w:tr>
    </w:tbl>
    <w:p w14:paraId="74A888AE" w14:textId="77777777" w:rsidR="00E86E0D" w:rsidRPr="006073A2" w:rsidRDefault="00E86E0D" w:rsidP="00A824A8">
      <w:pPr>
        <w:tabs>
          <w:tab w:val="left" w:pos="1134"/>
          <w:tab w:val="left" w:pos="1418"/>
          <w:tab w:val="left" w:pos="1701"/>
        </w:tabs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3565"/>
      </w:tblGrid>
      <w:tr w:rsidR="0026694A" w:rsidRPr="00927976" w14:paraId="519B539B" w14:textId="77777777" w:rsidTr="008B11AA">
        <w:tc>
          <w:tcPr>
            <w:tcW w:w="5778" w:type="dxa"/>
          </w:tcPr>
          <w:p w14:paraId="50811E7A" w14:textId="77777777" w:rsidR="0026694A" w:rsidRPr="00927976" w:rsidRDefault="0026694A" w:rsidP="008B11AA">
            <w:pPr>
              <w:pStyle w:val="statymopavad"/>
              <w:spacing w:line="240" w:lineRule="auto"/>
              <w:ind w:firstLine="0"/>
              <w:jc w:val="both"/>
              <w:rPr>
                <w:rFonts w:ascii="Times New Roman" w:hAnsi="Times New Roman"/>
                <w:caps w:val="0"/>
              </w:rPr>
            </w:pPr>
            <w:r>
              <w:rPr>
                <w:rFonts w:ascii="Times New Roman" w:hAnsi="Times New Roman"/>
                <w:caps w:val="0"/>
              </w:rPr>
              <w:t>Klaipėdos rajono savivaldybės tarybai</w:t>
            </w:r>
          </w:p>
        </w:tc>
        <w:tc>
          <w:tcPr>
            <w:tcW w:w="3565" w:type="dxa"/>
          </w:tcPr>
          <w:p w14:paraId="01AC7F46" w14:textId="77777777" w:rsidR="0026694A" w:rsidRPr="00927976" w:rsidRDefault="0026694A" w:rsidP="0026694A">
            <w:pPr>
              <w:pStyle w:val="statymopavad"/>
              <w:tabs>
                <w:tab w:val="left" w:pos="2052"/>
              </w:tabs>
              <w:spacing w:line="240" w:lineRule="auto"/>
              <w:ind w:right="127" w:firstLine="0"/>
              <w:jc w:val="both"/>
              <w:rPr>
                <w:rFonts w:ascii="Times New Roman" w:hAnsi="Times New Roman"/>
                <w:caps w:val="0"/>
              </w:rPr>
            </w:pPr>
          </w:p>
        </w:tc>
      </w:tr>
    </w:tbl>
    <w:p w14:paraId="4EE33D79" w14:textId="77777777" w:rsidR="0026694A" w:rsidRDefault="0026694A" w:rsidP="0026694A">
      <w:pPr>
        <w:pStyle w:val="BodyText21"/>
        <w:widowControl/>
        <w:rPr>
          <w:rFonts w:ascii="Times New Roman" w:hAnsi="Times New Roman"/>
          <w:sz w:val="22"/>
          <w:szCs w:val="22"/>
          <w:lang w:val="lt-LT"/>
        </w:rPr>
      </w:pPr>
    </w:p>
    <w:p w14:paraId="7EBA2578" w14:textId="77777777" w:rsidR="0026694A" w:rsidRPr="00035795" w:rsidRDefault="0026694A" w:rsidP="0026694A">
      <w:pPr>
        <w:pStyle w:val="BodyText21"/>
        <w:widowControl/>
        <w:rPr>
          <w:rFonts w:ascii="Times New Roman" w:hAnsi="Times New Roman"/>
          <w:sz w:val="22"/>
          <w:szCs w:val="22"/>
          <w:lang w:val="lt-LT"/>
        </w:rPr>
      </w:pPr>
    </w:p>
    <w:p w14:paraId="165F25ED" w14:textId="77777777" w:rsidR="0026694A" w:rsidRDefault="0026694A" w:rsidP="0026694A">
      <w:pPr>
        <w:pStyle w:val="Antrat3"/>
        <w:rPr>
          <w:rStyle w:val="Pareigos"/>
          <w:b/>
          <w:sz w:val="22"/>
          <w:szCs w:val="22"/>
        </w:rPr>
      </w:pPr>
    </w:p>
    <w:p w14:paraId="463C569E" w14:textId="1168F95C" w:rsidR="0026694A" w:rsidRPr="00445CE2" w:rsidRDefault="0026694A" w:rsidP="0026694A">
      <w:pPr>
        <w:pStyle w:val="Antrat3"/>
        <w:rPr>
          <w:rStyle w:val="Pareigos"/>
          <w:rFonts w:ascii="Times New Roman" w:hAnsi="Times New Roman"/>
          <w:b/>
          <w:caps w:val="0"/>
          <w:szCs w:val="24"/>
        </w:rPr>
      </w:pPr>
      <w:r w:rsidRPr="00445CE2">
        <w:rPr>
          <w:rStyle w:val="Pareigos"/>
          <w:rFonts w:ascii="Times New Roman" w:hAnsi="Times New Roman"/>
          <w:b/>
          <w:szCs w:val="24"/>
        </w:rPr>
        <w:t>INFORMACIJA DĖL MARŠRUTINIO AUTOBUSO KLAIPĖDA–SODININKŲ BENDRIJA „sPENGIAI“</w:t>
      </w:r>
    </w:p>
    <w:p w14:paraId="13D3C624" w14:textId="77777777" w:rsidR="0026694A" w:rsidRPr="00445CE2" w:rsidRDefault="0026694A" w:rsidP="0026694A"/>
    <w:p w14:paraId="3E650548" w14:textId="77777777" w:rsidR="0026694A" w:rsidRPr="00445CE2" w:rsidRDefault="0026694A" w:rsidP="0026694A">
      <w:pPr>
        <w:tabs>
          <w:tab w:val="right" w:pos="8730"/>
        </w:tabs>
        <w:spacing w:before="480" w:after="720"/>
        <w:rPr>
          <w:rStyle w:val="Pareigos"/>
          <w:rFonts w:ascii="Times New Roman" w:hAnsi="Times New Roman"/>
          <w:caps w:val="0"/>
        </w:rPr>
        <w:sectPr w:rsidR="0026694A" w:rsidRPr="00445CE2">
          <w:type w:val="continuous"/>
          <w:pgSz w:w="11906" w:h="16838"/>
          <w:pgMar w:top="1134" w:right="567" w:bottom="907" w:left="1701" w:header="567" w:footer="1423" w:gutter="0"/>
          <w:cols w:space="708"/>
          <w:docGrid w:linePitch="360"/>
        </w:sectPr>
      </w:pPr>
    </w:p>
    <w:p w14:paraId="44886975" w14:textId="77777777" w:rsidR="0026694A" w:rsidRPr="00445CE2" w:rsidRDefault="0026694A" w:rsidP="0026694A">
      <w:pPr>
        <w:jc w:val="both"/>
      </w:pPr>
    </w:p>
    <w:p w14:paraId="4042803A" w14:textId="75E4053D" w:rsidR="0026694A" w:rsidRPr="00445CE2" w:rsidRDefault="0026694A" w:rsidP="0026694A">
      <w:pPr>
        <w:jc w:val="both"/>
      </w:pPr>
      <w:r w:rsidRPr="00445CE2">
        <w:tab/>
        <w:t>Klaipėdos rajono savivaldybės administracija, atsižvelgdama į sodininkų bendrijų „</w:t>
      </w:r>
      <w:proofErr w:type="spellStart"/>
      <w:r w:rsidRPr="00445CE2">
        <w:t>Spengiai</w:t>
      </w:r>
      <w:proofErr w:type="spellEnd"/>
      <w:r w:rsidRPr="00445CE2">
        <w:t>“ ir „</w:t>
      </w:r>
      <w:proofErr w:type="spellStart"/>
      <w:r w:rsidRPr="00445CE2">
        <w:t>Gružeikiai</w:t>
      </w:r>
      <w:proofErr w:type="spellEnd"/>
      <w:r w:rsidRPr="00445CE2">
        <w:t>“ prašymus</w:t>
      </w:r>
      <w:r w:rsidR="005C2E14" w:rsidRPr="00445CE2">
        <w:t xml:space="preserve">, </w:t>
      </w:r>
      <w:r w:rsidRPr="00445CE2">
        <w:t xml:space="preserve"> ieško  galimybės organizuoti  </w:t>
      </w:r>
      <w:proofErr w:type="spellStart"/>
      <w:r w:rsidR="009468AD" w:rsidRPr="00445CE2">
        <w:t>Kaspariškių</w:t>
      </w:r>
      <w:proofErr w:type="spellEnd"/>
      <w:r w:rsidR="009468AD" w:rsidRPr="00445CE2">
        <w:t xml:space="preserve"> ir </w:t>
      </w:r>
      <w:proofErr w:type="spellStart"/>
      <w:r w:rsidR="009468AD" w:rsidRPr="00445CE2">
        <w:t>Gručiekių</w:t>
      </w:r>
      <w:proofErr w:type="spellEnd"/>
      <w:r w:rsidR="009468AD" w:rsidRPr="00445CE2">
        <w:t xml:space="preserve"> kaimų </w:t>
      </w:r>
      <w:r w:rsidRPr="00445CE2">
        <w:t xml:space="preserve">gyventojams </w:t>
      </w:r>
      <w:r w:rsidR="00411B5F" w:rsidRPr="00445CE2">
        <w:t xml:space="preserve">pastovų </w:t>
      </w:r>
      <w:r w:rsidRPr="00445CE2">
        <w:t>susisiekimą su Klaipėda.</w:t>
      </w:r>
      <w:r w:rsidR="00A20E2E" w:rsidRPr="00445CE2">
        <w:t xml:space="preserve"> </w:t>
      </w:r>
    </w:p>
    <w:p w14:paraId="507089FD" w14:textId="2FAEBE2A" w:rsidR="00411B5F" w:rsidRPr="00445CE2" w:rsidRDefault="00411B5F" w:rsidP="0026694A">
      <w:pPr>
        <w:jc w:val="both"/>
      </w:pPr>
      <w:r w:rsidRPr="00445CE2">
        <w:tab/>
        <w:t>Nuo 2017 metų UAB „</w:t>
      </w:r>
      <w:proofErr w:type="spellStart"/>
      <w:r w:rsidRPr="00445CE2">
        <w:t>Vežeta</w:t>
      </w:r>
      <w:proofErr w:type="spellEnd"/>
      <w:r w:rsidRPr="00445CE2">
        <w:t>“</w:t>
      </w:r>
      <w:r w:rsidR="0032604D" w:rsidRPr="00445CE2">
        <w:t xml:space="preserve">, vasaros sezono metu ( </w:t>
      </w:r>
      <w:r w:rsidRPr="00445CE2">
        <w:t>balandžio 15 d.</w:t>
      </w:r>
      <w:r w:rsidR="0032604D" w:rsidRPr="00445CE2">
        <w:t xml:space="preserve"> – </w:t>
      </w:r>
      <w:r w:rsidRPr="00445CE2">
        <w:t>spalio</w:t>
      </w:r>
      <w:r w:rsidR="0032604D" w:rsidRPr="00445CE2">
        <w:t xml:space="preserve"> </w:t>
      </w:r>
      <w:r w:rsidRPr="00445CE2">
        <w:t xml:space="preserve"> 15 d.</w:t>
      </w:r>
      <w:r w:rsidR="0032604D" w:rsidRPr="00445CE2">
        <w:t xml:space="preserve">), </w:t>
      </w:r>
      <w:r w:rsidRPr="00445CE2">
        <w:t xml:space="preserve"> </w:t>
      </w:r>
      <w:r w:rsidR="0032604D" w:rsidRPr="00445CE2">
        <w:t xml:space="preserve">tris </w:t>
      </w:r>
      <w:r w:rsidRPr="00445CE2">
        <w:t xml:space="preserve">kartus per savaitę  važiuodami į </w:t>
      </w:r>
      <w:proofErr w:type="spellStart"/>
      <w:r w:rsidRPr="00445CE2">
        <w:t>Svencelę</w:t>
      </w:r>
      <w:proofErr w:type="spellEnd"/>
      <w:r w:rsidRPr="00445CE2">
        <w:t>, užsukdavo į sodininkų bendriją „</w:t>
      </w:r>
      <w:proofErr w:type="spellStart"/>
      <w:r w:rsidRPr="00445CE2">
        <w:t>Spengiai</w:t>
      </w:r>
      <w:proofErr w:type="spellEnd"/>
      <w:r w:rsidRPr="00445CE2">
        <w:t>“. UAB „</w:t>
      </w:r>
      <w:proofErr w:type="spellStart"/>
      <w:r w:rsidRPr="00445CE2">
        <w:t>Vežeta</w:t>
      </w:r>
      <w:proofErr w:type="spellEnd"/>
      <w:r w:rsidRPr="00445CE2">
        <w:t xml:space="preserve">“ 2021-03-08 raštu „Dėl maršruto </w:t>
      </w:r>
      <w:proofErr w:type="spellStart"/>
      <w:r w:rsidRPr="00445CE2">
        <w:t>Spengiai</w:t>
      </w:r>
      <w:proofErr w:type="spellEnd"/>
      <w:r w:rsidRPr="00445CE2">
        <w:t xml:space="preserve"> – Klaipėda“ atsisakė važiuoti minėtu maršrutu</w:t>
      </w:r>
      <w:r w:rsidR="0032604D" w:rsidRPr="00445CE2">
        <w:t>, nes maršrutas buvo nuostolingas ir UAB „</w:t>
      </w:r>
      <w:proofErr w:type="spellStart"/>
      <w:r w:rsidR="0032604D" w:rsidRPr="00445CE2">
        <w:t>Vežeta</w:t>
      </w:r>
      <w:proofErr w:type="spellEnd"/>
      <w:r w:rsidR="0032604D" w:rsidRPr="00445CE2">
        <w:t>“ nebeturi galimybių važiuoti šiuo maršrutu. Klaipėdos rajono savivaldybės keleivių vežimo sutartis su UAB „</w:t>
      </w:r>
      <w:proofErr w:type="spellStart"/>
      <w:r w:rsidR="0032604D" w:rsidRPr="00445CE2">
        <w:t>Vežeta</w:t>
      </w:r>
      <w:proofErr w:type="spellEnd"/>
      <w:r w:rsidR="0032604D" w:rsidRPr="00445CE2">
        <w:t>“, nenumato galimybės kompensuoti susidariusius nuostolius.</w:t>
      </w:r>
    </w:p>
    <w:p w14:paraId="0CE05616" w14:textId="50C5CD0B" w:rsidR="00411B5F" w:rsidRPr="00445CE2" w:rsidRDefault="00411B5F" w:rsidP="0026694A">
      <w:pPr>
        <w:jc w:val="both"/>
      </w:pPr>
      <w:r w:rsidRPr="00445CE2">
        <w:tab/>
        <w:t xml:space="preserve">Klaipėdos rajono savivaldybės administracija kreipėsi į VšĮ „Klaipėdos keleivinis transportas“, prašydami išnagrinėti galimybę  </w:t>
      </w:r>
      <w:r w:rsidR="0066612A" w:rsidRPr="00445CE2">
        <w:t xml:space="preserve">miesto maršrutiniam autobusui Klaipėda–Dituva užsukti į </w:t>
      </w:r>
      <w:proofErr w:type="spellStart"/>
      <w:r w:rsidR="0066612A" w:rsidRPr="00445CE2">
        <w:t>Kaspariškių</w:t>
      </w:r>
      <w:proofErr w:type="spellEnd"/>
      <w:r w:rsidR="0066612A" w:rsidRPr="00445CE2">
        <w:t xml:space="preserve"> ir </w:t>
      </w:r>
      <w:proofErr w:type="spellStart"/>
      <w:r w:rsidR="0066612A" w:rsidRPr="00445CE2">
        <w:t>Gručikių</w:t>
      </w:r>
      <w:proofErr w:type="spellEnd"/>
      <w:r w:rsidR="0066612A" w:rsidRPr="00445CE2">
        <w:t xml:space="preserve"> kaimus.</w:t>
      </w:r>
    </w:p>
    <w:p w14:paraId="2223D414" w14:textId="2D2118F7" w:rsidR="0032604D" w:rsidRPr="00445CE2" w:rsidRDefault="0066612A" w:rsidP="0026694A">
      <w:pPr>
        <w:jc w:val="both"/>
      </w:pPr>
      <w:r w:rsidRPr="00445CE2">
        <w:tab/>
      </w:r>
      <w:r w:rsidR="0026694A" w:rsidRPr="00445CE2">
        <w:t xml:space="preserve">VšĮ „Klaipėdos keleivinis transportas“ </w:t>
      </w:r>
      <w:r w:rsidR="0032604D" w:rsidRPr="00445CE2">
        <w:t>raštu „Dėl autobusų maršrutų į sodininkų bendrijas „</w:t>
      </w:r>
      <w:proofErr w:type="spellStart"/>
      <w:r w:rsidR="0032604D" w:rsidRPr="00445CE2">
        <w:t>Spengiai</w:t>
      </w:r>
      <w:proofErr w:type="spellEnd"/>
      <w:r w:rsidR="0032604D" w:rsidRPr="00445CE2">
        <w:t>“ ir „</w:t>
      </w:r>
      <w:proofErr w:type="spellStart"/>
      <w:r w:rsidR="0032604D" w:rsidRPr="00445CE2">
        <w:t>Gružeikiai</w:t>
      </w:r>
      <w:proofErr w:type="spellEnd"/>
      <w:r w:rsidR="0032604D" w:rsidRPr="00445CE2">
        <w:t>“ informavo Klaipėdos rajono savivaldybę, kad sutinka miesto maršruto Klaipėda–Dituvos sodai</w:t>
      </w:r>
      <w:r w:rsidR="00DC634D" w:rsidRPr="00445CE2">
        <w:t xml:space="preserve"> pagrindu sukurti maršrutą į  sodininkų bendrijas „</w:t>
      </w:r>
      <w:proofErr w:type="spellStart"/>
      <w:r w:rsidR="00DC634D" w:rsidRPr="00445CE2">
        <w:t>Spengiai</w:t>
      </w:r>
      <w:proofErr w:type="spellEnd"/>
      <w:r w:rsidR="00DC634D" w:rsidRPr="00445CE2">
        <w:t>“ ir „</w:t>
      </w:r>
      <w:proofErr w:type="spellStart"/>
      <w:r w:rsidR="00DC634D" w:rsidRPr="00445CE2">
        <w:t>Gružeikiai</w:t>
      </w:r>
      <w:proofErr w:type="spellEnd"/>
      <w:r w:rsidR="00DC634D" w:rsidRPr="00445CE2">
        <w:t>“. Maršruto rato ilgis būtų apie 24 km. Būtų važiuojama kiekvieną dieną po 4 kartus per dieną. Maršruto rida būtų apie 3000 km per mėnesį</w:t>
      </w:r>
      <w:r w:rsidR="009A7479" w:rsidRPr="00445CE2">
        <w:t>, o sąnaudos siektų apie 2200 eurų. VšĮ „Klaipėdos keleivinis transportas“ planuoja, kad nuostolis siektų apie 900 eurų kas mėnesį.</w:t>
      </w:r>
      <w:r w:rsidR="00D43525" w:rsidRPr="00445CE2">
        <w:t xml:space="preserve"> Važiuojant  ištisus metus – Klaipėdos rajono savivaldybei kainuotų apie </w:t>
      </w:r>
      <w:r w:rsidR="00D43525" w:rsidRPr="00445CE2">
        <w:rPr>
          <w:b/>
          <w:bCs/>
        </w:rPr>
        <w:t>11000 e</w:t>
      </w:r>
      <w:r w:rsidR="00D43525" w:rsidRPr="00445CE2">
        <w:t>urų.</w:t>
      </w:r>
    </w:p>
    <w:p w14:paraId="2E837D5B" w14:textId="3876CC2F" w:rsidR="0026694A" w:rsidRPr="00445CE2" w:rsidRDefault="00B278DD" w:rsidP="0026694A">
      <w:pPr>
        <w:jc w:val="both"/>
      </w:pPr>
      <w:r>
        <w:tab/>
      </w:r>
      <w:r w:rsidR="0026694A" w:rsidRPr="00445CE2">
        <w:t>Klaipėdos rajono savivaldybės administracijos direktoriaus 20</w:t>
      </w:r>
      <w:r w:rsidR="00D43525" w:rsidRPr="00445CE2">
        <w:t>20</w:t>
      </w:r>
      <w:r w:rsidR="0026694A" w:rsidRPr="00445CE2">
        <w:t>-0</w:t>
      </w:r>
      <w:r w:rsidR="00D43525" w:rsidRPr="00445CE2">
        <w:t>5</w:t>
      </w:r>
      <w:r w:rsidR="0026694A" w:rsidRPr="00445CE2">
        <w:t>-</w:t>
      </w:r>
      <w:r w:rsidR="00D43525" w:rsidRPr="00445CE2">
        <w:t>05</w:t>
      </w:r>
      <w:r w:rsidR="0026694A" w:rsidRPr="00445CE2">
        <w:t xml:space="preserve"> įsakymu Nr. AV-</w:t>
      </w:r>
      <w:r w:rsidR="00D43525" w:rsidRPr="00445CE2">
        <w:t>906</w:t>
      </w:r>
      <w:r w:rsidR="0026694A" w:rsidRPr="00445CE2">
        <w:t xml:space="preserve"> „Dėl darbo grupės klausimams, susijusiems su keleivių vežimu vietinio susisiekimo maršrutais, spręsti sudarymo“ sudaryta darbo grupė (20</w:t>
      </w:r>
      <w:r w:rsidR="00D43525" w:rsidRPr="00445CE2">
        <w:t>21</w:t>
      </w:r>
      <w:r w:rsidR="0026694A" w:rsidRPr="00445CE2">
        <w:t>-0</w:t>
      </w:r>
      <w:r w:rsidR="00D43525" w:rsidRPr="00445CE2">
        <w:t>4</w:t>
      </w:r>
      <w:r w:rsidR="0026694A" w:rsidRPr="00445CE2">
        <w:t>-</w:t>
      </w:r>
      <w:r w:rsidR="00BE0226">
        <w:t>19</w:t>
      </w:r>
      <w:r w:rsidR="0026694A" w:rsidRPr="00445CE2">
        <w:t xml:space="preserve"> protokolas Nr.</w:t>
      </w:r>
      <w:r w:rsidR="00D43525" w:rsidRPr="00445CE2">
        <w:t xml:space="preserve"> </w:t>
      </w:r>
      <w:r w:rsidR="0026694A" w:rsidRPr="00445CE2">
        <w:t>A6-</w:t>
      </w:r>
      <w:r w:rsidR="00BE0226">
        <w:t>154</w:t>
      </w:r>
      <w:r w:rsidR="0026694A" w:rsidRPr="00445CE2">
        <w:t>),</w:t>
      </w:r>
      <w:r w:rsidR="0026694A" w:rsidRPr="00445CE2">
        <w:rPr>
          <w:color w:val="FF0000"/>
        </w:rPr>
        <w:t xml:space="preserve"> </w:t>
      </w:r>
      <w:r w:rsidR="0026694A" w:rsidRPr="00445CE2">
        <w:t xml:space="preserve">nutarė kreiptis į Savivaldybės tarybą dėl pritarimo </w:t>
      </w:r>
      <w:r w:rsidR="00D43525" w:rsidRPr="00445CE2">
        <w:t>viešojo susisiekimo maršruto Klaipėda–sodininkų bendrija „</w:t>
      </w:r>
      <w:proofErr w:type="spellStart"/>
      <w:r w:rsidR="00D43525" w:rsidRPr="00445CE2">
        <w:t>Spengiai</w:t>
      </w:r>
      <w:proofErr w:type="spellEnd"/>
      <w:r w:rsidR="00D43525" w:rsidRPr="00445CE2">
        <w:t xml:space="preserve">“  organizavimui </w:t>
      </w:r>
      <w:r w:rsidR="0026694A" w:rsidRPr="00445CE2">
        <w:t xml:space="preserve">ir dėl  protokolinio pavedimo Klaipėdos rajono savivaldybės administracijos direktoriui pasirašyti sutartį su VšĮ „Klaipėdos keleivinis transportas“ dėl maršruto </w:t>
      </w:r>
      <w:r w:rsidR="00D43525" w:rsidRPr="00445CE2">
        <w:t>Klaipėda–</w:t>
      </w:r>
      <w:r w:rsidR="00571507">
        <w:t>s</w:t>
      </w:r>
      <w:r w:rsidR="00D43525" w:rsidRPr="00445CE2">
        <w:t>odininkų bendrija „</w:t>
      </w:r>
      <w:proofErr w:type="spellStart"/>
      <w:r w:rsidR="00D43525" w:rsidRPr="00445CE2">
        <w:t>Spengiai</w:t>
      </w:r>
      <w:proofErr w:type="spellEnd"/>
      <w:r w:rsidR="00D43525" w:rsidRPr="00445CE2">
        <w:t>“ organizavimo.</w:t>
      </w:r>
    </w:p>
    <w:p w14:paraId="056CDD0F" w14:textId="77777777" w:rsidR="0026694A" w:rsidRPr="00445CE2" w:rsidRDefault="0026694A" w:rsidP="0026694A">
      <w:pPr>
        <w:jc w:val="both"/>
      </w:pPr>
      <w:r w:rsidRPr="00445CE2">
        <w:t xml:space="preserve"> </w:t>
      </w:r>
      <w:r w:rsidRPr="00445CE2">
        <w:tab/>
      </w:r>
      <w:r w:rsidRPr="00445CE2">
        <w:tab/>
      </w:r>
    </w:p>
    <w:p w14:paraId="3C69497D" w14:textId="77777777" w:rsidR="0026694A" w:rsidRPr="00445CE2" w:rsidRDefault="0026694A" w:rsidP="0026694A">
      <w:pPr>
        <w:jc w:val="both"/>
      </w:pPr>
    </w:p>
    <w:p w14:paraId="2E350D5D" w14:textId="42A316F6" w:rsidR="0026694A" w:rsidRPr="00445CE2" w:rsidRDefault="0026694A" w:rsidP="0026694A">
      <w:pPr>
        <w:tabs>
          <w:tab w:val="right" w:pos="0"/>
        </w:tabs>
        <w:jc w:val="both"/>
      </w:pPr>
      <w:r w:rsidRPr="00445CE2">
        <w:t xml:space="preserve">Direktorius </w:t>
      </w:r>
      <w:r w:rsidR="00274853" w:rsidRPr="00445CE2">
        <w:tab/>
      </w:r>
      <w:r w:rsidR="00274853" w:rsidRPr="00445CE2">
        <w:tab/>
      </w:r>
      <w:r w:rsidR="00274853" w:rsidRPr="00445CE2">
        <w:tab/>
      </w:r>
      <w:r w:rsidR="00274853" w:rsidRPr="00445CE2">
        <w:tab/>
      </w:r>
      <w:r w:rsidR="00274853" w:rsidRPr="00445CE2">
        <w:tab/>
      </w:r>
      <w:r w:rsidR="00274853" w:rsidRPr="00445CE2">
        <w:tab/>
        <w:t xml:space="preserve">   Artūras Bogdanovas</w:t>
      </w:r>
      <w:r w:rsidRPr="00445CE2">
        <w:tab/>
      </w:r>
      <w:r w:rsidRPr="00445CE2">
        <w:tab/>
      </w:r>
      <w:r w:rsidRPr="00445CE2">
        <w:tab/>
      </w:r>
      <w:r w:rsidRPr="00445CE2">
        <w:tab/>
      </w:r>
      <w:r w:rsidRPr="00445CE2">
        <w:tab/>
      </w:r>
      <w:r w:rsidRPr="00445CE2">
        <w:tab/>
      </w:r>
      <w:r w:rsidRPr="00445CE2">
        <w:tab/>
      </w:r>
      <w:r w:rsidRPr="00445CE2">
        <w:tab/>
      </w:r>
      <w:r w:rsidRPr="00445CE2">
        <w:tab/>
      </w:r>
    </w:p>
    <w:p w14:paraId="444E712A" w14:textId="77777777" w:rsidR="0026694A" w:rsidRPr="00445CE2" w:rsidRDefault="0026694A" w:rsidP="0026694A">
      <w:pPr>
        <w:tabs>
          <w:tab w:val="right" w:pos="0"/>
        </w:tabs>
        <w:jc w:val="both"/>
      </w:pPr>
    </w:p>
    <w:p w14:paraId="105843EF" w14:textId="77777777" w:rsidR="0026694A" w:rsidRPr="00445CE2" w:rsidRDefault="0026694A" w:rsidP="0026694A">
      <w:pPr>
        <w:tabs>
          <w:tab w:val="right" w:pos="0"/>
        </w:tabs>
        <w:jc w:val="both"/>
      </w:pPr>
    </w:p>
    <w:p w14:paraId="72570423" w14:textId="77777777" w:rsidR="00274853" w:rsidRPr="00445CE2" w:rsidRDefault="00274853" w:rsidP="0026694A">
      <w:pPr>
        <w:tabs>
          <w:tab w:val="right" w:pos="0"/>
        </w:tabs>
        <w:jc w:val="both"/>
      </w:pPr>
    </w:p>
    <w:p w14:paraId="2FBFEE5E" w14:textId="77777777" w:rsidR="00445CE2" w:rsidRDefault="00445CE2" w:rsidP="00445CE2">
      <w:pPr>
        <w:tabs>
          <w:tab w:val="right" w:pos="0"/>
        </w:tabs>
        <w:jc w:val="both"/>
      </w:pPr>
      <w:r>
        <w:t>V</w:t>
      </w:r>
      <w:r w:rsidR="00274853" w:rsidRPr="00445CE2">
        <w:t>. V</w:t>
      </w:r>
      <w:r>
        <w:t>a</w:t>
      </w:r>
      <w:r w:rsidR="00274853" w:rsidRPr="00445CE2">
        <w:t>lantinas</w:t>
      </w:r>
    </w:p>
    <w:p w14:paraId="6996E6DA" w14:textId="6CE32B41" w:rsidR="00733C69" w:rsidRPr="006C1219" w:rsidRDefault="0026694A" w:rsidP="006C1219">
      <w:pPr>
        <w:tabs>
          <w:tab w:val="right" w:pos="0"/>
        </w:tabs>
        <w:jc w:val="both"/>
      </w:pPr>
      <w:r w:rsidRPr="00445CE2">
        <w:t xml:space="preserve">V. </w:t>
      </w:r>
      <w:proofErr w:type="spellStart"/>
      <w:r w:rsidRPr="00445CE2">
        <w:t>Brazlauskienė</w:t>
      </w:r>
      <w:proofErr w:type="spellEnd"/>
      <w:r w:rsidRPr="00445CE2">
        <w:t>, tel. ( 8 46) 47 20 21, el. p. violeta.brazlauskiene@klaipedos-r.lt</w:t>
      </w:r>
    </w:p>
    <w:sectPr w:rsidR="00733C69" w:rsidRPr="006C1219" w:rsidSect="003063A4">
      <w:footerReference w:type="first" r:id="rId9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95AD2" w14:textId="77777777" w:rsidR="00EE4129" w:rsidRDefault="00EE4129" w:rsidP="00F3669A">
      <w:r>
        <w:separator/>
      </w:r>
    </w:p>
  </w:endnote>
  <w:endnote w:type="continuationSeparator" w:id="0">
    <w:p w14:paraId="33425187" w14:textId="77777777" w:rsidR="00EE4129" w:rsidRDefault="00EE4129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HelveticaLT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F2CE64B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1161B0B6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LT-96130, 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3E3F5A6C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(8 46) </w:t>
    </w:r>
    <w:r w:rsidR="003063A4">
      <w:rPr>
        <w:sz w:val="20"/>
        <w:szCs w:val="20"/>
      </w:rPr>
      <w:t xml:space="preserve"> </w:t>
    </w:r>
    <w:r w:rsidR="003063A4" w:rsidRPr="006073A2">
      <w:rPr>
        <w:sz w:val="20"/>
        <w:szCs w:val="20"/>
      </w:rPr>
      <w:t xml:space="preserve">42 11 16 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20666" w14:textId="77777777" w:rsidR="00EE4129" w:rsidRDefault="00EE4129" w:rsidP="00F3669A">
      <w:r>
        <w:separator/>
      </w:r>
    </w:p>
  </w:footnote>
  <w:footnote w:type="continuationSeparator" w:id="0">
    <w:p w14:paraId="2BE10423" w14:textId="77777777" w:rsidR="00EE4129" w:rsidRDefault="00EE4129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6167"/>
    <w:rsid w:val="000270AB"/>
    <w:rsid w:val="000274EA"/>
    <w:rsid w:val="00030925"/>
    <w:rsid w:val="00033D8D"/>
    <w:rsid w:val="00034462"/>
    <w:rsid w:val="00034EE8"/>
    <w:rsid w:val="0003504A"/>
    <w:rsid w:val="000361DC"/>
    <w:rsid w:val="00040557"/>
    <w:rsid w:val="00040AB4"/>
    <w:rsid w:val="00043EEA"/>
    <w:rsid w:val="00044836"/>
    <w:rsid w:val="0004612C"/>
    <w:rsid w:val="00047D3D"/>
    <w:rsid w:val="0005188E"/>
    <w:rsid w:val="00051E5B"/>
    <w:rsid w:val="00063A73"/>
    <w:rsid w:val="00075C0D"/>
    <w:rsid w:val="00076375"/>
    <w:rsid w:val="0007657B"/>
    <w:rsid w:val="00080DAA"/>
    <w:rsid w:val="00084F6C"/>
    <w:rsid w:val="00085CA7"/>
    <w:rsid w:val="00087326"/>
    <w:rsid w:val="000959A7"/>
    <w:rsid w:val="00095D16"/>
    <w:rsid w:val="000A2600"/>
    <w:rsid w:val="000A2EDF"/>
    <w:rsid w:val="000A3EAA"/>
    <w:rsid w:val="000A6FBB"/>
    <w:rsid w:val="000B074D"/>
    <w:rsid w:val="000B20AC"/>
    <w:rsid w:val="000C2816"/>
    <w:rsid w:val="000D05A0"/>
    <w:rsid w:val="000D24DA"/>
    <w:rsid w:val="000E0147"/>
    <w:rsid w:val="000E56AE"/>
    <w:rsid w:val="00103353"/>
    <w:rsid w:val="00104652"/>
    <w:rsid w:val="0010767F"/>
    <w:rsid w:val="00113323"/>
    <w:rsid w:val="0011697E"/>
    <w:rsid w:val="001173B6"/>
    <w:rsid w:val="00121673"/>
    <w:rsid w:val="00133531"/>
    <w:rsid w:val="00136BE7"/>
    <w:rsid w:val="0013785B"/>
    <w:rsid w:val="00141719"/>
    <w:rsid w:val="00142B14"/>
    <w:rsid w:val="00147C09"/>
    <w:rsid w:val="00152674"/>
    <w:rsid w:val="00152C82"/>
    <w:rsid w:val="0016762F"/>
    <w:rsid w:val="00172665"/>
    <w:rsid w:val="00175C3A"/>
    <w:rsid w:val="00180E70"/>
    <w:rsid w:val="00182BDC"/>
    <w:rsid w:val="00183825"/>
    <w:rsid w:val="00183C9D"/>
    <w:rsid w:val="00190F04"/>
    <w:rsid w:val="001935D9"/>
    <w:rsid w:val="001943C3"/>
    <w:rsid w:val="00195E99"/>
    <w:rsid w:val="00197BEE"/>
    <w:rsid w:val="001A49A2"/>
    <w:rsid w:val="001B2094"/>
    <w:rsid w:val="001B522F"/>
    <w:rsid w:val="001B5E4B"/>
    <w:rsid w:val="001C1B12"/>
    <w:rsid w:val="001C324C"/>
    <w:rsid w:val="001C5296"/>
    <w:rsid w:val="001C6E8A"/>
    <w:rsid w:val="001C752D"/>
    <w:rsid w:val="001D0267"/>
    <w:rsid w:val="001D1CC7"/>
    <w:rsid w:val="001D1FEF"/>
    <w:rsid w:val="001D255A"/>
    <w:rsid w:val="001D33B8"/>
    <w:rsid w:val="001D4E9F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4B5E"/>
    <w:rsid w:val="00205B9C"/>
    <w:rsid w:val="002100E9"/>
    <w:rsid w:val="00216E4C"/>
    <w:rsid w:val="00221EE7"/>
    <w:rsid w:val="00230BEE"/>
    <w:rsid w:val="002343FD"/>
    <w:rsid w:val="0023606D"/>
    <w:rsid w:val="002368F4"/>
    <w:rsid w:val="00247429"/>
    <w:rsid w:val="00247E62"/>
    <w:rsid w:val="002602AC"/>
    <w:rsid w:val="0026694A"/>
    <w:rsid w:val="00266E26"/>
    <w:rsid w:val="00273DB6"/>
    <w:rsid w:val="00274853"/>
    <w:rsid w:val="00280A96"/>
    <w:rsid w:val="00281E0B"/>
    <w:rsid w:val="00282DAE"/>
    <w:rsid w:val="00283426"/>
    <w:rsid w:val="002860E7"/>
    <w:rsid w:val="00286CAA"/>
    <w:rsid w:val="0029593B"/>
    <w:rsid w:val="002A1D81"/>
    <w:rsid w:val="002A69E3"/>
    <w:rsid w:val="002B0933"/>
    <w:rsid w:val="002B3FA0"/>
    <w:rsid w:val="002B683A"/>
    <w:rsid w:val="002C09DC"/>
    <w:rsid w:val="002C1789"/>
    <w:rsid w:val="002C645A"/>
    <w:rsid w:val="002C6CB7"/>
    <w:rsid w:val="002D0BD1"/>
    <w:rsid w:val="002D5DC9"/>
    <w:rsid w:val="002E01A9"/>
    <w:rsid w:val="002E13CF"/>
    <w:rsid w:val="002E17FF"/>
    <w:rsid w:val="002E3C41"/>
    <w:rsid w:val="002E3E4E"/>
    <w:rsid w:val="002E7C97"/>
    <w:rsid w:val="002E7F79"/>
    <w:rsid w:val="002F353F"/>
    <w:rsid w:val="002F505C"/>
    <w:rsid w:val="002F5B8B"/>
    <w:rsid w:val="003009DA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604D"/>
    <w:rsid w:val="0032756E"/>
    <w:rsid w:val="00331ADA"/>
    <w:rsid w:val="00332D0B"/>
    <w:rsid w:val="00341011"/>
    <w:rsid w:val="00342BF4"/>
    <w:rsid w:val="00344EAB"/>
    <w:rsid w:val="00347842"/>
    <w:rsid w:val="00347A82"/>
    <w:rsid w:val="00347D33"/>
    <w:rsid w:val="00347FEE"/>
    <w:rsid w:val="00361D3C"/>
    <w:rsid w:val="00366A53"/>
    <w:rsid w:val="00366DC0"/>
    <w:rsid w:val="0036754F"/>
    <w:rsid w:val="00374445"/>
    <w:rsid w:val="00376866"/>
    <w:rsid w:val="003773F1"/>
    <w:rsid w:val="003810E1"/>
    <w:rsid w:val="00381AE7"/>
    <w:rsid w:val="00382BA6"/>
    <w:rsid w:val="00385533"/>
    <w:rsid w:val="00387755"/>
    <w:rsid w:val="00391B99"/>
    <w:rsid w:val="003929E9"/>
    <w:rsid w:val="00396A5E"/>
    <w:rsid w:val="003A0987"/>
    <w:rsid w:val="003A3BCD"/>
    <w:rsid w:val="003B0821"/>
    <w:rsid w:val="003B2241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F1F5D"/>
    <w:rsid w:val="003F3787"/>
    <w:rsid w:val="004020C9"/>
    <w:rsid w:val="004067D3"/>
    <w:rsid w:val="004071E9"/>
    <w:rsid w:val="00411B5F"/>
    <w:rsid w:val="00411F90"/>
    <w:rsid w:val="00412370"/>
    <w:rsid w:val="004214BD"/>
    <w:rsid w:val="00423ADB"/>
    <w:rsid w:val="00423D81"/>
    <w:rsid w:val="00424A36"/>
    <w:rsid w:val="00426DFC"/>
    <w:rsid w:val="0043026F"/>
    <w:rsid w:val="00431EB4"/>
    <w:rsid w:val="00441725"/>
    <w:rsid w:val="00441A00"/>
    <w:rsid w:val="00445024"/>
    <w:rsid w:val="00445171"/>
    <w:rsid w:val="00445CE2"/>
    <w:rsid w:val="0045099F"/>
    <w:rsid w:val="0045121A"/>
    <w:rsid w:val="00452331"/>
    <w:rsid w:val="004527DA"/>
    <w:rsid w:val="00457480"/>
    <w:rsid w:val="00461EFF"/>
    <w:rsid w:val="004627AB"/>
    <w:rsid w:val="0046700A"/>
    <w:rsid w:val="004724D3"/>
    <w:rsid w:val="004731E9"/>
    <w:rsid w:val="004770AB"/>
    <w:rsid w:val="00480C6A"/>
    <w:rsid w:val="00486B74"/>
    <w:rsid w:val="00487565"/>
    <w:rsid w:val="004875F6"/>
    <w:rsid w:val="00487748"/>
    <w:rsid w:val="00490EA9"/>
    <w:rsid w:val="004929EB"/>
    <w:rsid w:val="00494C96"/>
    <w:rsid w:val="004A40FE"/>
    <w:rsid w:val="004A5686"/>
    <w:rsid w:val="004A6212"/>
    <w:rsid w:val="004A7F55"/>
    <w:rsid w:val="004C27C2"/>
    <w:rsid w:val="004C3F57"/>
    <w:rsid w:val="004C67AA"/>
    <w:rsid w:val="004D190F"/>
    <w:rsid w:val="004D6FD6"/>
    <w:rsid w:val="004D768C"/>
    <w:rsid w:val="004E2FFB"/>
    <w:rsid w:val="004E39D0"/>
    <w:rsid w:val="004E3A01"/>
    <w:rsid w:val="004E3A9F"/>
    <w:rsid w:val="004E3DEB"/>
    <w:rsid w:val="004E61FA"/>
    <w:rsid w:val="004E759B"/>
    <w:rsid w:val="004F0658"/>
    <w:rsid w:val="004F0C9E"/>
    <w:rsid w:val="004F4204"/>
    <w:rsid w:val="004F61F8"/>
    <w:rsid w:val="00502ED9"/>
    <w:rsid w:val="00503832"/>
    <w:rsid w:val="00504744"/>
    <w:rsid w:val="00504A50"/>
    <w:rsid w:val="00512159"/>
    <w:rsid w:val="005134DA"/>
    <w:rsid w:val="005220A9"/>
    <w:rsid w:val="00526CF1"/>
    <w:rsid w:val="0053170F"/>
    <w:rsid w:val="005321DF"/>
    <w:rsid w:val="00534B27"/>
    <w:rsid w:val="005368B5"/>
    <w:rsid w:val="00553770"/>
    <w:rsid w:val="0055510C"/>
    <w:rsid w:val="005569E3"/>
    <w:rsid w:val="005579E6"/>
    <w:rsid w:val="00557FDB"/>
    <w:rsid w:val="00560679"/>
    <w:rsid w:val="00563BE8"/>
    <w:rsid w:val="00564D5C"/>
    <w:rsid w:val="005653F5"/>
    <w:rsid w:val="00566D21"/>
    <w:rsid w:val="00571507"/>
    <w:rsid w:val="00574DAE"/>
    <w:rsid w:val="00580A3E"/>
    <w:rsid w:val="00586CB1"/>
    <w:rsid w:val="00595420"/>
    <w:rsid w:val="005A1EB6"/>
    <w:rsid w:val="005A4201"/>
    <w:rsid w:val="005A6699"/>
    <w:rsid w:val="005B1B16"/>
    <w:rsid w:val="005B1E6F"/>
    <w:rsid w:val="005B461C"/>
    <w:rsid w:val="005B4BFD"/>
    <w:rsid w:val="005B5618"/>
    <w:rsid w:val="005B630C"/>
    <w:rsid w:val="005B7B07"/>
    <w:rsid w:val="005C2E14"/>
    <w:rsid w:val="005C73D4"/>
    <w:rsid w:val="005D0A15"/>
    <w:rsid w:val="005E407E"/>
    <w:rsid w:val="00600EC0"/>
    <w:rsid w:val="006034B6"/>
    <w:rsid w:val="006037CA"/>
    <w:rsid w:val="006073A2"/>
    <w:rsid w:val="00611BF5"/>
    <w:rsid w:val="00616400"/>
    <w:rsid w:val="00617D81"/>
    <w:rsid w:val="0062013E"/>
    <w:rsid w:val="00620224"/>
    <w:rsid w:val="00624EB1"/>
    <w:rsid w:val="00627E16"/>
    <w:rsid w:val="0064002E"/>
    <w:rsid w:val="00640FC6"/>
    <w:rsid w:val="00642F20"/>
    <w:rsid w:val="00644DA0"/>
    <w:rsid w:val="00650BF6"/>
    <w:rsid w:val="006538DC"/>
    <w:rsid w:val="00662374"/>
    <w:rsid w:val="0066612A"/>
    <w:rsid w:val="006728E0"/>
    <w:rsid w:val="00673301"/>
    <w:rsid w:val="00680B55"/>
    <w:rsid w:val="00681F47"/>
    <w:rsid w:val="00684ADA"/>
    <w:rsid w:val="006860E7"/>
    <w:rsid w:val="006866EF"/>
    <w:rsid w:val="00686D77"/>
    <w:rsid w:val="006905D1"/>
    <w:rsid w:val="006906E2"/>
    <w:rsid w:val="00693061"/>
    <w:rsid w:val="006A4397"/>
    <w:rsid w:val="006A4AAA"/>
    <w:rsid w:val="006A4ED4"/>
    <w:rsid w:val="006A651F"/>
    <w:rsid w:val="006A6C0E"/>
    <w:rsid w:val="006A7736"/>
    <w:rsid w:val="006B6099"/>
    <w:rsid w:val="006B77B6"/>
    <w:rsid w:val="006C1219"/>
    <w:rsid w:val="006C64AB"/>
    <w:rsid w:val="006C6B52"/>
    <w:rsid w:val="006C7698"/>
    <w:rsid w:val="006D3D11"/>
    <w:rsid w:val="006D4212"/>
    <w:rsid w:val="006D550E"/>
    <w:rsid w:val="006E30E5"/>
    <w:rsid w:val="006E3B09"/>
    <w:rsid w:val="007011BE"/>
    <w:rsid w:val="007028F9"/>
    <w:rsid w:val="00704203"/>
    <w:rsid w:val="00707B1A"/>
    <w:rsid w:val="00711E61"/>
    <w:rsid w:val="00712F8F"/>
    <w:rsid w:val="00713CFC"/>
    <w:rsid w:val="007167D7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56B70"/>
    <w:rsid w:val="00767E91"/>
    <w:rsid w:val="0077076A"/>
    <w:rsid w:val="00772673"/>
    <w:rsid w:val="00776AC0"/>
    <w:rsid w:val="0077723B"/>
    <w:rsid w:val="0078000B"/>
    <w:rsid w:val="00781FF7"/>
    <w:rsid w:val="00782C15"/>
    <w:rsid w:val="00783254"/>
    <w:rsid w:val="007833CA"/>
    <w:rsid w:val="0078631B"/>
    <w:rsid w:val="00792A80"/>
    <w:rsid w:val="00792E7D"/>
    <w:rsid w:val="007931A1"/>
    <w:rsid w:val="007931AB"/>
    <w:rsid w:val="0079540C"/>
    <w:rsid w:val="00796C5A"/>
    <w:rsid w:val="00796F7F"/>
    <w:rsid w:val="00796FE7"/>
    <w:rsid w:val="007A1723"/>
    <w:rsid w:val="007A2900"/>
    <w:rsid w:val="007A5C01"/>
    <w:rsid w:val="007A5D3B"/>
    <w:rsid w:val="007B1D39"/>
    <w:rsid w:val="007B65A5"/>
    <w:rsid w:val="007C0474"/>
    <w:rsid w:val="007C197F"/>
    <w:rsid w:val="007D24DC"/>
    <w:rsid w:val="007D4403"/>
    <w:rsid w:val="007D445B"/>
    <w:rsid w:val="007E6016"/>
    <w:rsid w:val="007F0B23"/>
    <w:rsid w:val="007F2C55"/>
    <w:rsid w:val="00801CE1"/>
    <w:rsid w:val="00801E91"/>
    <w:rsid w:val="00811EE6"/>
    <w:rsid w:val="00814B59"/>
    <w:rsid w:val="008150F6"/>
    <w:rsid w:val="00820C4D"/>
    <w:rsid w:val="00820E80"/>
    <w:rsid w:val="00834599"/>
    <w:rsid w:val="00835499"/>
    <w:rsid w:val="00843F21"/>
    <w:rsid w:val="00845468"/>
    <w:rsid w:val="00850C5D"/>
    <w:rsid w:val="00853EB1"/>
    <w:rsid w:val="0085671D"/>
    <w:rsid w:val="00860AF8"/>
    <w:rsid w:val="008633DC"/>
    <w:rsid w:val="00865267"/>
    <w:rsid w:val="00866A7E"/>
    <w:rsid w:val="00867C37"/>
    <w:rsid w:val="0088288E"/>
    <w:rsid w:val="00883395"/>
    <w:rsid w:val="00884C22"/>
    <w:rsid w:val="008933FA"/>
    <w:rsid w:val="00897A21"/>
    <w:rsid w:val="008A3D65"/>
    <w:rsid w:val="008A46D6"/>
    <w:rsid w:val="008B27BA"/>
    <w:rsid w:val="008C09B6"/>
    <w:rsid w:val="008C0ABF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2734"/>
    <w:rsid w:val="0094301D"/>
    <w:rsid w:val="009468AD"/>
    <w:rsid w:val="009478D7"/>
    <w:rsid w:val="00947CA0"/>
    <w:rsid w:val="009518D9"/>
    <w:rsid w:val="00952190"/>
    <w:rsid w:val="00954ED8"/>
    <w:rsid w:val="00955945"/>
    <w:rsid w:val="00955EDC"/>
    <w:rsid w:val="00956750"/>
    <w:rsid w:val="0097419C"/>
    <w:rsid w:val="00982005"/>
    <w:rsid w:val="0098260F"/>
    <w:rsid w:val="00983902"/>
    <w:rsid w:val="00991D81"/>
    <w:rsid w:val="00991E15"/>
    <w:rsid w:val="009930F1"/>
    <w:rsid w:val="00996AF2"/>
    <w:rsid w:val="009A5E82"/>
    <w:rsid w:val="009A7479"/>
    <w:rsid w:val="009B2DCE"/>
    <w:rsid w:val="009B45AC"/>
    <w:rsid w:val="009B54E3"/>
    <w:rsid w:val="009C082D"/>
    <w:rsid w:val="009C2E34"/>
    <w:rsid w:val="009C48C6"/>
    <w:rsid w:val="009C628A"/>
    <w:rsid w:val="009C6785"/>
    <w:rsid w:val="009D0E1C"/>
    <w:rsid w:val="009D278D"/>
    <w:rsid w:val="009D2EAA"/>
    <w:rsid w:val="009D436E"/>
    <w:rsid w:val="009E2EE6"/>
    <w:rsid w:val="009F29A0"/>
    <w:rsid w:val="009F5037"/>
    <w:rsid w:val="009F619F"/>
    <w:rsid w:val="009F7613"/>
    <w:rsid w:val="00A001FA"/>
    <w:rsid w:val="00A0276E"/>
    <w:rsid w:val="00A0381E"/>
    <w:rsid w:val="00A07A7E"/>
    <w:rsid w:val="00A105C6"/>
    <w:rsid w:val="00A11285"/>
    <w:rsid w:val="00A20E2E"/>
    <w:rsid w:val="00A21A80"/>
    <w:rsid w:val="00A22DD6"/>
    <w:rsid w:val="00A263C3"/>
    <w:rsid w:val="00A31BC1"/>
    <w:rsid w:val="00A32EF4"/>
    <w:rsid w:val="00A349E6"/>
    <w:rsid w:val="00A35217"/>
    <w:rsid w:val="00A37995"/>
    <w:rsid w:val="00A37D50"/>
    <w:rsid w:val="00A4002A"/>
    <w:rsid w:val="00A45582"/>
    <w:rsid w:val="00A608F1"/>
    <w:rsid w:val="00A65423"/>
    <w:rsid w:val="00A672C5"/>
    <w:rsid w:val="00A67AD3"/>
    <w:rsid w:val="00A71018"/>
    <w:rsid w:val="00A71FC7"/>
    <w:rsid w:val="00A80068"/>
    <w:rsid w:val="00A824A8"/>
    <w:rsid w:val="00A83D57"/>
    <w:rsid w:val="00A84329"/>
    <w:rsid w:val="00A904E4"/>
    <w:rsid w:val="00A931F1"/>
    <w:rsid w:val="00A94FA6"/>
    <w:rsid w:val="00AA7AB9"/>
    <w:rsid w:val="00AB2955"/>
    <w:rsid w:val="00AB5450"/>
    <w:rsid w:val="00AC4804"/>
    <w:rsid w:val="00AC50A8"/>
    <w:rsid w:val="00AC63AA"/>
    <w:rsid w:val="00AF023D"/>
    <w:rsid w:val="00AF22AA"/>
    <w:rsid w:val="00AF2A2A"/>
    <w:rsid w:val="00AF6158"/>
    <w:rsid w:val="00B0040A"/>
    <w:rsid w:val="00B02BB7"/>
    <w:rsid w:val="00B0437E"/>
    <w:rsid w:val="00B04D0D"/>
    <w:rsid w:val="00B1475F"/>
    <w:rsid w:val="00B14777"/>
    <w:rsid w:val="00B15E2C"/>
    <w:rsid w:val="00B2340A"/>
    <w:rsid w:val="00B23A8B"/>
    <w:rsid w:val="00B23DB5"/>
    <w:rsid w:val="00B256B1"/>
    <w:rsid w:val="00B278DD"/>
    <w:rsid w:val="00B309F0"/>
    <w:rsid w:val="00B30A02"/>
    <w:rsid w:val="00B31748"/>
    <w:rsid w:val="00B3667D"/>
    <w:rsid w:val="00B41286"/>
    <w:rsid w:val="00B419CE"/>
    <w:rsid w:val="00B478BC"/>
    <w:rsid w:val="00B517BE"/>
    <w:rsid w:val="00B52461"/>
    <w:rsid w:val="00B55488"/>
    <w:rsid w:val="00B62D0D"/>
    <w:rsid w:val="00B633C1"/>
    <w:rsid w:val="00B6390F"/>
    <w:rsid w:val="00B63CED"/>
    <w:rsid w:val="00B64A7F"/>
    <w:rsid w:val="00B72F97"/>
    <w:rsid w:val="00B73C95"/>
    <w:rsid w:val="00B751AE"/>
    <w:rsid w:val="00B8049E"/>
    <w:rsid w:val="00B90656"/>
    <w:rsid w:val="00B95893"/>
    <w:rsid w:val="00B961B5"/>
    <w:rsid w:val="00B9743D"/>
    <w:rsid w:val="00BA230A"/>
    <w:rsid w:val="00BA2513"/>
    <w:rsid w:val="00BA3DD0"/>
    <w:rsid w:val="00BA4C87"/>
    <w:rsid w:val="00BA7DC4"/>
    <w:rsid w:val="00BB4574"/>
    <w:rsid w:val="00BB6E0E"/>
    <w:rsid w:val="00BC0E62"/>
    <w:rsid w:val="00BC0EC8"/>
    <w:rsid w:val="00BD2570"/>
    <w:rsid w:val="00BD31B2"/>
    <w:rsid w:val="00BD6F4B"/>
    <w:rsid w:val="00BD708D"/>
    <w:rsid w:val="00BE0226"/>
    <w:rsid w:val="00BE4B8F"/>
    <w:rsid w:val="00C03DEF"/>
    <w:rsid w:val="00C052DB"/>
    <w:rsid w:val="00C0539B"/>
    <w:rsid w:val="00C10DEE"/>
    <w:rsid w:val="00C165DF"/>
    <w:rsid w:val="00C1766A"/>
    <w:rsid w:val="00C17A12"/>
    <w:rsid w:val="00C20ED0"/>
    <w:rsid w:val="00C250A6"/>
    <w:rsid w:val="00C33A4C"/>
    <w:rsid w:val="00C445D5"/>
    <w:rsid w:val="00C44D61"/>
    <w:rsid w:val="00C539AB"/>
    <w:rsid w:val="00C543D9"/>
    <w:rsid w:val="00C54A7A"/>
    <w:rsid w:val="00C5524A"/>
    <w:rsid w:val="00C55B93"/>
    <w:rsid w:val="00C5668F"/>
    <w:rsid w:val="00C57195"/>
    <w:rsid w:val="00C60B97"/>
    <w:rsid w:val="00C63B91"/>
    <w:rsid w:val="00C63C3C"/>
    <w:rsid w:val="00C655FC"/>
    <w:rsid w:val="00C709FA"/>
    <w:rsid w:val="00C71091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A41"/>
    <w:rsid w:val="00CA57B1"/>
    <w:rsid w:val="00CA79FA"/>
    <w:rsid w:val="00CA7E6D"/>
    <w:rsid w:val="00CB1136"/>
    <w:rsid w:val="00CB3CE7"/>
    <w:rsid w:val="00CB4A69"/>
    <w:rsid w:val="00CB56D5"/>
    <w:rsid w:val="00CB5C0B"/>
    <w:rsid w:val="00CB5C7E"/>
    <w:rsid w:val="00CB767E"/>
    <w:rsid w:val="00CC358B"/>
    <w:rsid w:val="00CC45B5"/>
    <w:rsid w:val="00CC66B8"/>
    <w:rsid w:val="00CC765C"/>
    <w:rsid w:val="00CD397E"/>
    <w:rsid w:val="00CD5862"/>
    <w:rsid w:val="00CD7AFE"/>
    <w:rsid w:val="00CE6D7B"/>
    <w:rsid w:val="00CE7B86"/>
    <w:rsid w:val="00CF371E"/>
    <w:rsid w:val="00D1163F"/>
    <w:rsid w:val="00D21064"/>
    <w:rsid w:val="00D2575F"/>
    <w:rsid w:val="00D273A2"/>
    <w:rsid w:val="00D27F44"/>
    <w:rsid w:val="00D30D55"/>
    <w:rsid w:val="00D40D57"/>
    <w:rsid w:val="00D42423"/>
    <w:rsid w:val="00D43525"/>
    <w:rsid w:val="00D52AA7"/>
    <w:rsid w:val="00D52DB4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050B"/>
    <w:rsid w:val="00D815EE"/>
    <w:rsid w:val="00D81DE2"/>
    <w:rsid w:val="00D81F5E"/>
    <w:rsid w:val="00D838F9"/>
    <w:rsid w:val="00D85DC5"/>
    <w:rsid w:val="00D85DF7"/>
    <w:rsid w:val="00D873F7"/>
    <w:rsid w:val="00D9154F"/>
    <w:rsid w:val="00D94ADA"/>
    <w:rsid w:val="00D97A8B"/>
    <w:rsid w:val="00DA0BE9"/>
    <w:rsid w:val="00DB1BB7"/>
    <w:rsid w:val="00DB580C"/>
    <w:rsid w:val="00DC3130"/>
    <w:rsid w:val="00DC634D"/>
    <w:rsid w:val="00DD22F4"/>
    <w:rsid w:val="00DD50ED"/>
    <w:rsid w:val="00DD5937"/>
    <w:rsid w:val="00DD61A7"/>
    <w:rsid w:val="00DE5D9F"/>
    <w:rsid w:val="00DE5F5C"/>
    <w:rsid w:val="00DF43EF"/>
    <w:rsid w:val="00E043D1"/>
    <w:rsid w:val="00E12AC5"/>
    <w:rsid w:val="00E2001E"/>
    <w:rsid w:val="00E225DD"/>
    <w:rsid w:val="00E247EB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55E5A"/>
    <w:rsid w:val="00E57E27"/>
    <w:rsid w:val="00E57EA5"/>
    <w:rsid w:val="00E618A7"/>
    <w:rsid w:val="00E631E3"/>
    <w:rsid w:val="00E645D7"/>
    <w:rsid w:val="00E66040"/>
    <w:rsid w:val="00E66225"/>
    <w:rsid w:val="00E71E4E"/>
    <w:rsid w:val="00E733F7"/>
    <w:rsid w:val="00E765D7"/>
    <w:rsid w:val="00E815A7"/>
    <w:rsid w:val="00E81EDD"/>
    <w:rsid w:val="00E86E0D"/>
    <w:rsid w:val="00E91B84"/>
    <w:rsid w:val="00E93A0D"/>
    <w:rsid w:val="00E93F36"/>
    <w:rsid w:val="00E94465"/>
    <w:rsid w:val="00E95808"/>
    <w:rsid w:val="00EA0CBD"/>
    <w:rsid w:val="00EA11E7"/>
    <w:rsid w:val="00EA26F6"/>
    <w:rsid w:val="00EB0F84"/>
    <w:rsid w:val="00EB35A8"/>
    <w:rsid w:val="00EB5A94"/>
    <w:rsid w:val="00EB7BAE"/>
    <w:rsid w:val="00EC3763"/>
    <w:rsid w:val="00EC6355"/>
    <w:rsid w:val="00EC68F9"/>
    <w:rsid w:val="00EC70CF"/>
    <w:rsid w:val="00EC71D7"/>
    <w:rsid w:val="00EE4129"/>
    <w:rsid w:val="00EE7196"/>
    <w:rsid w:val="00EE7377"/>
    <w:rsid w:val="00EF14B3"/>
    <w:rsid w:val="00EF7E86"/>
    <w:rsid w:val="00F116E4"/>
    <w:rsid w:val="00F12066"/>
    <w:rsid w:val="00F179BE"/>
    <w:rsid w:val="00F20EC3"/>
    <w:rsid w:val="00F30198"/>
    <w:rsid w:val="00F335FB"/>
    <w:rsid w:val="00F34961"/>
    <w:rsid w:val="00F3669A"/>
    <w:rsid w:val="00F40E0B"/>
    <w:rsid w:val="00F41F7F"/>
    <w:rsid w:val="00F4570E"/>
    <w:rsid w:val="00F5426D"/>
    <w:rsid w:val="00F562AD"/>
    <w:rsid w:val="00F56951"/>
    <w:rsid w:val="00F60281"/>
    <w:rsid w:val="00F62D0F"/>
    <w:rsid w:val="00F6322E"/>
    <w:rsid w:val="00F65767"/>
    <w:rsid w:val="00F675A2"/>
    <w:rsid w:val="00F82BFC"/>
    <w:rsid w:val="00F85FC0"/>
    <w:rsid w:val="00F8629D"/>
    <w:rsid w:val="00FA570C"/>
    <w:rsid w:val="00FA7981"/>
    <w:rsid w:val="00FA7FBE"/>
    <w:rsid w:val="00FB0CFE"/>
    <w:rsid w:val="00FB5671"/>
    <w:rsid w:val="00FC74EA"/>
    <w:rsid w:val="00FC7889"/>
    <w:rsid w:val="00FC7CDE"/>
    <w:rsid w:val="00FD34E4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AD98D2"/>
  <w15:docId w15:val="{91DDF663-2A3A-4C69-A947-860FD8744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paragraph" w:styleId="Antrat3">
    <w:name w:val="heading 3"/>
    <w:basedOn w:val="prastasis"/>
    <w:next w:val="prastasis"/>
    <w:link w:val="Antrat3Diagrama"/>
    <w:qFormat/>
    <w:rsid w:val="0026694A"/>
    <w:pPr>
      <w:keepNext/>
      <w:tabs>
        <w:tab w:val="right" w:pos="0"/>
      </w:tabs>
      <w:jc w:val="both"/>
      <w:outlineLvl w:val="2"/>
    </w:pPr>
    <w:rPr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7167D7"/>
    <w:pPr>
      <w:widowControl w:val="0"/>
      <w:jc w:val="both"/>
    </w:pPr>
    <w:rPr>
      <w:rFonts w:ascii="TimesLT" w:hAnsi="TimesLT"/>
      <w:szCs w:val="20"/>
      <w:lang w:val="en-GB"/>
    </w:rPr>
  </w:style>
  <w:style w:type="character" w:customStyle="1" w:styleId="Antrat3Diagrama">
    <w:name w:val="Antraštė 3 Diagrama"/>
    <w:basedOn w:val="Numatytasispastraiposriftas"/>
    <w:link w:val="Antrat3"/>
    <w:rsid w:val="002669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2BFD7-6408-4514-ADCB-1EECC60FD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rastas.dotx</Template>
  <TotalTime>1</TotalTime>
  <Pages>1</Pages>
  <Words>1603</Words>
  <Characters>915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2513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Dainora Daugeliene</cp:lastModifiedBy>
  <cp:revision>2</cp:revision>
  <cp:lastPrinted>2020-05-12T12:56:00Z</cp:lastPrinted>
  <dcterms:created xsi:type="dcterms:W3CDTF">2021-04-27T11:19:00Z</dcterms:created>
  <dcterms:modified xsi:type="dcterms:W3CDTF">2021-04-27T11:19:00Z</dcterms:modified>
</cp:coreProperties>
</file>