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58738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58738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 w:rsidP="0058738C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937150" w:rsidP="0058738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58738C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 xml:space="preserve">VIEŠOSIOS ĮSTAIGOS </w:t>
      </w:r>
      <w:r w:rsidR="00090F3D">
        <w:rPr>
          <w:b/>
          <w:sz w:val="28"/>
          <w:szCs w:val="28"/>
        </w:rPr>
        <w:t xml:space="preserve">KLAIPĖDOS RAJONO SAVIVALDYBĖS </w:t>
      </w:r>
      <w:r w:rsidR="005606D7">
        <w:rPr>
          <w:b/>
          <w:sz w:val="28"/>
          <w:szCs w:val="28"/>
        </w:rPr>
        <w:t>P</w:t>
      </w:r>
      <w:r w:rsidR="00090F3D">
        <w:rPr>
          <w:b/>
          <w:sz w:val="28"/>
          <w:szCs w:val="28"/>
        </w:rPr>
        <w:t>RIEKULĖS</w:t>
      </w:r>
      <w:r w:rsidR="005606D7">
        <w:rPr>
          <w:b/>
          <w:sz w:val="28"/>
          <w:szCs w:val="28"/>
        </w:rPr>
        <w:t xml:space="preserve"> PIRMI</w:t>
      </w:r>
      <w:r w:rsidR="00090F3D">
        <w:rPr>
          <w:b/>
          <w:sz w:val="28"/>
          <w:szCs w:val="28"/>
        </w:rPr>
        <w:t>N</w:t>
      </w:r>
      <w:r w:rsidR="005606D7">
        <w:rPr>
          <w:b/>
          <w:sz w:val="28"/>
          <w:szCs w:val="28"/>
        </w:rPr>
        <w:t>ĖS SVEIKATOS PRIEŽIŪROS CENTRO 2016 M. FINANSINIŲ ATASKAITŲ RINKINIO TVIRTINIMO</w:t>
      </w:r>
    </w:p>
    <w:p w:rsidR="0026340E" w:rsidRPr="00B455D9" w:rsidRDefault="0026340E" w:rsidP="0058738C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58738C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9B4E3A">
        <w:rPr>
          <w:rFonts w:ascii="Times New Roman" w:hAnsi="Times New Roman"/>
        </w:rPr>
        <w:t>207</w:t>
      </w:r>
      <w:bookmarkStart w:id="2" w:name="_GoBack"/>
      <w:bookmarkEnd w:id="2"/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58738C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58738C">
      <w:pPr>
        <w:tabs>
          <w:tab w:val="left" w:pos="3450"/>
        </w:tabs>
        <w:ind w:firstLine="1077"/>
        <w:jc w:val="both"/>
      </w:pPr>
    </w:p>
    <w:p w:rsidR="00392CD6" w:rsidRDefault="00E46F2F" w:rsidP="00E46F2F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090F3D">
        <w:t>R</w:t>
      </w:r>
      <w:r w:rsidR="0026340E">
        <w:t>espublikos vietos savivaldos  įstatymo 16 straipsn</w:t>
      </w:r>
      <w:r w:rsidR="00090F3D">
        <w:t>io 3 dalies 5 punktu, Lietuvos R</w:t>
      </w:r>
      <w:r w:rsidR="0026340E">
        <w:t xml:space="preserve">espublikos viešųjų įstaigų įstatymo 7 straipsnio 3 dalimi ir 10 straipsnio 1 dalies 6 punktu bei atsižvelgdama į viešosios įstaigos </w:t>
      </w:r>
      <w:r w:rsidR="00090F3D">
        <w:t>Klaipėdos rajono savivaldybės Priekulės</w:t>
      </w:r>
      <w:r w:rsidR="0026340E">
        <w:t xml:space="preserve"> pirminės sveikatos priežiūros centro 2017 m. </w:t>
      </w:r>
      <w:r w:rsidR="00090F3D">
        <w:t>balandžio</w:t>
      </w:r>
      <w:r w:rsidR="0026340E">
        <w:t xml:space="preserve"> </w:t>
      </w:r>
      <w:r w:rsidR="00090F3D">
        <w:t>4</w:t>
      </w:r>
      <w:r w:rsidR="0026340E">
        <w:t xml:space="preserve"> d. raštą Nr. </w:t>
      </w:r>
      <w:r w:rsidR="00090F3D">
        <w:t>1</w:t>
      </w:r>
      <w:r w:rsidR="0026340E">
        <w:t>, n u s p r e n d ž i a:</w:t>
      </w:r>
    </w:p>
    <w:p w:rsidR="0026340E" w:rsidRDefault="00674337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 xml:space="preserve">atvirtinti viešosios įstaigos </w:t>
      </w:r>
      <w:r w:rsidR="00090F3D">
        <w:t>Klaipėdos rajono savivaldybės Priekulės</w:t>
      </w:r>
      <w:r w:rsidR="0026340E">
        <w:t xml:space="preserve"> pirminės sveikatos priežiūros centro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 xml:space="preserve">avivaldybės meras                                            </w:t>
      </w:r>
      <w:r w:rsidR="0058738C">
        <w:t xml:space="preserve">    </w:t>
      </w:r>
      <w:r>
        <w:t xml:space="preserve">                                             Vaclovas Dačkauskas</w:t>
      </w:r>
    </w:p>
    <w:p w:rsidR="008F38B8" w:rsidRDefault="008F38B8" w:rsidP="008F38B8">
      <w:pPr>
        <w:tabs>
          <w:tab w:val="right" w:pos="9639"/>
        </w:tabs>
      </w:pPr>
    </w:p>
    <w:sectPr w:rsidR="008F38B8" w:rsidSect="002F5F21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904" w:rsidRDefault="00580904">
      <w:r>
        <w:separator/>
      </w:r>
    </w:p>
  </w:endnote>
  <w:endnote w:type="continuationSeparator" w:id="0">
    <w:p w:rsidR="00580904" w:rsidRDefault="0058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904" w:rsidRDefault="00580904">
      <w:r>
        <w:separator/>
      </w:r>
    </w:p>
  </w:footnote>
  <w:footnote w:type="continuationSeparator" w:id="0">
    <w:p w:rsidR="00580904" w:rsidRDefault="00580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2148B"/>
    <w:rsid w:val="00090F3D"/>
    <w:rsid w:val="000A20A0"/>
    <w:rsid w:val="000D1BB3"/>
    <w:rsid w:val="000D6059"/>
    <w:rsid w:val="001144A6"/>
    <w:rsid w:val="00121ACB"/>
    <w:rsid w:val="001337C1"/>
    <w:rsid w:val="00155682"/>
    <w:rsid w:val="001567CB"/>
    <w:rsid w:val="00184B50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90B9C"/>
    <w:rsid w:val="002947B2"/>
    <w:rsid w:val="00295711"/>
    <w:rsid w:val="00296E11"/>
    <w:rsid w:val="002C0283"/>
    <w:rsid w:val="002F5F21"/>
    <w:rsid w:val="003436F1"/>
    <w:rsid w:val="00365FD0"/>
    <w:rsid w:val="00392CD6"/>
    <w:rsid w:val="003A2057"/>
    <w:rsid w:val="003A38CC"/>
    <w:rsid w:val="003B0414"/>
    <w:rsid w:val="003C36D9"/>
    <w:rsid w:val="003D1560"/>
    <w:rsid w:val="003E04B8"/>
    <w:rsid w:val="003F1193"/>
    <w:rsid w:val="003F2643"/>
    <w:rsid w:val="00407F54"/>
    <w:rsid w:val="00413B8F"/>
    <w:rsid w:val="00414EF2"/>
    <w:rsid w:val="0043379B"/>
    <w:rsid w:val="004506C5"/>
    <w:rsid w:val="00482E5C"/>
    <w:rsid w:val="004B1CEB"/>
    <w:rsid w:val="004C49E7"/>
    <w:rsid w:val="004E30E8"/>
    <w:rsid w:val="004E5037"/>
    <w:rsid w:val="00525372"/>
    <w:rsid w:val="00527546"/>
    <w:rsid w:val="00534170"/>
    <w:rsid w:val="005425DF"/>
    <w:rsid w:val="00546150"/>
    <w:rsid w:val="00553284"/>
    <w:rsid w:val="005606D7"/>
    <w:rsid w:val="00566F21"/>
    <w:rsid w:val="0056737D"/>
    <w:rsid w:val="0057489D"/>
    <w:rsid w:val="00580904"/>
    <w:rsid w:val="0058738C"/>
    <w:rsid w:val="005E0DE2"/>
    <w:rsid w:val="00651547"/>
    <w:rsid w:val="006518B3"/>
    <w:rsid w:val="00667F14"/>
    <w:rsid w:val="00674337"/>
    <w:rsid w:val="006A2956"/>
    <w:rsid w:val="006B63E7"/>
    <w:rsid w:val="006C30DF"/>
    <w:rsid w:val="006C37DC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30B4E"/>
    <w:rsid w:val="00861982"/>
    <w:rsid w:val="008846DA"/>
    <w:rsid w:val="0089149D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925C5"/>
    <w:rsid w:val="009A031E"/>
    <w:rsid w:val="009B1C92"/>
    <w:rsid w:val="009B4E3A"/>
    <w:rsid w:val="009E039D"/>
    <w:rsid w:val="00A122B3"/>
    <w:rsid w:val="00A27C6B"/>
    <w:rsid w:val="00A44FA3"/>
    <w:rsid w:val="00A5559E"/>
    <w:rsid w:val="00A76D04"/>
    <w:rsid w:val="00A85A8B"/>
    <w:rsid w:val="00AF5FB8"/>
    <w:rsid w:val="00B455D9"/>
    <w:rsid w:val="00B65B59"/>
    <w:rsid w:val="00B75978"/>
    <w:rsid w:val="00B90661"/>
    <w:rsid w:val="00B912CF"/>
    <w:rsid w:val="00BD56DD"/>
    <w:rsid w:val="00BF5A91"/>
    <w:rsid w:val="00C10840"/>
    <w:rsid w:val="00C368CE"/>
    <w:rsid w:val="00C55BF7"/>
    <w:rsid w:val="00C577ED"/>
    <w:rsid w:val="00C91710"/>
    <w:rsid w:val="00CA1CA8"/>
    <w:rsid w:val="00CD2E00"/>
    <w:rsid w:val="00CD4E23"/>
    <w:rsid w:val="00CF4BB4"/>
    <w:rsid w:val="00D004A7"/>
    <w:rsid w:val="00D71882"/>
    <w:rsid w:val="00DC585F"/>
    <w:rsid w:val="00DD5E20"/>
    <w:rsid w:val="00E008EF"/>
    <w:rsid w:val="00E009D0"/>
    <w:rsid w:val="00E00F86"/>
    <w:rsid w:val="00E24DA0"/>
    <w:rsid w:val="00E4563F"/>
    <w:rsid w:val="00E46F2F"/>
    <w:rsid w:val="00EA357A"/>
    <w:rsid w:val="00EC4F90"/>
    <w:rsid w:val="00F07451"/>
    <w:rsid w:val="00F16577"/>
    <w:rsid w:val="00F17A11"/>
    <w:rsid w:val="00F205B6"/>
    <w:rsid w:val="00F47058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04732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F9C2-D18D-42E2-92E9-EA56A74A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1</TotalTime>
  <Pages>1</Pages>
  <Words>707</Words>
  <Characters>403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5</cp:revision>
  <cp:lastPrinted>2017-06-02T07:01:00Z</cp:lastPrinted>
  <dcterms:created xsi:type="dcterms:W3CDTF">2017-06-19T11:02:00Z</dcterms:created>
  <dcterms:modified xsi:type="dcterms:W3CDTF">2017-06-30T05:26:00Z</dcterms:modified>
</cp:coreProperties>
</file>