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3D44B3" w:rsidP="00A1023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097A66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4825" cy="61404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A1023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354FBD" w:rsidP="00A1023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 w:rsidP="00A1023D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937150" w:rsidRDefault="00937150" w:rsidP="00A1023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A9289B" w:rsidRDefault="00A9289B" w:rsidP="00A1023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DĖL NEVYRIAUSYBINIŲ ORGANIZACIJŲ IR BENDRUOMENINĖS VEIKLOS STIPRINIMO 2017-2019 METŲ VEIKSMŲ PLANO ĮGYVENDINIMO 2.3 PRIEMONĖS „rEMTI BENDRUOMENINĘ VEIKLĄ SAVIVALDYBĖSE“ ĮGYVENDINIMO KLAIPĖDOS RAJONE APRAŠO TVIRTINIMO</w:t>
      </w:r>
    </w:p>
    <w:p w:rsidR="00A9289B" w:rsidRDefault="00A9289B" w:rsidP="00A1023D">
      <w:pPr>
        <w:pStyle w:val="statymopavad"/>
        <w:spacing w:line="240" w:lineRule="auto"/>
        <w:ind w:firstLine="0"/>
      </w:pPr>
    </w:p>
    <w:p w:rsidR="008A5B4A" w:rsidRPr="00927FEE" w:rsidRDefault="008A5B4A" w:rsidP="00A1023D">
      <w:pPr>
        <w:pStyle w:val="statymopavad"/>
        <w:spacing w:line="240" w:lineRule="auto"/>
        <w:ind w:firstLine="0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2017 m"/>
        </w:smartTagPr>
        <w:r w:rsidRPr="00927FEE">
          <w:rPr>
            <w:rFonts w:ascii="Times New Roman" w:hAnsi="Times New Roman"/>
          </w:rPr>
          <w:t>201</w:t>
        </w:r>
        <w:r w:rsidR="008609E3" w:rsidRPr="00927FEE">
          <w:rPr>
            <w:rFonts w:ascii="Times New Roman" w:hAnsi="Times New Roman"/>
          </w:rPr>
          <w:t>7</w:t>
        </w:r>
        <w:r w:rsidRPr="00927FEE">
          <w:rPr>
            <w:rFonts w:ascii="Times New Roman" w:hAnsi="Times New Roman"/>
          </w:rPr>
          <w:t xml:space="preserve"> </w:t>
        </w:r>
        <w:r w:rsidRPr="00927FEE">
          <w:rPr>
            <w:rFonts w:ascii="Times New Roman" w:hAnsi="Times New Roman"/>
            <w:caps w:val="0"/>
          </w:rPr>
          <w:t>m</w:t>
        </w:r>
      </w:smartTag>
      <w:r w:rsidRPr="00927FEE">
        <w:rPr>
          <w:rFonts w:ascii="Times New Roman" w:hAnsi="Times New Roman"/>
          <w:caps w:val="0"/>
        </w:rPr>
        <w:t>.</w:t>
      </w:r>
      <w:r w:rsidR="00A9289B" w:rsidRPr="00927FEE">
        <w:rPr>
          <w:rFonts w:ascii="Times New Roman" w:hAnsi="Times New Roman"/>
          <w:caps w:val="0"/>
        </w:rPr>
        <w:t xml:space="preserve"> birželio</w:t>
      </w:r>
      <w:r w:rsidR="008609E3" w:rsidRPr="00927FEE">
        <w:rPr>
          <w:rFonts w:ascii="Times New Roman" w:hAnsi="Times New Roman"/>
          <w:caps w:val="0"/>
        </w:rPr>
        <w:t xml:space="preserve"> </w:t>
      </w:r>
      <w:r w:rsidR="00A1023D">
        <w:rPr>
          <w:rFonts w:ascii="Times New Roman" w:hAnsi="Times New Roman"/>
          <w:caps w:val="0"/>
        </w:rPr>
        <w:t xml:space="preserve">29 </w:t>
      </w:r>
      <w:r w:rsidRPr="00927FEE">
        <w:rPr>
          <w:rFonts w:ascii="Times New Roman" w:hAnsi="Times New Roman"/>
          <w:caps w:val="0"/>
        </w:rPr>
        <w:t>d. Nr</w:t>
      </w:r>
      <w:r w:rsidRPr="00927FEE">
        <w:rPr>
          <w:rFonts w:ascii="Times New Roman" w:hAnsi="Times New Roman"/>
        </w:rPr>
        <w:t>. T11-</w:t>
      </w:r>
      <w:r w:rsidR="00FF50E3">
        <w:rPr>
          <w:rFonts w:ascii="Times New Roman" w:hAnsi="Times New Roman"/>
        </w:rPr>
        <w:t>239</w:t>
      </w:r>
      <w:r w:rsidRPr="00927FEE">
        <w:rPr>
          <w:rFonts w:ascii="Times New Roman" w:hAnsi="Times New Roman"/>
        </w:rPr>
        <w:t xml:space="preserve"> </w:t>
      </w:r>
    </w:p>
    <w:p w:rsidR="008A5B4A" w:rsidRDefault="008A5B4A" w:rsidP="00A1023D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  <w:r>
        <w:rPr>
          <w:rFonts w:ascii="Times New Roman" w:hAnsi="Times New Roman"/>
          <w:caps w:val="0"/>
        </w:rPr>
        <w:t>Gargždai</w:t>
      </w:r>
    </w:p>
    <w:p w:rsidR="008A5B4A" w:rsidRDefault="008A5B4A" w:rsidP="008A5B4A">
      <w:pPr>
        <w:jc w:val="center"/>
        <w:rPr>
          <w:sz w:val="22"/>
        </w:rPr>
      </w:pPr>
    </w:p>
    <w:p w:rsidR="008A5B4A" w:rsidRDefault="008A5B4A" w:rsidP="008A5B4A">
      <w:pPr>
        <w:jc w:val="center"/>
        <w:rPr>
          <w:sz w:val="22"/>
        </w:rPr>
        <w:sectPr w:rsidR="008A5B4A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8A5B4A" w:rsidRDefault="002108F4" w:rsidP="00A1023D">
      <w:pPr>
        <w:tabs>
          <w:tab w:val="right" w:pos="9639"/>
        </w:tabs>
        <w:ind w:firstLine="1134"/>
        <w:jc w:val="both"/>
      </w:pPr>
      <w:r>
        <w:t>Klaipėdos rajono savivaldybės taryba, vadovaudamasi Lietuvos</w:t>
      </w:r>
      <w:r w:rsidR="008A5B4A">
        <w:t xml:space="preserve"> </w:t>
      </w:r>
      <w:r>
        <w:t xml:space="preserve">Respublikos </w:t>
      </w:r>
      <w:r w:rsidR="00A1023D">
        <w:t xml:space="preserve">vietos savivaldos </w:t>
      </w:r>
      <w:r w:rsidR="008A5B4A">
        <w:t>įstatymo</w:t>
      </w:r>
      <w:r w:rsidR="005B7D96">
        <w:t xml:space="preserve"> 6 straipsnio 12 punktu ir</w:t>
      </w:r>
      <w:r w:rsidR="008A5B4A">
        <w:t xml:space="preserve"> 16 str</w:t>
      </w:r>
      <w:r w:rsidR="00471214">
        <w:t>aipsnio</w:t>
      </w:r>
      <w:r w:rsidR="008A5B4A">
        <w:t xml:space="preserve"> </w:t>
      </w:r>
      <w:r w:rsidR="005B7D96">
        <w:t>4 dalimi</w:t>
      </w:r>
      <w:r w:rsidR="00471214">
        <w:t>,</w:t>
      </w:r>
      <w:r w:rsidR="008A5B4A">
        <w:t xml:space="preserve">  </w:t>
      </w:r>
      <w:r w:rsidR="005B7D96">
        <w:t xml:space="preserve">bei </w:t>
      </w:r>
      <w:r w:rsidR="00DA183C" w:rsidRPr="00D3080C">
        <w:t>Nevyriausybinių organizacijų ir bendruomeninės veiklos stiprinimo 2017–2019 met</w:t>
      </w:r>
      <w:r w:rsidR="00DA183C">
        <w:t>ų veiksmų plano įgyvendinimo 2.3</w:t>
      </w:r>
      <w:r w:rsidR="00DA183C" w:rsidRPr="00D3080C">
        <w:t xml:space="preserve"> priemonės ,,Remti bendruomeninę veiklą savivaldybėse“</w:t>
      </w:r>
      <w:r w:rsidR="00DA183C">
        <w:t xml:space="preserve"> </w:t>
      </w:r>
      <w:r w:rsidR="00DA183C" w:rsidRPr="0077009A">
        <w:t xml:space="preserve">įgyvendinimo </w:t>
      </w:r>
      <w:r w:rsidR="00DA183C">
        <w:t xml:space="preserve">aprašu, patvirtintu Lietuvos Respublikos socialinės apsaugos ir darbo ministro </w:t>
      </w:r>
      <w:smartTag w:uri="urn:schemas-microsoft-com:office:smarttags" w:element="metricconverter">
        <w:smartTagPr>
          <w:attr w:name="ProductID" w:val="2017 m"/>
        </w:smartTagPr>
        <w:r w:rsidR="00DA183C" w:rsidRPr="00580C6B">
          <w:t>2017 m</w:t>
        </w:r>
      </w:smartTag>
      <w:r w:rsidR="00DA183C" w:rsidRPr="00580C6B">
        <w:t xml:space="preserve">. </w:t>
      </w:r>
      <w:r w:rsidR="00DA183C">
        <w:t xml:space="preserve">gegužės 25 </w:t>
      </w:r>
      <w:r w:rsidR="00DA183C" w:rsidRPr="00580C6B">
        <w:t>d. įsakymu Nr. A1-</w:t>
      </w:r>
      <w:r w:rsidR="00DA183C">
        <w:t xml:space="preserve"> 259 </w:t>
      </w:r>
      <w:r w:rsidR="00DA183C" w:rsidRPr="00580C6B">
        <w:t>,</w:t>
      </w:r>
      <w:r w:rsidR="00DA183C">
        <w:t xml:space="preserve">,Dėl </w:t>
      </w:r>
      <w:r w:rsidR="00DA183C" w:rsidRPr="0077009A">
        <w:t>Nevyriausybinių organizacijų ir bendruomeninės veiklos stiprinimo 2017–2019 met</w:t>
      </w:r>
      <w:r w:rsidR="00DA183C">
        <w:t>ų veiksmų plano įgyvendinimo 2.3</w:t>
      </w:r>
      <w:r w:rsidR="00DA183C" w:rsidRPr="0077009A">
        <w:t xml:space="preserve"> priemonės ,,Remti bendruomeninę veiklą savivaldybėse“ įgyvendinimo </w:t>
      </w:r>
      <w:r w:rsidR="00DA183C">
        <w:t>aprašo patvirtinimo“</w:t>
      </w:r>
      <w:r w:rsidR="008A5B4A">
        <w:t xml:space="preserve"> n u s p r e n d ž i a:</w:t>
      </w:r>
    </w:p>
    <w:p w:rsidR="00A9289B" w:rsidRDefault="00927FEE" w:rsidP="00A1023D">
      <w:pPr>
        <w:tabs>
          <w:tab w:val="num" w:pos="0"/>
          <w:tab w:val="right" w:pos="9639"/>
        </w:tabs>
        <w:ind w:firstLine="1134"/>
        <w:jc w:val="both"/>
      </w:pPr>
      <w:r>
        <w:t xml:space="preserve">1. </w:t>
      </w:r>
      <w:r w:rsidR="00A9289B">
        <w:t>Patvirtinti Nevyriausybinių organizacijų ir bendruomeninės veiklos stiprinimo 2017-2019 metų veiksmų plano įgyvendinimo 2.3 priemonės „Remti bendruomeninę veiklą savivaldybėse“ įgyvendinimo Klaipėdos rajone aprašą (pridedama).</w:t>
      </w:r>
    </w:p>
    <w:p w:rsidR="008A5B4A" w:rsidRDefault="00A1023D" w:rsidP="00A1023D">
      <w:pPr>
        <w:tabs>
          <w:tab w:val="num" w:pos="0"/>
          <w:tab w:val="right" w:pos="9639"/>
        </w:tabs>
        <w:ind w:firstLine="1134"/>
        <w:jc w:val="both"/>
      </w:pPr>
      <w:r>
        <w:t xml:space="preserve">2. </w:t>
      </w:r>
      <w:r w:rsidR="00927FEE">
        <w:t>Šį sprendimą skelbti Teisės aktų registre.</w:t>
      </w:r>
    </w:p>
    <w:p w:rsidR="008A5B4A" w:rsidRDefault="008A5B4A" w:rsidP="008A5B4A">
      <w:pPr>
        <w:tabs>
          <w:tab w:val="num" w:pos="0"/>
          <w:tab w:val="right" w:pos="9639"/>
        </w:tabs>
        <w:jc w:val="both"/>
      </w:pPr>
    </w:p>
    <w:p w:rsidR="008A5B4A" w:rsidRDefault="008A5B4A" w:rsidP="008A5B4A">
      <w:pPr>
        <w:tabs>
          <w:tab w:val="num" w:pos="0"/>
          <w:tab w:val="right" w:pos="9639"/>
        </w:tabs>
        <w:jc w:val="both"/>
      </w:pPr>
    </w:p>
    <w:p w:rsidR="00F70A32" w:rsidRDefault="00F70A32" w:rsidP="008A5B4A">
      <w:pPr>
        <w:tabs>
          <w:tab w:val="num" w:pos="0"/>
          <w:tab w:val="right" w:pos="9639"/>
        </w:tabs>
        <w:jc w:val="both"/>
      </w:pPr>
    </w:p>
    <w:p w:rsidR="00A1023D" w:rsidRDefault="00A1023D" w:rsidP="008A5B4A">
      <w:pPr>
        <w:tabs>
          <w:tab w:val="num" w:pos="0"/>
          <w:tab w:val="right" w:pos="9639"/>
        </w:tabs>
        <w:jc w:val="both"/>
      </w:pPr>
    </w:p>
    <w:p w:rsidR="008A5B4A" w:rsidRDefault="008A5B4A" w:rsidP="00F70A32">
      <w:pPr>
        <w:tabs>
          <w:tab w:val="num" w:pos="-360"/>
          <w:tab w:val="right" w:pos="9639"/>
        </w:tabs>
        <w:jc w:val="both"/>
      </w:pPr>
      <w:r>
        <w:t xml:space="preserve">Savivaldybės meras                                                       </w:t>
      </w:r>
      <w:r w:rsidR="005949BE">
        <w:t xml:space="preserve">              </w:t>
      </w:r>
      <w:r>
        <w:t xml:space="preserve">                        Vaclovas </w:t>
      </w:r>
      <w:proofErr w:type="spellStart"/>
      <w:r>
        <w:t>Dačkauskas</w:t>
      </w:r>
      <w:proofErr w:type="spellEnd"/>
    </w:p>
    <w:p w:rsidR="008A5B4A" w:rsidRDefault="008A5B4A" w:rsidP="008A5B4A"/>
    <w:p w:rsidR="008A5B4A" w:rsidRDefault="008A5B4A" w:rsidP="008A5B4A"/>
    <w:sectPr w:rsidR="008A5B4A" w:rsidSect="002F5F21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A31" w:rsidRDefault="00410A31">
      <w:r>
        <w:separator/>
      </w:r>
    </w:p>
  </w:endnote>
  <w:endnote w:type="continuationSeparator" w:id="0">
    <w:p w:rsidR="00410A31" w:rsidRDefault="00410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59" w:rsidRDefault="00B1475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B14759" w:rsidRDefault="00B1475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59" w:rsidRDefault="00B1475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1023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B14759" w:rsidRDefault="00B1475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A31" w:rsidRDefault="00410A31">
      <w:r>
        <w:separator/>
      </w:r>
    </w:p>
  </w:footnote>
  <w:footnote w:type="continuationSeparator" w:id="0">
    <w:p w:rsidR="00410A31" w:rsidRDefault="00410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59" w:rsidRDefault="00B1475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B14759" w:rsidRDefault="00B14759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59" w:rsidRDefault="00B1475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B14759" w:rsidRDefault="00B14759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59" w:rsidRDefault="00B14759">
    <w:pPr>
      <w:pStyle w:val="Antrats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59" w:rsidRDefault="00B1475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B14759" w:rsidRDefault="00B14759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59" w:rsidRDefault="00B14759">
    <w:pPr>
      <w:pStyle w:val="Antrats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759" w:rsidRPr="007074B8" w:rsidRDefault="00B14759" w:rsidP="007074B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FE"/>
    <w:rsid w:val="0002148B"/>
    <w:rsid w:val="00023596"/>
    <w:rsid w:val="000425B0"/>
    <w:rsid w:val="00063AE2"/>
    <w:rsid w:val="00097A66"/>
    <w:rsid w:val="000A20A0"/>
    <w:rsid w:val="000C1AB1"/>
    <w:rsid w:val="000D1BB3"/>
    <w:rsid w:val="001144A6"/>
    <w:rsid w:val="00121ACB"/>
    <w:rsid w:val="0013077E"/>
    <w:rsid w:val="001337C1"/>
    <w:rsid w:val="00144F1C"/>
    <w:rsid w:val="00153302"/>
    <w:rsid w:val="00155682"/>
    <w:rsid w:val="001566C6"/>
    <w:rsid w:val="001567CB"/>
    <w:rsid w:val="001705ED"/>
    <w:rsid w:val="00173925"/>
    <w:rsid w:val="00184B50"/>
    <w:rsid w:val="001A3E56"/>
    <w:rsid w:val="0020746A"/>
    <w:rsid w:val="002108F4"/>
    <w:rsid w:val="0021210C"/>
    <w:rsid w:val="002156CC"/>
    <w:rsid w:val="00230792"/>
    <w:rsid w:val="00233034"/>
    <w:rsid w:val="00237067"/>
    <w:rsid w:val="002403D8"/>
    <w:rsid w:val="00242C5F"/>
    <w:rsid w:val="00243DEE"/>
    <w:rsid w:val="00272A21"/>
    <w:rsid w:val="0027545A"/>
    <w:rsid w:val="0028469B"/>
    <w:rsid w:val="00290B9C"/>
    <w:rsid w:val="002947B2"/>
    <w:rsid w:val="00295711"/>
    <w:rsid w:val="00296E11"/>
    <w:rsid w:val="002C0283"/>
    <w:rsid w:val="002D7500"/>
    <w:rsid w:val="002F5F21"/>
    <w:rsid w:val="00331C64"/>
    <w:rsid w:val="003436F1"/>
    <w:rsid w:val="00354FBD"/>
    <w:rsid w:val="00365FD0"/>
    <w:rsid w:val="00392CD6"/>
    <w:rsid w:val="003A2057"/>
    <w:rsid w:val="003B0414"/>
    <w:rsid w:val="003B1FF8"/>
    <w:rsid w:val="003C36D9"/>
    <w:rsid w:val="003C777F"/>
    <w:rsid w:val="003D1560"/>
    <w:rsid w:val="003D44B3"/>
    <w:rsid w:val="003E04B8"/>
    <w:rsid w:val="003F1193"/>
    <w:rsid w:val="00407F54"/>
    <w:rsid w:val="00410A31"/>
    <w:rsid w:val="00413B8F"/>
    <w:rsid w:val="004506C5"/>
    <w:rsid w:val="00471214"/>
    <w:rsid w:val="00482E5C"/>
    <w:rsid w:val="004B1CEB"/>
    <w:rsid w:val="004D21A2"/>
    <w:rsid w:val="004E30E8"/>
    <w:rsid w:val="004E5037"/>
    <w:rsid w:val="00506DE9"/>
    <w:rsid w:val="00523D0F"/>
    <w:rsid w:val="00525372"/>
    <w:rsid w:val="00527546"/>
    <w:rsid w:val="00534170"/>
    <w:rsid w:val="005355D0"/>
    <w:rsid w:val="005425DF"/>
    <w:rsid w:val="00546150"/>
    <w:rsid w:val="00566F21"/>
    <w:rsid w:val="0056737D"/>
    <w:rsid w:val="0057489D"/>
    <w:rsid w:val="00577558"/>
    <w:rsid w:val="005949BE"/>
    <w:rsid w:val="00596F51"/>
    <w:rsid w:val="005B7D96"/>
    <w:rsid w:val="006278D1"/>
    <w:rsid w:val="00651547"/>
    <w:rsid w:val="006518B3"/>
    <w:rsid w:val="00667F14"/>
    <w:rsid w:val="00686CC7"/>
    <w:rsid w:val="006B63E7"/>
    <w:rsid w:val="006C30DF"/>
    <w:rsid w:val="006C5F00"/>
    <w:rsid w:val="006D2B01"/>
    <w:rsid w:val="006D7468"/>
    <w:rsid w:val="006E3A7A"/>
    <w:rsid w:val="006F245B"/>
    <w:rsid w:val="0070724E"/>
    <w:rsid w:val="007074B8"/>
    <w:rsid w:val="00785FC4"/>
    <w:rsid w:val="007A02F3"/>
    <w:rsid w:val="007A5C90"/>
    <w:rsid w:val="007B1B81"/>
    <w:rsid w:val="007B3169"/>
    <w:rsid w:val="007C12BD"/>
    <w:rsid w:val="007F0142"/>
    <w:rsid w:val="00830B4E"/>
    <w:rsid w:val="00842971"/>
    <w:rsid w:val="008525E9"/>
    <w:rsid w:val="00852767"/>
    <w:rsid w:val="008609E3"/>
    <w:rsid w:val="00861982"/>
    <w:rsid w:val="00894D73"/>
    <w:rsid w:val="00895B2F"/>
    <w:rsid w:val="008A4DFF"/>
    <w:rsid w:val="008A5B4A"/>
    <w:rsid w:val="008B6EA9"/>
    <w:rsid w:val="008B6F6C"/>
    <w:rsid w:val="008F38B8"/>
    <w:rsid w:val="00901FEC"/>
    <w:rsid w:val="00913839"/>
    <w:rsid w:val="00914DFD"/>
    <w:rsid w:val="00927FEE"/>
    <w:rsid w:val="00937150"/>
    <w:rsid w:val="00962CBD"/>
    <w:rsid w:val="009911D9"/>
    <w:rsid w:val="009A031E"/>
    <w:rsid w:val="009B1C92"/>
    <w:rsid w:val="009B3412"/>
    <w:rsid w:val="009D7BC6"/>
    <w:rsid w:val="009E039D"/>
    <w:rsid w:val="009E348A"/>
    <w:rsid w:val="009F2F79"/>
    <w:rsid w:val="00A1023D"/>
    <w:rsid w:val="00A122B3"/>
    <w:rsid w:val="00A27C6B"/>
    <w:rsid w:val="00A76D04"/>
    <w:rsid w:val="00A9289B"/>
    <w:rsid w:val="00AF638E"/>
    <w:rsid w:val="00B14759"/>
    <w:rsid w:val="00B3259D"/>
    <w:rsid w:val="00B455D9"/>
    <w:rsid w:val="00B75978"/>
    <w:rsid w:val="00B912CF"/>
    <w:rsid w:val="00BD0C03"/>
    <w:rsid w:val="00BD56DD"/>
    <w:rsid w:val="00C368CE"/>
    <w:rsid w:val="00C577ED"/>
    <w:rsid w:val="00C900C6"/>
    <w:rsid w:val="00C90A2A"/>
    <w:rsid w:val="00C91710"/>
    <w:rsid w:val="00CA1CA8"/>
    <w:rsid w:val="00CB56FC"/>
    <w:rsid w:val="00CD2E00"/>
    <w:rsid w:val="00CD4E23"/>
    <w:rsid w:val="00CE6CD5"/>
    <w:rsid w:val="00D004A7"/>
    <w:rsid w:val="00D67E46"/>
    <w:rsid w:val="00D71882"/>
    <w:rsid w:val="00DA183C"/>
    <w:rsid w:val="00DC585F"/>
    <w:rsid w:val="00E008EF"/>
    <w:rsid w:val="00E009D0"/>
    <w:rsid w:val="00E00F86"/>
    <w:rsid w:val="00E24DA0"/>
    <w:rsid w:val="00E4563F"/>
    <w:rsid w:val="00E46F2F"/>
    <w:rsid w:val="00EA357A"/>
    <w:rsid w:val="00EB71B9"/>
    <w:rsid w:val="00EC4F90"/>
    <w:rsid w:val="00EF3224"/>
    <w:rsid w:val="00EF45AC"/>
    <w:rsid w:val="00F07451"/>
    <w:rsid w:val="00F16577"/>
    <w:rsid w:val="00F17A11"/>
    <w:rsid w:val="00F205B6"/>
    <w:rsid w:val="00F47058"/>
    <w:rsid w:val="00F504FE"/>
    <w:rsid w:val="00F70A32"/>
    <w:rsid w:val="00F771F2"/>
    <w:rsid w:val="00F8305B"/>
    <w:rsid w:val="00F90E42"/>
    <w:rsid w:val="00FF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A7645-8145-4DC1-9D51-302755752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stekstas">
    <w:name w:val="Body Text"/>
    <w:basedOn w:val="prastasis"/>
    <w:link w:val="PagrindinistekstasDiagrama"/>
    <w:rsid w:val="00EF45AC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EF45AC"/>
    <w:rPr>
      <w:sz w:val="24"/>
      <w:lang w:val="lt-LT" w:eastAsia="lt-LT" w:bidi="ar-SA"/>
    </w:rPr>
  </w:style>
  <w:style w:type="paragraph" w:customStyle="1" w:styleId="Default">
    <w:name w:val="Default"/>
    <w:rsid w:val="00EF45A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1</Pages>
  <Words>161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Ruta Zubiene</cp:lastModifiedBy>
  <cp:revision>2</cp:revision>
  <cp:lastPrinted>2016-04-15T12:13:00Z</cp:lastPrinted>
  <dcterms:created xsi:type="dcterms:W3CDTF">2017-07-04T07:37:00Z</dcterms:created>
  <dcterms:modified xsi:type="dcterms:W3CDTF">2017-07-04T07:37:00Z</dcterms:modified>
</cp:coreProperties>
</file>