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710" w:rsidRDefault="005A5445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bookmarkStart w:id="0" w:name="_GoBack"/>
      <w:bookmarkEnd w:id="0"/>
      <w:r w:rsidRPr="004318DB">
        <w:rPr>
          <w:rFonts w:ascii="Times New Roman" w:hAnsi="Times New Roman"/>
          <w:b/>
          <w:noProof/>
          <w:sz w:val="20"/>
          <w:lang w:eastAsia="lt-LT"/>
        </w:rPr>
        <w:drawing>
          <wp:inline distT="0" distB="0" distL="0" distR="0">
            <wp:extent cx="504825" cy="607060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710" w:rsidRPr="00D97A62" w:rsidRDefault="00C91710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16"/>
          <w:szCs w:val="16"/>
        </w:rPr>
      </w:pPr>
    </w:p>
    <w:p w:rsidR="009B1C92" w:rsidRPr="000A20A0" w:rsidRDefault="00B7667C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1" w:name="organizacija"/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1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2" w:name="data_metai"/>
    </w:p>
    <w:p w:rsidR="009B1C92" w:rsidRPr="00487881" w:rsidRDefault="009B1C92" w:rsidP="00085D8F">
      <w:pPr>
        <w:pStyle w:val="statymopavad"/>
        <w:spacing w:line="240" w:lineRule="auto"/>
        <w:ind w:firstLine="0"/>
        <w:rPr>
          <w:rFonts w:ascii="Times New Roman" w:hAnsi="Times New Roman"/>
          <w:szCs w:val="24"/>
        </w:rPr>
      </w:pPr>
    </w:p>
    <w:bookmarkEnd w:id="2"/>
    <w:p w:rsidR="00937150" w:rsidRPr="00463872" w:rsidRDefault="00937150" w:rsidP="00085D8F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6"/>
          <w:szCs w:val="26"/>
        </w:rPr>
      </w:pPr>
      <w:r w:rsidRPr="00463872">
        <w:rPr>
          <w:rFonts w:ascii="Times New Roman" w:hAnsi="Times New Roman"/>
          <w:b/>
          <w:spacing w:val="20"/>
          <w:sz w:val="26"/>
          <w:szCs w:val="26"/>
        </w:rPr>
        <w:t>SPRENDIMAS</w:t>
      </w:r>
    </w:p>
    <w:p w:rsidR="003128A1" w:rsidRPr="00085D8F" w:rsidRDefault="00D9790B" w:rsidP="00085D8F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  <w:lang w:val="lt-LT"/>
        </w:rPr>
      </w:pPr>
      <w:r w:rsidRPr="00085D8F">
        <w:rPr>
          <w:rFonts w:ascii="Times New Roman" w:hAnsi="Times New Roman"/>
          <w:b/>
          <w:spacing w:val="20"/>
          <w:sz w:val="28"/>
          <w:szCs w:val="28"/>
          <w:lang w:val="lt-LT"/>
        </w:rPr>
        <w:t>DĖL</w:t>
      </w:r>
      <w:r w:rsidR="003128A1" w:rsidRPr="00085D8F">
        <w:rPr>
          <w:rFonts w:ascii="Times New Roman" w:hAnsi="Times New Roman"/>
          <w:b/>
          <w:spacing w:val="20"/>
          <w:sz w:val="28"/>
          <w:szCs w:val="28"/>
          <w:lang w:val="lt-LT"/>
        </w:rPr>
        <w:t xml:space="preserve"> </w:t>
      </w:r>
      <w:r w:rsidR="00B13ECF" w:rsidRPr="00085D8F">
        <w:rPr>
          <w:rFonts w:ascii="Times New Roman" w:hAnsi="Times New Roman"/>
          <w:b/>
          <w:spacing w:val="20"/>
          <w:sz w:val="28"/>
          <w:szCs w:val="28"/>
          <w:lang w:val="lt-LT"/>
        </w:rPr>
        <w:t xml:space="preserve">KLAIPĖDOS RAJONO </w:t>
      </w:r>
      <w:r w:rsidR="00B13ECF">
        <w:rPr>
          <w:rFonts w:ascii="Times New Roman" w:hAnsi="Times New Roman"/>
          <w:b/>
          <w:spacing w:val="20"/>
          <w:sz w:val="28"/>
          <w:szCs w:val="28"/>
          <w:lang w:val="lt-LT"/>
        </w:rPr>
        <w:t xml:space="preserve">SAVIVALDYBĖS </w:t>
      </w:r>
      <w:r w:rsidR="00B13ECF" w:rsidRPr="00085D8F">
        <w:rPr>
          <w:rFonts w:ascii="Times New Roman" w:hAnsi="Times New Roman"/>
          <w:b/>
          <w:spacing w:val="20"/>
          <w:sz w:val="28"/>
          <w:szCs w:val="28"/>
          <w:lang w:val="lt-LT"/>
        </w:rPr>
        <w:t xml:space="preserve">TARYBOS </w:t>
      </w:r>
      <w:r w:rsidR="003128A1" w:rsidRPr="00085D8F">
        <w:rPr>
          <w:rFonts w:ascii="Times New Roman" w:hAnsi="Times New Roman"/>
          <w:b/>
          <w:spacing w:val="20"/>
          <w:sz w:val="28"/>
          <w:szCs w:val="28"/>
          <w:lang w:val="lt-LT"/>
        </w:rPr>
        <w:t>2012 m. balandžio 26 D. SPRENDIMO NR. T11-292 „DĖL KLAIPĖDOS RAJONO ŽELDYNŲ IR ŽELDINIŲ</w:t>
      </w:r>
      <w:r w:rsidR="008A2545" w:rsidRPr="00085D8F">
        <w:rPr>
          <w:rFonts w:ascii="Times New Roman" w:hAnsi="Times New Roman"/>
          <w:b/>
          <w:spacing w:val="20"/>
          <w:sz w:val="28"/>
          <w:szCs w:val="28"/>
          <w:lang w:val="lt-LT"/>
        </w:rPr>
        <w:t xml:space="preserve"> </w:t>
      </w:r>
      <w:r w:rsidR="003128A1" w:rsidRPr="00085D8F">
        <w:rPr>
          <w:rFonts w:ascii="Times New Roman" w:hAnsi="Times New Roman"/>
          <w:b/>
          <w:spacing w:val="20"/>
          <w:sz w:val="28"/>
          <w:szCs w:val="28"/>
          <w:lang w:val="lt-LT"/>
        </w:rPr>
        <w:t>APSAUGOS TAISYKLIŲ</w:t>
      </w:r>
      <w:r w:rsidR="008A2545" w:rsidRPr="00085D8F">
        <w:rPr>
          <w:rFonts w:ascii="Times New Roman" w:hAnsi="Times New Roman"/>
          <w:b/>
          <w:spacing w:val="20"/>
          <w:sz w:val="28"/>
          <w:szCs w:val="28"/>
          <w:lang w:val="lt-LT"/>
        </w:rPr>
        <w:t xml:space="preserve"> </w:t>
      </w:r>
      <w:r w:rsidR="003128A1" w:rsidRPr="00085D8F">
        <w:rPr>
          <w:rFonts w:ascii="Times New Roman" w:hAnsi="Times New Roman"/>
          <w:b/>
          <w:spacing w:val="20"/>
          <w:sz w:val="28"/>
          <w:szCs w:val="28"/>
          <w:lang w:val="lt-LT"/>
        </w:rPr>
        <w:t>PATVIRTINIMO</w:t>
      </w:r>
      <w:r w:rsidR="003128A1" w:rsidRPr="00085D8F">
        <w:rPr>
          <w:rFonts w:ascii="Times New Roman" w:hAnsi="Times New Roman"/>
          <w:b/>
          <w:sz w:val="28"/>
          <w:szCs w:val="28"/>
        </w:rPr>
        <w:t>”</w:t>
      </w:r>
      <w:r w:rsidR="003128A1" w:rsidRPr="00085D8F">
        <w:rPr>
          <w:rFonts w:ascii="Times New Roman" w:hAnsi="Times New Roman"/>
          <w:b/>
          <w:sz w:val="28"/>
          <w:szCs w:val="28"/>
          <w:lang w:val="lt-LT"/>
        </w:rPr>
        <w:t xml:space="preserve"> PAKEITIMO</w:t>
      </w:r>
    </w:p>
    <w:p w:rsidR="00A56FB4" w:rsidRPr="008A2545" w:rsidRDefault="00A56FB4" w:rsidP="00085D8F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6"/>
          <w:szCs w:val="26"/>
          <w:lang w:val="lt-LT"/>
        </w:rPr>
      </w:pPr>
    </w:p>
    <w:p w:rsidR="008F38B8" w:rsidRDefault="002156CC" w:rsidP="00085D8F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201</w:t>
      </w:r>
      <w:r w:rsidR="00B849ED">
        <w:rPr>
          <w:rFonts w:ascii="Times New Roman" w:hAnsi="Times New Roman"/>
        </w:rPr>
        <w:t>7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3128A1">
        <w:rPr>
          <w:rFonts w:ascii="Times New Roman" w:hAnsi="Times New Roman"/>
          <w:caps w:val="0"/>
        </w:rPr>
        <w:t xml:space="preserve"> birželio</w:t>
      </w:r>
      <w:r w:rsidR="00CD2E00">
        <w:rPr>
          <w:rFonts w:ascii="Times New Roman" w:hAnsi="Times New Roman"/>
          <w:caps w:val="0"/>
        </w:rPr>
        <w:t xml:space="preserve"> </w:t>
      </w:r>
      <w:r w:rsidR="00085D8F">
        <w:rPr>
          <w:rFonts w:ascii="Times New Roman" w:hAnsi="Times New Roman"/>
          <w:caps w:val="0"/>
          <w:lang w:val="lt-LT"/>
        </w:rPr>
        <w:t xml:space="preserve">29 </w:t>
      </w:r>
      <w:r w:rsidR="00CD2E00">
        <w:rPr>
          <w:rFonts w:ascii="Times New Roman" w:hAnsi="Times New Roman"/>
          <w:caps w:val="0"/>
        </w:rPr>
        <w:t>d. Nr. T11-</w:t>
      </w:r>
      <w:r w:rsidR="00B13ECF">
        <w:rPr>
          <w:rFonts w:ascii="Times New Roman" w:hAnsi="Times New Roman"/>
          <w:caps w:val="0"/>
          <w:lang w:val="lt-LT"/>
        </w:rPr>
        <w:t>252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</w:rPr>
        <w:br/>
        <w:t>G</w:t>
      </w:r>
      <w:r w:rsidR="008F38B8" w:rsidRPr="00C6237D">
        <w:rPr>
          <w:rFonts w:ascii="Times New Roman" w:hAnsi="Times New Roman"/>
          <w:caps w:val="0"/>
        </w:rPr>
        <w:t>argždai</w:t>
      </w:r>
    </w:p>
    <w:p w:rsidR="008F38B8" w:rsidRPr="00C6237D" w:rsidRDefault="008F38B8" w:rsidP="008F38B8">
      <w:pPr>
        <w:pStyle w:val="statymopavad"/>
        <w:spacing w:before="240" w:after="360" w:line="240" w:lineRule="auto"/>
        <w:jc w:val="left"/>
        <w:rPr>
          <w:rFonts w:ascii="Times New Roman" w:hAnsi="Times New Roman"/>
          <w:caps w:val="0"/>
        </w:rPr>
        <w:sectPr w:rsidR="008F38B8" w:rsidRPr="00C6237D" w:rsidSect="00913839">
          <w:headerReference w:type="even" r:id="rId8"/>
          <w:headerReference w:type="default" r:id="rId9"/>
          <w:footerReference w:type="default" r:id="rId10"/>
          <w:type w:val="continuous"/>
          <w:pgSz w:w="11907" w:h="16840" w:code="9"/>
          <w:pgMar w:top="1134" w:right="567" w:bottom="1134" w:left="1701" w:header="709" w:footer="709" w:gutter="0"/>
          <w:cols w:space="1296"/>
          <w:titlePg/>
        </w:sectPr>
      </w:pPr>
    </w:p>
    <w:p w:rsidR="004E30E8" w:rsidRPr="008216BD" w:rsidRDefault="004E30E8" w:rsidP="004E30E8">
      <w:pPr>
        <w:tabs>
          <w:tab w:val="left" w:pos="3450"/>
        </w:tabs>
        <w:ind w:firstLine="1080"/>
        <w:jc w:val="both"/>
        <w:rPr>
          <w:sz w:val="16"/>
          <w:szCs w:val="16"/>
        </w:rPr>
      </w:pPr>
    </w:p>
    <w:p w:rsidR="00944237" w:rsidRDefault="00944237" w:rsidP="00944237">
      <w:pPr>
        <w:tabs>
          <w:tab w:val="right" w:pos="9639"/>
        </w:tabs>
        <w:ind w:firstLine="709"/>
        <w:jc w:val="both"/>
      </w:pPr>
      <w:r>
        <w:t>Klaipėdos rajono savivaldybės taryba, v</w:t>
      </w:r>
      <w:r w:rsidRPr="00297E71">
        <w:t>adovau</w:t>
      </w:r>
      <w:r>
        <w:t>damasi</w:t>
      </w:r>
      <w:r w:rsidRPr="00297E71">
        <w:t xml:space="preserve"> </w:t>
      </w:r>
      <w:r>
        <w:t>Lietuvos Respublikos vietos savivaldos įstatymo 6 straipsnio 19 punktu ir 16 straipsnio 4 dalimi,</w:t>
      </w:r>
      <w:r w:rsidR="00B13ECF">
        <w:t xml:space="preserve"> 18 straipsnio 1 dalimi,</w:t>
      </w:r>
      <w:r>
        <w:t xml:space="preserve"> Lietuvos Respublikos želdynų įstatymo 10 straipsnio 1 dalies 9 punktu, </w:t>
      </w:r>
      <w:r w:rsidRPr="00380B2E">
        <w:rPr>
          <w:spacing w:val="46"/>
        </w:rPr>
        <w:t>nusprendžia</w:t>
      </w:r>
      <w:r w:rsidRPr="003F5BFB">
        <w:t>:</w:t>
      </w:r>
    </w:p>
    <w:p w:rsidR="00944237" w:rsidRDefault="00944237" w:rsidP="00944237">
      <w:pPr>
        <w:tabs>
          <w:tab w:val="right" w:pos="9639"/>
        </w:tabs>
        <w:ind w:firstLine="709"/>
        <w:jc w:val="both"/>
      </w:pPr>
      <w:r>
        <w:t xml:space="preserve">1. Pakeisti Klaipėdos rajono želdynų ir želdinių apsaugos taisykles, patvirtintas 2012 m. balandžio 26 d. Klaipėdos rajono tarybos sprendimo </w:t>
      </w:r>
      <w:r w:rsidRPr="002C4520">
        <w:t>„Dėl</w:t>
      </w:r>
      <w:r>
        <w:t xml:space="preserve"> Klaipėdos rajono želdynų ir želdinių apsaugos taisyklių patvirtinimo“ </w:t>
      </w:r>
      <w:r w:rsidRPr="002C4520">
        <w:t>Nr. T11-</w:t>
      </w:r>
      <w:r>
        <w:t>292 1 punktu ir išdėstyti nauja redakcija (pridedamos).</w:t>
      </w:r>
    </w:p>
    <w:p w:rsidR="00944237" w:rsidRPr="003F5BFB" w:rsidRDefault="00944237" w:rsidP="00944237">
      <w:pPr>
        <w:tabs>
          <w:tab w:val="right" w:pos="9639"/>
        </w:tabs>
        <w:ind w:firstLine="709"/>
        <w:jc w:val="both"/>
      </w:pPr>
      <w:r>
        <w:t xml:space="preserve">2. Skelbti šį sprendimą Teisės aktų registre. </w:t>
      </w:r>
    </w:p>
    <w:p w:rsidR="00944237" w:rsidRDefault="00944237" w:rsidP="00944237">
      <w:pPr>
        <w:tabs>
          <w:tab w:val="left" w:pos="851"/>
          <w:tab w:val="center" w:pos="4819"/>
          <w:tab w:val="right" w:pos="9638"/>
        </w:tabs>
        <w:ind w:firstLine="851"/>
        <w:jc w:val="both"/>
        <w:rPr>
          <w:noProof/>
        </w:rPr>
      </w:pPr>
    </w:p>
    <w:p w:rsidR="008A2545" w:rsidRDefault="008A2545" w:rsidP="00944237">
      <w:pPr>
        <w:tabs>
          <w:tab w:val="left" w:pos="851"/>
          <w:tab w:val="center" w:pos="4819"/>
          <w:tab w:val="right" w:pos="9638"/>
        </w:tabs>
        <w:ind w:firstLine="851"/>
        <w:jc w:val="both"/>
        <w:rPr>
          <w:noProof/>
        </w:rPr>
      </w:pPr>
    </w:p>
    <w:p w:rsidR="008A2545" w:rsidRDefault="008A2545" w:rsidP="00944237">
      <w:pPr>
        <w:tabs>
          <w:tab w:val="left" w:pos="851"/>
          <w:tab w:val="center" w:pos="4819"/>
          <w:tab w:val="right" w:pos="9638"/>
        </w:tabs>
        <w:ind w:firstLine="851"/>
        <w:jc w:val="both"/>
        <w:rPr>
          <w:noProof/>
        </w:rPr>
      </w:pPr>
    </w:p>
    <w:p w:rsidR="00D97A62" w:rsidRPr="00487881" w:rsidRDefault="00D97A62" w:rsidP="00D97A62">
      <w:pPr>
        <w:tabs>
          <w:tab w:val="right" w:pos="8730"/>
        </w:tabs>
        <w:rPr>
          <w:caps/>
        </w:rPr>
      </w:pPr>
    </w:p>
    <w:p w:rsidR="008F38B8" w:rsidRDefault="006C5F00" w:rsidP="00D97A62">
      <w:pPr>
        <w:tabs>
          <w:tab w:val="right" w:pos="8730"/>
        </w:tabs>
      </w:pPr>
      <w:r>
        <w:rPr>
          <w:caps/>
        </w:rPr>
        <w:t>S</w:t>
      </w:r>
      <w:r>
        <w:t xml:space="preserve">avivaldybės meras                           </w:t>
      </w:r>
      <w:r w:rsidR="00085D8F">
        <w:t xml:space="preserve">    </w:t>
      </w:r>
      <w:r>
        <w:t xml:space="preserve">                                                              Vaclovas Dačkauskas</w:t>
      </w:r>
    </w:p>
    <w:p w:rsidR="00D97A62" w:rsidRDefault="00D97A62" w:rsidP="00D97A62">
      <w:pPr>
        <w:tabs>
          <w:tab w:val="left" w:pos="1134"/>
          <w:tab w:val="left" w:pos="1418"/>
        </w:tabs>
        <w:rPr>
          <w:color w:val="000000"/>
        </w:rPr>
      </w:pPr>
    </w:p>
    <w:sectPr w:rsidR="00D97A62" w:rsidSect="002F5F21">
      <w:headerReference w:type="even" r:id="rId11"/>
      <w:headerReference w:type="default" r:id="rId12"/>
      <w:footerReference w:type="default" r:id="rId13"/>
      <w:headerReference w:type="first" r:id="rId14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0342" w:rsidRDefault="00090342">
      <w:r>
        <w:separator/>
      </w:r>
    </w:p>
  </w:endnote>
  <w:endnote w:type="continuationSeparator" w:id="0">
    <w:p w:rsidR="00090342" w:rsidRDefault="00090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Porat"/>
      <w:framePr w:wrap="auto" w:vAnchor="text" w:hAnchor="margin" w:xAlign="center" w:y="1"/>
      <w:rPr>
        <w:rStyle w:val="Puslapionumeris"/>
      </w:rPr>
    </w:pPr>
  </w:p>
  <w:p w:rsidR="0027545A" w:rsidRDefault="0027545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B7667C">
    <w:pPr>
      <w:pStyle w:val="Porat"/>
      <w:framePr w:wrap="auto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085D8F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27545A" w:rsidRDefault="002754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0342" w:rsidRDefault="00090342">
      <w:r>
        <w:separator/>
      </w:r>
    </w:p>
  </w:footnote>
  <w:footnote w:type="continuationSeparator" w:id="0">
    <w:p w:rsidR="00090342" w:rsidRDefault="00090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B7667C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framePr w:wrap="around" w:vAnchor="text" w:hAnchor="margin" w:xAlign="right" w:y="1"/>
      <w:rPr>
        <w:rStyle w:val="Puslapionumeris"/>
      </w:rPr>
    </w:pPr>
  </w:p>
  <w:p w:rsidR="0027545A" w:rsidRDefault="0027545A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B7667C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2ABE03FC"/>
    <w:multiLevelType w:val="multilevel"/>
    <w:tmpl w:val="148224DE"/>
    <w:lvl w:ilvl="0">
      <w:start w:val="1"/>
      <w:numFmt w:val="decimal"/>
      <w:lvlText w:val="%1."/>
      <w:lvlJc w:val="left"/>
      <w:pPr>
        <w:ind w:left="100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" w15:restartNumberingAfterBreak="0">
    <w:nsid w:val="4D353940"/>
    <w:multiLevelType w:val="hybridMultilevel"/>
    <w:tmpl w:val="A89294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4864B0"/>
    <w:multiLevelType w:val="multilevel"/>
    <w:tmpl w:val="A9ACDD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5" w15:restartNumberingAfterBreak="0">
    <w:nsid w:val="721F65FD"/>
    <w:multiLevelType w:val="hybridMultilevel"/>
    <w:tmpl w:val="A86837C8"/>
    <w:lvl w:ilvl="0" w:tplc="C280399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660"/>
    <w:rsid w:val="000105F8"/>
    <w:rsid w:val="000114C2"/>
    <w:rsid w:val="0002148B"/>
    <w:rsid w:val="00030F70"/>
    <w:rsid w:val="00033634"/>
    <w:rsid w:val="00063633"/>
    <w:rsid w:val="00085D8F"/>
    <w:rsid w:val="00090342"/>
    <w:rsid w:val="000A17C5"/>
    <w:rsid w:val="000A20A0"/>
    <w:rsid w:val="000B53E1"/>
    <w:rsid w:val="000D1BB3"/>
    <w:rsid w:val="001144A6"/>
    <w:rsid w:val="00121ACB"/>
    <w:rsid w:val="001273E3"/>
    <w:rsid w:val="001337C1"/>
    <w:rsid w:val="0014223B"/>
    <w:rsid w:val="00145F2C"/>
    <w:rsid w:val="00155682"/>
    <w:rsid w:val="001567CB"/>
    <w:rsid w:val="00184B50"/>
    <w:rsid w:val="00190043"/>
    <w:rsid w:val="001A1F3A"/>
    <w:rsid w:val="001A4872"/>
    <w:rsid w:val="001C64BB"/>
    <w:rsid w:val="001D0BA0"/>
    <w:rsid w:val="001E40C0"/>
    <w:rsid w:val="001F54EB"/>
    <w:rsid w:val="001F7D61"/>
    <w:rsid w:val="0020746A"/>
    <w:rsid w:val="0021161C"/>
    <w:rsid w:val="0021210C"/>
    <w:rsid w:val="002156CC"/>
    <w:rsid w:val="00230792"/>
    <w:rsid w:val="00237067"/>
    <w:rsid w:val="002403D8"/>
    <w:rsid w:val="00242C5F"/>
    <w:rsid w:val="00243DEE"/>
    <w:rsid w:val="00244157"/>
    <w:rsid w:val="00272A21"/>
    <w:rsid w:val="0027545A"/>
    <w:rsid w:val="00290B9C"/>
    <w:rsid w:val="002947B2"/>
    <w:rsid w:val="00295711"/>
    <w:rsid w:val="00296E11"/>
    <w:rsid w:val="002A000B"/>
    <w:rsid w:val="002B2403"/>
    <w:rsid w:val="002B41ED"/>
    <w:rsid w:val="002B634C"/>
    <w:rsid w:val="002C0283"/>
    <w:rsid w:val="002C4520"/>
    <w:rsid w:val="002D51C2"/>
    <w:rsid w:val="002E46FF"/>
    <w:rsid w:val="002F5F21"/>
    <w:rsid w:val="003128A1"/>
    <w:rsid w:val="00314EC1"/>
    <w:rsid w:val="00332005"/>
    <w:rsid w:val="003436F1"/>
    <w:rsid w:val="0034399B"/>
    <w:rsid w:val="00347815"/>
    <w:rsid w:val="0035473B"/>
    <w:rsid w:val="003574FC"/>
    <w:rsid w:val="00365FD0"/>
    <w:rsid w:val="00370BA4"/>
    <w:rsid w:val="00380B2E"/>
    <w:rsid w:val="00385FD0"/>
    <w:rsid w:val="00392CD6"/>
    <w:rsid w:val="003A2057"/>
    <w:rsid w:val="003A77A9"/>
    <w:rsid w:val="003B0414"/>
    <w:rsid w:val="003B6A03"/>
    <w:rsid w:val="003C36D9"/>
    <w:rsid w:val="003D1560"/>
    <w:rsid w:val="003E04B8"/>
    <w:rsid w:val="003F1193"/>
    <w:rsid w:val="003F5BFB"/>
    <w:rsid w:val="003F6AF0"/>
    <w:rsid w:val="004001F2"/>
    <w:rsid w:val="00400C8C"/>
    <w:rsid w:val="00407F54"/>
    <w:rsid w:val="00413B8F"/>
    <w:rsid w:val="004318DB"/>
    <w:rsid w:val="0043361C"/>
    <w:rsid w:val="00445588"/>
    <w:rsid w:val="004506C5"/>
    <w:rsid w:val="00453161"/>
    <w:rsid w:val="00463872"/>
    <w:rsid w:val="00482E5C"/>
    <w:rsid w:val="0048734B"/>
    <w:rsid w:val="00487881"/>
    <w:rsid w:val="004B1CEB"/>
    <w:rsid w:val="004C2466"/>
    <w:rsid w:val="004C2B98"/>
    <w:rsid w:val="004E30E8"/>
    <w:rsid w:val="004E5037"/>
    <w:rsid w:val="004F2358"/>
    <w:rsid w:val="005144CB"/>
    <w:rsid w:val="00525372"/>
    <w:rsid w:val="00527546"/>
    <w:rsid w:val="00534170"/>
    <w:rsid w:val="005425DF"/>
    <w:rsid w:val="00546150"/>
    <w:rsid w:val="0056334A"/>
    <w:rsid w:val="00566F21"/>
    <w:rsid w:val="0056737D"/>
    <w:rsid w:val="0057489D"/>
    <w:rsid w:val="00592D05"/>
    <w:rsid w:val="00597E4F"/>
    <w:rsid w:val="005A5445"/>
    <w:rsid w:val="00632660"/>
    <w:rsid w:val="00651547"/>
    <w:rsid w:val="006518B3"/>
    <w:rsid w:val="00667F14"/>
    <w:rsid w:val="00672655"/>
    <w:rsid w:val="006A2956"/>
    <w:rsid w:val="006B63E7"/>
    <w:rsid w:val="006C27DA"/>
    <w:rsid w:val="006C30DF"/>
    <w:rsid w:val="006C5F00"/>
    <w:rsid w:val="006D2B01"/>
    <w:rsid w:val="006D7468"/>
    <w:rsid w:val="006E28DC"/>
    <w:rsid w:val="006E3A7A"/>
    <w:rsid w:val="006F245B"/>
    <w:rsid w:val="00724003"/>
    <w:rsid w:val="00725195"/>
    <w:rsid w:val="00733E75"/>
    <w:rsid w:val="00764BFE"/>
    <w:rsid w:val="00797EEF"/>
    <w:rsid w:val="007A472C"/>
    <w:rsid w:val="007A485F"/>
    <w:rsid w:val="007A5C90"/>
    <w:rsid w:val="007B1B81"/>
    <w:rsid w:val="007C12BD"/>
    <w:rsid w:val="007F0142"/>
    <w:rsid w:val="008216BD"/>
    <w:rsid w:val="00830B4E"/>
    <w:rsid w:val="0084202E"/>
    <w:rsid w:val="00861982"/>
    <w:rsid w:val="00871290"/>
    <w:rsid w:val="008821E4"/>
    <w:rsid w:val="00894D73"/>
    <w:rsid w:val="008A2545"/>
    <w:rsid w:val="008A4DFF"/>
    <w:rsid w:val="008B6EA9"/>
    <w:rsid w:val="008F38B8"/>
    <w:rsid w:val="008F510F"/>
    <w:rsid w:val="00901FEC"/>
    <w:rsid w:val="009118DD"/>
    <w:rsid w:val="00913839"/>
    <w:rsid w:val="00914DFD"/>
    <w:rsid w:val="00923E2E"/>
    <w:rsid w:val="0093418F"/>
    <w:rsid w:val="00937150"/>
    <w:rsid w:val="00944237"/>
    <w:rsid w:val="00955540"/>
    <w:rsid w:val="00955763"/>
    <w:rsid w:val="00964A83"/>
    <w:rsid w:val="009911D9"/>
    <w:rsid w:val="009A031E"/>
    <w:rsid w:val="009B1C92"/>
    <w:rsid w:val="009C0B1B"/>
    <w:rsid w:val="009D1DE6"/>
    <w:rsid w:val="009E039D"/>
    <w:rsid w:val="00A122B3"/>
    <w:rsid w:val="00A26312"/>
    <w:rsid w:val="00A27C6B"/>
    <w:rsid w:val="00A405D7"/>
    <w:rsid w:val="00A5559E"/>
    <w:rsid w:val="00A56FB4"/>
    <w:rsid w:val="00A76D04"/>
    <w:rsid w:val="00A83C06"/>
    <w:rsid w:val="00AD2E5F"/>
    <w:rsid w:val="00AE1E63"/>
    <w:rsid w:val="00AE219F"/>
    <w:rsid w:val="00AE4A44"/>
    <w:rsid w:val="00AE7185"/>
    <w:rsid w:val="00B13ECF"/>
    <w:rsid w:val="00B455D9"/>
    <w:rsid w:val="00B47F17"/>
    <w:rsid w:val="00B724E7"/>
    <w:rsid w:val="00B75978"/>
    <w:rsid w:val="00B7667C"/>
    <w:rsid w:val="00B77B41"/>
    <w:rsid w:val="00B849ED"/>
    <w:rsid w:val="00B912CF"/>
    <w:rsid w:val="00BA3A75"/>
    <w:rsid w:val="00BA561E"/>
    <w:rsid w:val="00BD56DD"/>
    <w:rsid w:val="00BE6890"/>
    <w:rsid w:val="00C12CBD"/>
    <w:rsid w:val="00C23330"/>
    <w:rsid w:val="00C368CE"/>
    <w:rsid w:val="00C577ED"/>
    <w:rsid w:val="00C836FA"/>
    <w:rsid w:val="00C84293"/>
    <w:rsid w:val="00C86C40"/>
    <w:rsid w:val="00C91710"/>
    <w:rsid w:val="00CA1CA8"/>
    <w:rsid w:val="00CA2E01"/>
    <w:rsid w:val="00CD2E00"/>
    <w:rsid w:val="00CD4E23"/>
    <w:rsid w:val="00CF0130"/>
    <w:rsid w:val="00D004A7"/>
    <w:rsid w:val="00D154C1"/>
    <w:rsid w:val="00D1593B"/>
    <w:rsid w:val="00D217F8"/>
    <w:rsid w:val="00D252C9"/>
    <w:rsid w:val="00D60A70"/>
    <w:rsid w:val="00D60B74"/>
    <w:rsid w:val="00D65698"/>
    <w:rsid w:val="00D71882"/>
    <w:rsid w:val="00D90CAF"/>
    <w:rsid w:val="00D9611F"/>
    <w:rsid w:val="00D9722A"/>
    <w:rsid w:val="00D9790B"/>
    <w:rsid w:val="00D97A62"/>
    <w:rsid w:val="00DA4962"/>
    <w:rsid w:val="00DC585F"/>
    <w:rsid w:val="00DD085D"/>
    <w:rsid w:val="00DD1162"/>
    <w:rsid w:val="00E008EF"/>
    <w:rsid w:val="00E009D0"/>
    <w:rsid w:val="00E00F86"/>
    <w:rsid w:val="00E04878"/>
    <w:rsid w:val="00E06179"/>
    <w:rsid w:val="00E13B81"/>
    <w:rsid w:val="00E24DA0"/>
    <w:rsid w:val="00E2574D"/>
    <w:rsid w:val="00E40C3B"/>
    <w:rsid w:val="00E4563F"/>
    <w:rsid w:val="00E46F2F"/>
    <w:rsid w:val="00EA357A"/>
    <w:rsid w:val="00EB1405"/>
    <w:rsid w:val="00EC4F90"/>
    <w:rsid w:val="00F07451"/>
    <w:rsid w:val="00F16577"/>
    <w:rsid w:val="00F17A11"/>
    <w:rsid w:val="00F205B6"/>
    <w:rsid w:val="00F47058"/>
    <w:rsid w:val="00F512DD"/>
    <w:rsid w:val="00F70FC6"/>
    <w:rsid w:val="00F8305B"/>
    <w:rsid w:val="00FB4C27"/>
    <w:rsid w:val="00FC21BE"/>
    <w:rsid w:val="00FE32BF"/>
    <w:rsid w:val="00FE57A5"/>
    <w:rsid w:val="00FF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68413B-557A-49D1-AF9E-6D92F4D16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link w:val="statymopavadChar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  <w:lang w:val="x-none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rsid w:val="00E46F2F"/>
    <w:pPr>
      <w:spacing w:before="100" w:beforeAutospacing="1" w:after="100" w:afterAutospacing="1"/>
    </w:pPr>
    <w:rPr>
      <w:lang w:eastAsia="lt-LT"/>
    </w:rPr>
  </w:style>
  <w:style w:type="paragraph" w:styleId="Sraopastraipa">
    <w:name w:val="List Paragraph"/>
    <w:basedOn w:val="prastasis"/>
    <w:uiPriority w:val="34"/>
    <w:qFormat/>
    <w:rsid w:val="00964A83"/>
    <w:pPr>
      <w:ind w:left="720"/>
      <w:contextualSpacing/>
    </w:pPr>
  </w:style>
  <w:style w:type="character" w:customStyle="1" w:styleId="statymopavadChar">
    <w:name w:val="?statymo pavad. Char"/>
    <w:link w:val="statymopavad"/>
    <w:rsid w:val="00BA3A75"/>
    <w:rPr>
      <w:rFonts w:ascii="TimesLT" w:hAnsi="TimesLT"/>
      <w:caps/>
      <w:sz w:val="24"/>
      <w:lang w:eastAsia="en-US"/>
    </w:rPr>
  </w:style>
  <w:style w:type="character" w:customStyle="1" w:styleId="apple-converted-space">
    <w:name w:val="apple-converted-space"/>
    <w:rsid w:val="00A56FB4"/>
  </w:style>
  <w:style w:type="paragraph" w:styleId="Betarp">
    <w:name w:val="No Spacing"/>
    <w:uiPriority w:val="1"/>
    <w:qFormat/>
    <w:rsid w:val="000B53E1"/>
    <w:rPr>
      <w:sz w:val="24"/>
      <w:lang w:eastAsia="en-US"/>
    </w:rPr>
  </w:style>
  <w:style w:type="character" w:styleId="Hipersaitas">
    <w:name w:val="Hyperlink"/>
    <w:uiPriority w:val="99"/>
    <w:unhideWhenUsed/>
    <w:rsid w:val="00D97A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it2\mainai\IVAIRUS\BLANKAI%202012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</Template>
  <TotalTime>0</TotalTime>
  <Pages>1</Pages>
  <Words>118</Words>
  <Characters>904</Characters>
  <Application>Microsoft Office Word</Application>
  <DocSecurity>4</DocSecurity>
  <Lines>7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Stankevičienė</dc:creator>
  <cp:keywords/>
  <cp:lastModifiedBy>Ruta Zubiene</cp:lastModifiedBy>
  <cp:revision>2</cp:revision>
  <cp:lastPrinted>2017-04-18T13:10:00Z</cp:lastPrinted>
  <dcterms:created xsi:type="dcterms:W3CDTF">2017-07-04T11:34:00Z</dcterms:created>
  <dcterms:modified xsi:type="dcterms:W3CDTF">2017-07-04T11:34:00Z</dcterms:modified>
</cp:coreProperties>
</file>