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194B6" w14:textId="55AAF65B" w:rsidR="00663E59" w:rsidRPr="00572289" w:rsidRDefault="0039391B" w:rsidP="0039391B">
      <w:pPr>
        <w:jc w:val="center"/>
        <w:rPr>
          <w:b/>
          <w:bCs/>
          <w:caps/>
          <w:sz w:val="20"/>
          <w:szCs w:val="20"/>
        </w:rPr>
      </w:pPr>
      <w:bookmarkStart w:id="0" w:name="_Hlk16151182"/>
      <w:r>
        <w:rPr>
          <w:noProof/>
          <w:lang w:eastAsia="lt-LT"/>
        </w:rPr>
        <w:drawing>
          <wp:inline distT="0" distB="0" distL="0" distR="0" wp14:anchorId="1AB9F653" wp14:editId="6B2B8BE4">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5612D9EA" w14:textId="77777777" w:rsidR="00663E59" w:rsidRPr="00572289" w:rsidRDefault="00663E59" w:rsidP="00663E59">
      <w:pPr>
        <w:jc w:val="center"/>
        <w:rPr>
          <w:b/>
          <w:bCs/>
          <w:caps/>
          <w:sz w:val="12"/>
          <w:szCs w:val="12"/>
        </w:rPr>
      </w:pPr>
    </w:p>
    <w:p w14:paraId="2C3ED102" w14:textId="77777777" w:rsidR="00663E59" w:rsidRPr="00572289" w:rsidRDefault="00663E59" w:rsidP="00663E59">
      <w:pPr>
        <w:keepNext/>
        <w:jc w:val="center"/>
        <w:outlineLvl w:val="0"/>
        <w:rPr>
          <w:b/>
          <w:sz w:val="28"/>
          <w:szCs w:val="28"/>
          <w:lang w:eastAsia="lt-LT"/>
        </w:rPr>
      </w:pPr>
      <w:bookmarkStart w:id="1" w:name="_Hlk536624615"/>
      <w:r w:rsidRPr="00572289">
        <w:rPr>
          <w:b/>
          <w:sz w:val="28"/>
          <w:szCs w:val="28"/>
          <w:lang w:eastAsia="lt-LT"/>
        </w:rPr>
        <w:t>KLAIPĖDOS RAJONO SAVIVALDYBĖS TARYBA</w:t>
      </w:r>
    </w:p>
    <w:bookmarkEnd w:id="0"/>
    <w:bookmarkEnd w:id="1"/>
    <w:p w14:paraId="00E4FBE4" w14:textId="77777777" w:rsidR="0065337F" w:rsidRPr="00663E59" w:rsidRDefault="0065337F" w:rsidP="00946089">
      <w:pPr>
        <w:jc w:val="center"/>
        <w:rPr>
          <w:bCs/>
        </w:rPr>
      </w:pPr>
    </w:p>
    <w:p w14:paraId="6BA01C36" w14:textId="77777777" w:rsidR="0065337F" w:rsidRPr="00663E59" w:rsidRDefault="0065337F" w:rsidP="0065337F">
      <w:pPr>
        <w:pStyle w:val="statymopavad"/>
        <w:spacing w:line="240" w:lineRule="auto"/>
        <w:ind w:firstLine="0"/>
        <w:rPr>
          <w:rFonts w:ascii="Times New Roman" w:hAnsi="Times New Roman"/>
          <w:b/>
          <w:spacing w:val="20"/>
          <w:sz w:val="28"/>
          <w:szCs w:val="28"/>
        </w:rPr>
      </w:pPr>
      <w:r w:rsidRPr="00663E59">
        <w:rPr>
          <w:rFonts w:ascii="Times New Roman" w:hAnsi="Times New Roman"/>
          <w:b/>
          <w:spacing w:val="20"/>
          <w:sz w:val="28"/>
          <w:szCs w:val="28"/>
        </w:rPr>
        <w:t>sprendimas</w:t>
      </w:r>
    </w:p>
    <w:p w14:paraId="78674145" w14:textId="77777777" w:rsidR="0065337F" w:rsidRDefault="0065337F" w:rsidP="0065337F">
      <w:pPr>
        <w:pStyle w:val="statymopavad"/>
        <w:spacing w:line="240" w:lineRule="auto"/>
        <w:ind w:firstLine="0"/>
        <w:rPr>
          <w:rFonts w:ascii="Times New Roman" w:hAnsi="Times New Roman"/>
          <w:b/>
          <w:spacing w:val="20"/>
          <w:sz w:val="28"/>
          <w:szCs w:val="28"/>
        </w:rPr>
      </w:pPr>
      <w:r w:rsidRPr="00663E59">
        <w:rPr>
          <w:rFonts w:ascii="Times New Roman" w:hAnsi="Times New Roman"/>
          <w:b/>
          <w:spacing w:val="20"/>
          <w:sz w:val="28"/>
          <w:szCs w:val="28"/>
        </w:rPr>
        <w:t>DĖL KLAIPĖDOS RAJONO SAVIVALDYBĖS</w:t>
      </w:r>
      <w:r w:rsidR="000021E8">
        <w:rPr>
          <w:rFonts w:ascii="Times New Roman" w:hAnsi="Times New Roman"/>
          <w:b/>
          <w:spacing w:val="20"/>
          <w:sz w:val="28"/>
          <w:szCs w:val="28"/>
        </w:rPr>
        <w:t xml:space="preserve"> tarybos 2020 m. balandžio 30 d. sprendimo Nr. T11-171 ,,Dėl </w:t>
      </w:r>
      <w:r w:rsidR="002D1330">
        <w:rPr>
          <w:rFonts w:ascii="Times New Roman" w:hAnsi="Times New Roman"/>
          <w:b/>
          <w:spacing w:val="20"/>
          <w:sz w:val="28"/>
          <w:szCs w:val="28"/>
        </w:rPr>
        <w:t xml:space="preserve">klaipėdos rajono savivaldybės </w:t>
      </w:r>
      <w:r w:rsidR="007E233D" w:rsidRPr="00663E59">
        <w:rPr>
          <w:rFonts w:ascii="Times New Roman" w:hAnsi="Times New Roman"/>
          <w:b/>
          <w:spacing w:val="20"/>
          <w:sz w:val="28"/>
          <w:szCs w:val="28"/>
        </w:rPr>
        <w:t>ANTIKORUPCIJOS KOMISIJOS SUDARYMO</w:t>
      </w:r>
      <w:r w:rsidR="000021E8">
        <w:rPr>
          <w:rFonts w:ascii="Times New Roman" w:hAnsi="Times New Roman"/>
          <w:b/>
          <w:spacing w:val="20"/>
          <w:sz w:val="28"/>
          <w:szCs w:val="28"/>
        </w:rPr>
        <w:t>“ pakeitimo</w:t>
      </w:r>
    </w:p>
    <w:p w14:paraId="2C3FF0F9" w14:textId="77777777" w:rsidR="0065337F" w:rsidRPr="007D0108" w:rsidRDefault="0065337F" w:rsidP="0065337F">
      <w:pPr>
        <w:pStyle w:val="statymopavad"/>
        <w:spacing w:line="240" w:lineRule="auto"/>
        <w:ind w:firstLine="0"/>
        <w:rPr>
          <w:rFonts w:ascii="Times New Roman" w:hAnsi="Times New Roman"/>
          <w:caps w:val="0"/>
        </w:rPr>
      </w:pPr>
    </w:p>
    <w:p w14:paraId="2C0C5281" w14:textId="3BBA27EB" w:rsidR="0065337F" w:rsidRDefault="00A073B2" w:rsidP="0065337F">
      <w:pPr>
        <w:pStyle w:val="statymopavad"/>
        <w:spacing w:line="240" w:lineRule="auto"/>
        <w:ind w:firstLine="0"/>
        <w:rPr>
          <w:rFonts w:ascii="Times New Roman" w:hAnsi="Times New Roman"/>
          <w:caps w:val="0"/>
        </w:rPr>
      </w:pPr>
      <w:r>
        <w:rPr>
          <w:rFonts w:ascii="Times New Roman" w:hAnsi="Times New Roman"/>
          <w:caps w:val="0"/>
        </w:rPr>
        <w:t>2021</w:t>
      </w:r>
      <w:r w:rsidR="0065337F">
        <w:rPr>
          <w:rFonts w:ascii="Times New Roman" w:hAnsi="Times New Roman"/>
          <w:caps w:val="0"/>
        </w:rPr>
        <w:t xml:space="preserve"> m. </w:t>
      </w:r>
      <w:r w:rsidR="0030701C">
        <w:rPr>
          <w:rFonts w:ascii="Times New Roman" w:hAnsi="Times New Roman"/>
          <w:caps w:val="0"/>
        </w:rPr>
        <w:t>spalio</w:t>
      </w:r>
      <w:r w:rsidR="0039391B">
        <w:rPr>
          <w:rFonts w:ascii="Times New Roman" w:hAnsi="Times New Roman"/>
          <w:caps w:val="0"/>
        </w:rPr>
        <w:t xml:space="preserve"> 28</w:t>
      </w:r>
      <w:r w:rsidR="0052070A">
        <w:rPr>
          <w:rFonts w:ascii="Times New Roman" w:hAnsi="Times New Roman"/>
          <w:caps w:val="0"/>
        </w:rPr>
        <w:t xml:space="preserve"> </w:t>
      </w:r>
      <w:r w:rsidR="00663E59">
        <w:rPr>
          <w:rFonts w:ascii="Times New Roman" w:hAnsi="Times New Roman"/>
          <w:caps w:val="0"/>
        </w:rPr>
        <w:t xml:space="preserve">d. </w:t>
      </w:r>
      <w:r w:rsidR="0065337F">
        <w:rPr>
          <w:rFonts w:ascii="Times New Roman" w:hAnsi="Times New Roman"/>
          <w:caps w:val="0"/>
        </w:rPr>
        <w:t xml:space="preserve">Nr. </w:t>
      </w:r>
      <w:r w:rsidR="009239A2">
        <w:rPr>
          <w:rFonts w:ascii="Times New Roman" w:hAnsi="Times New Roman"/>
          <w:caps w:val="0"/>
        </w:rPr>
        <w:t>T11-</w:t>
      </w:r>
      <w:r w:rsidR="006070B1">
        <w:rPr>
          <w:rFonts w:ascii="Times New Roman" w:hAnsi="Times New Roman"/>
          <w:caps w:val="0"/>
        </w:rPr>
        <w:t>297</w:t>
      </w:r>
      <w:bookmarkStart w:id="2" w:name="_GoBack"/>
      <w:bookmarkEnd w:id="2"/>
    </w:p>
    <w:p w14:paraId="184A89EB" w14:textId="4803FD86" w:rsidR="002D1330" w:rsidRDefault="0065337F" w:rsidP="0039391B">
      <w:pPr>
        <w:pStyle w:val="statymopavad"/>
        <w:spacing w:line="240" w:lineRule="auto"/>
        <w:ind w:firstLine="0"/>
        <w:rPr>
          <w:rFonts w:ascii="Times New Roman" w:hAnsi="Times New Roman"/>
          <w:caps w:val="0"/>
        </w:rPr>
      </w:pPr>
      <w:r w:rsidRPr="007D0108">
        <w:rPr>
          <w:rFonts w:ascii="Times New Roman" w:hAnsi="Times New Roman"/>
          <w:caps w:val="0"/>
        </w:rPr>
        <w:t>Gargždai</w:t>
      </w:r>
    </w:p>
    <w:p w14:paraId="7E99CA11" w14:textId="77777777" w:rsidR="003A61E2" w:rsidRDefault="003A61E2" w:rsidP="00663E59">
      <w:pPr>
        <w:pStyle w:val="statymopavad"/>
        <w:spacing w:line="240" w:lineRule="auto"/>
        <w:ind w:firstLine="0"/>
        <w:rPr>
          <w:rFonts w:ascii="Times New Roman" w:hAnsi="Times New Roman"/>
          <w:caps w:val="0"/>
        </w:rPr>
      </w:pPr>
    </w:p>
    <w:p w14:paraId="2F314EF0" w14:textId="77777777" w:rsidR="0039391B" w:rsidRDefault="0065337F" w:rsidP="0039391B">
      <w:pPr>
        <w:ind w:firstLine="1134"/>
        <w:jc w:val="both"/>
        <w:rPr>
          <w:color w:val="000000"/>
        </w:rPr>
      </w:pPr>
      <w:r w:rsidRPr="007E189D">
        <w:rPr>
          <w:color w:val="000000"/>
        </w:rPr>
        <w:t>Klaipėdos rajono savivaldybės taryba, vadovaudamasi Lietuvos Respublikos vietos saviv</w:t>
      </w:r>
      <w:r w:rsidR="008F00B7">
        <w:rPr>
          <w:color w:val="000000"/>
        </w:rPr>
        <w:t>aldos įstatymo</w:t>
      </w:r>
      <w:r w:rsidRPr="007E189D">
        <w:rPr>
          <w:color w:val="000000"/>
        </w:rPr>
        <w:t xml:space="preserve"> 18 straipsnio 1 dalimi</w:t>
      </w:r>
      <w:r w:rsidR="00BF4234">
        <w:rPr>
          <w:color w:val="000000"/>
          <w:shd w:val="clear" w:color="auto" w:fill="FFFFFF"/>
        </w:rPr>
        <w:t>,</w:t>
      </w:r>
      <w:r w:rsidR="00BF4234">
        <w:rPr>
          <w:color w:val="000000"/>
        </w:rPr>
        <w:t xml:space="preserve"> </w:t>
      </w:r>
      <w:r w:rsidR="008F00B7">
        <w:rPr>
          <w:color w:val="000000"/>
        </w:rPr>
        <w:t>n u s p r e n d ž i a</w:t>
      </w:r>
      <w:r w:rsidR="003A61E2">
        <w:rPr>
          <w:color w:val="000000"/>
        </w:rPr>
        <w:t>:</w:t>
      </w:r>
    </w:p>
    <w:p w14:paraId="32F921C3" w14:textId="77777777" w:rsidR="0039391B" w:rsidRDefault="00F4482D" w:rsidP="0039391B">
      <w:pPr>
        <w:ind w:firstLine="1134"/>
        <w:jc w:val="both"/>
        <w:rPr>
          <w:color w:val="000000"/>
        </w:rPr>
      </w:pPr>
      <w:r>
        <w:rPr>
          <w:color w:val="000000"/>
        </w:rPr>
        <w:t>1.</w:t>
      </w:r>
      <w:r w:rsidR="003A61E2" w:rsidRPr="00F4482D">
        <w:rPr>
          <w:color w:val="000000"/>
        </w:rPr>
        <w:t xml:space="preserve">  </w:t>
      </w:r>
      <w:r w:rsidRPr="00F4482D">
        <w:rPr>
          <w:color w:val="000000"/>
        </w:rPr>
        <w:t>Pakeisti Klaipėdos rajono savivaldybės tarybos 2020 m. balandžio 30 d. sprendimo Nr. T11-171 ,,Dėl Klaipėdos rajono savivaldybės antikorupcijos komisijos sudarymo“ 1 punktą ir jį išdėstyti taip:</w:t>
      </w:r>
    </w:p>
    <w:p w14:paraId="087A0F04" w14:textId="77777777" w:rsidR="0039391B" w:rsidRDefault="00F4482D" w:rsidP="0039391B">
      <w:pPr>
        <w:ind w:firstLine="1134"/>
        <w:jc w:val="both"/>
      </w:pPr>
      <w:r w:rsidRPr="00AB333B">
        <w:t>,,1. Sudaryti 9-ojo šaukimo Klaipėdos rajono savivaldybės tarybos įgaliojimų laikui Klaipėdos rajono saviva</w:t>
      </w:r>
      <w:r w:rsidR="0039391B">
        <w:t>ldybės antikorupcijos komisiją.</w:t>
      </w:r>
    </w:p>
    <w:p w14:paraId="211680E1" w14:textId="4D9EC386" w:rsidR="00F4482D" w:rsidRPr="00AB333B" w:rsidRDefault="00F4482D" w:rsidP="0039391B">
      <w:pPr>
        <w:ind w:firstLine="1134"/>
        <w:jc w:val="both"/>
        <w:rPr>
          <w:color w:val="000000"/>
        </w:rPr>
      </w:pPr>
      <w:r w:rsidRPr="00AB333B">
        <w:rPr>
          <w:color w:val="000000"/>
        </w:rPr>
        <w:t xml:space="preserve">Nariai: </w:t>
      </w:r>
    </w:p>
    <w:p w14:paraId="775B0031" w14:textId="77777777" w:rsidR="00F4482D" w:rsidRDefault="00F4482D" w:rsidP="0039391B">
      <w:pPr>
        <w:ind w:firstLine="1134"/>
        <w:jc w:val="both"/>
        <w:rPr>
          <w:noProof/>
          <w:color w:val="000000"/>
        </w:rPr>
      </w:pPr>
      <w:r>
        <w:rPr>
          <w:noProof/>
          <w:color w:val="000000"/>
        </w:rPr>
        <w:t>Raimundas Daubaris</w:t>
      </w:r>
      <w:r w:rsidRPr="00FA6924">
        <w:rPr>
          <w:noProof/>
          <w:color w:val="000000"/>
        </w:rPr>
        <w:t xml:space="preserve"> – </w:t>
      </w:r>
      <w:r>
        <w:rPr>
          <w:noProof/>
          <w:color w:val="000000"/>
        </w:rPr>
        <w:t>Klaipėdos rajono savivaldybės tarybos narys;</w:t>
      </w:r>
    </w:p>
    <w:p w14:paraId="79234A70" w14:textId="77777777" w:rsidR="00F4482D" w:rsidRDefault="00F4482D" w:rsidP="0039391B">
      <w:pPr>
        <w:ind w:firstLine="1134"/>
        <w:jc w:val="both"/>
        <w:rPr>
          <w:noProof/>
          <w:color w:val="000000"/>
        </w:rPr>
      </w:pPr>
      <w:r>
        <w:rPr>
          <w:noProof/>
          <w:color w:val="000000"/>
        </w:rPr>
        <w:t>Nikolaj Gorčiakov – Dovilų seniūnijos, Kiškėnų seniūnaitijos seniūnaitis;</w:t>
      </w:r>
    </w:p>
    <w:p w14:paraId="59EBA797" w14:textId="77777777" w:rsidR="00F4482D" w:rsidRDefault="00FC0D85" w:rsidP="0039391B">
      <w:pPr>
        <w:ind w:firstLine="1134"/>
        <w:jc w:val="both"/>
        <w:rPr>
          <w:noProof/>
          <w:color w:val="000000"/>
        </w:rPr>
      </w:pPr>
      <w:r>
        <w:rPr>
          <w:noProof/>
          <w:color w:val="000000"/>
        </w:rPr>
        <w:t>Darius</w:t>
      </w:r>
      <w:r w:rsidR="00F4482D">
        <w:rPr>
          <w:noProof/>
          <w:color w:val="000000"/>
        </w:rPr>
        <w:t xml:space="preserve"> Gruzdys</w:t>
      </w:r>
      <w:r w:rsidR="00F4482D" w:rsidRPr="00FA6924">
        <w:rPr>
          <w:noProof/>
          <w:color w:val="000000"/>
        </w:rPr>
        <w:t xml:space="preserve"> – </w:t>
      </w:r>
      <w:r w:rsidR="00F4482D">
        <w:rPr>
          <w:noProof/>
          <w:color w:val="000000"/>
        </w:rPr>
        <w:t xml:space="preserve">Gargždų seniūnijos,  penktosios seniūnaitijos seniūnaitis; </w:t>
      </w:r>
    </w:p>
    <w:p w14:paraId="40894444" w14:textId="1C3841E0" w:rsidR="00F4482D" w:rsidRPr="00FA6924" w:rsidRDefault="000F0436" w:rsidP="0039391B">
      <w:pPr>
        <w:ind w:firstLine="1134"/>
        <w:jc w:val="both"/>
        <w:rPr>
          <w:noProof/>
          <w:color w:val="000000"/>
        </w:rPr>
      </w:pPr>
      <w:r>
        <w:rPr>
          <w:noProof/>
          <w:color w:val="000000"/>
        </w:rPr>
        <w:t>Aušra Gudauskienė</w:t>
      </w:r>
      <w:r w:rsidR="00F4482D" w:rsidRPr="00FA6924">
        <w:rPr>
          <w:noProof/>
          <w:color w:val="000000"/>
        </w:rPr>
        <w:t xml:space="preserve"> – </w:t>
      </w:r>
      <w:r w:rsidR="00F4482D">
        <w:rPr>
          <w:noProof/>
          <w:color w:val="000000"/>
        </w:rPr>
        <w:t>Klaipėdos rajono savivaldybės tarybos narė;</w:t>
      </w:r>
    </w:p>
    <w:p w14:paraId="6D0CBA92" w14:textId="77777777" w:rsidR="00F4482D" w:rsidRDefault="00F4482D" w:rsidP="0039391B">
      <w:pPr>
        <w:ind w:firstLine="1134"/>
        <w:jc w:val="both"/>
        <w:rPr>
          <w:noProof/>
          <w:color w:val="000000"/>
        </w:rPr>
      </w:pPr>
      <w:r>
        <w:rPr>
          <w:noProof/>
          <w:color w:val="000000"/>
        </w:rPr>
        <w:t>Gitana Bajorinienė</w:t>
      </w:r>
      <w:r w:rsidRPr="00FA6924">
        <w:rPr>
          <w:noProof/>
          <w:color w:val="000000"/>
        </w:rPr>
        <w:t xml:space="preserve"> – Savivaldybės administracijos Vi</w:t>
      </w:r>
      <w:r>
        <w:rPr>
          <w:noProof/>
          <w:color w:val="000000"/>
        </w:rPr>
        <w:t>ešosios tvarkos skyriaus vedėja</w:t>
      </w:r>
      <w:r w:rsidRPr="00FA6924">
        <w:rPr>
          <w:noProof/>
          <w:color w:val="000000"/>
        </w:rPr>
        <w:t>;</w:t>
      </w:r>
      <w:r>
        <w:rPr>
          <w:noProof/>
          <w:color w:val="000000"/>
        </w:rPr>
        <w:t xml:space="preserve"> </w:t>
      </w:r>
    </w:p>
    <w:p w14:paraId="1C5E5306" w14:textId="77777777" w:rsidR="00F4482D" w:rsidRDefault="00F4482D" w:rsidP="0039391B">
      <w:pPr>
        <w:ind w:firstLine="1134"/>
        <w:jc w:val="both"/>
        <w:rPr>
          <w:noProof/>
          <w:color w:val="000000"/>
        </w:rPr>
      </w:pPr>
      <w:r>
        <w:rPr>
          <w:noProof/>
          <w:color w:val="000000"/>
        </w:rPr>
        <w:t xml:space="preserve">Rasa Linkienė </w:t>
      </w:r>
      <w:r w:rsidRPr="00FA6924">
        <w:rPr>
          <w:noProof/>
          <w:color w:val="000000"/>
        </w:rPr>
        <w:t xml:space="preserve">– </w:t>
      </w:r>
      <w:r>
        <w:rPr>
          <w:noProof/>
          <w:color w:val="000000"/>
        </w:rPr>
        <w:t>Klaipėdos rajono savivaldybės tarybos narė</w:t>
      </w:r>
      <w:r w:rsidRPr="00FA6924">
        <w:rPr>
          <w:noProof/>
          <w:color w:val="000000"/>
        </w:rPr>
        <w:t>;</w:t>
      </w:r>
    </w:p>
    <w:p w14:paraId="69A3DAE1" w14:textId="77777777" w:rsidR="00F4482D" w:rsidRDefault="00F4482D" w:rsidP="0039391B">
      <w:pPr>
        <w:ind w:firstLine="1134"/>
        <w:jc w:val="both"/>
        <w:rPr>
          <w:noProof/>
          <w:color w:val="000000"/>
        </w:rPr>
      </w:pPr>
      <w:r>
        <w:rPr>
          <w:noProof/>
          <w:color w:val="000000"/>
        </w:rPr>
        <w:t>Rimas Martinonis – Sendvario seniūnijos, Kalnuvėnų</w:t>
      </w:r>
      <w:r w:rsidRPr="00FA6924">
        <w:rPr>
          <w:noProof/>
          <w:color w:val="000000"/>
        </w:rPr>
        <w:t xml:space="preserve"> seniūnaitijos seniūnaitis;</w:t>
      </w:r>
    </w:p>
    <w:p w14:paraId="4E10D170" w14:textId="77777777" w:rsidR="00F4482D" w:rsidRDefault="00F4482D" w:rsidP="0039391B">
      <w:pPr>
        <w:ind w:firstLine="1134"/>
        <w:jc w:val="both"/>
        <w:rPr>
          <w:color w:val="000000"/>
        </w:rPr>
      </w:pPr>
      <w:r>
        <w:rPr>
          <w:noProof/>
          <w:color w:val="000000"/>
        </w:rPr>
        <w:t>Loreta Piaulokaitė</w:t>
      </w:r>
      <w:r w:rsidRPr="00FA6924">
        <w:rPr>
          <w:noProof/>
          <w:color w:val="000000"/>
        </w:rPr>
        <w:t xml:space="preserve"> – </w:t>
      </w:r>
      <w:r>
        <w:rPr>
          <w:noProof/>
          <w:color w:val="000000"/>
        </w:rPr>
        <w:t xml:space="preserve">Motuzienė </w:t>
      </w:r>
      <w:r>
        <w:rPr>
          <w:color w:val="000000"/>
        </w:rPr>
        <w:t>- Klaipėdos rajono savivaldybės tarybos narė;</w:t>
      </w:r>
    </w:p>
    <w:p w14:paraId="763F9E82" w14:textId="77777777" w:rsidR="007A79EB" w:rsidRDefault="00F4482D" w:rsidP="0039391B">
      <w:pPr>
        <w:ind w:firstLine="1134"/>
        <w:jc w:val="both"/>
        <w:rPr>
          <w:color w:val="000000"/>
        </w:rPr>
      </w:pPr>
      <w:r>
        <w:rPr>
          <w:color w:val="000000"/>
        </w:rPr>
        <w:t xml:space="preserve">Rasa Petrauskienė </w:t>
      </w:r>
      <w:r w:rsidRPr="00FA6924">
        <w:rPr>
          <w:color w:val="000000"/>
        </w:rPr>
        <w:t>– Savivaldybės administracijos direktoriaus pavaduotoja</w:t>
      </w:r>
      <w:r>
        <w:rPr>
          <w:color w:val="000000"/>
        </w:rPr>
        <w:t>.“</w:t>
      </w:r>
    </w:p>
    <w:p w14:paraId="01B0E5DB" w14:textId="482C17D9" w:rsidR="008E2D89" w:rsidRPr="00A205E2" w:rsidRDefault="008E2D89" w:rsidP="0039391B">
      <w:pPr>
        <w:ind w:firstLine="1134"/>
        <w:jc w:val="both"/>
        <w:rPr>
          <w:color w:val="000000"/>
        </w:rPr>
      </w:pPr>
      <w:r>
        <w:rPr>
          <w:color w:val="000000"/>
        </w:rPr>
        <w:t>2</w:t>
      </w:r>
      <w:r w:rsidR="00DC7654">
        <w:rPr>
          <w:color w:val="000000"/>
        </w:rPr>
        <w:t>.</w:t>
      </w:r>
      <w:r w:rsidR="005C2F63" w:rsidRPr="005C2F63">
        <w:rPr>
          <w:color w:val="000000"/>
        </w:rPr>
        <w:t xml:space="preserve"> </w:t>
      </w:r>
      <w:r w:rsidR="005C2F63">
        <w:rPr>
          <w:color w:val="000000"/>
        </w:rPr>
        <w:t>Sprendimą</w:t>
      </w:r>
      <w:r w:rsidR="00C42CAB">
        <w:rPr>
          <w:color w:val="000000"/>
        </w:rPr>
        <w:t xml:space="preserve"> skelbti </w:t>
      </w:r>
      <w:r w:rsidR="005C2F63">
        <w:rPr>
          <w:color w:val="000000"/>
        </w:rPr>
        <w:t>S</w:t>
      </w:r>
      <w:r>
        <w:rPr>
          <w:color w:val="000000"/>
        </w:rPr>
        <w:t>avivaldybės interneto svetainėje.</w:t>
      </w:r>
    </w:p>
    <w:p w14:paraId="7A6EA326" w14:textId="393E0822" w:rsidR="004874AD" w:rsidRDefault="00A205E2" w:rsidP="0039391B">
      <w:pPr>
        <w:ind w:firstLine="1134"/>
        <w:jc w:val="both"/>
      </w:pPr>
      <w:r w:rsidRPr="00A205E2">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205E2">
        <w:rPr>
          <w:bCs/>
        </w:rPr>
        <w:t xml:space="preserve"> (Herkaus Manto g. 37, LT-92236  Klaipėda)</w:t>
      </w:r>
      <w:r w:rsidRPr="00A205E2">
        <w:t xml:space="preserve">  arba Regionų apygardos administracinio teismo Klaipėdos rūmams (Galinio Pylimo g. 9, LT-91230 Klaipėda) Lietuvos Respublikos administracinių bylų teisenos įstatymo nustatyta tvarka.</w:t>
      </w:r>
    </w:p>
    <w:p w14:paraId="0175E98A" w14:textId="77777777" w:rsidR="0065337F" w:rsidRDefault="0065337F" w:rsidP="0065337F">
      <w:pPr>
        <w:tabs>
          <w:tab w:val="left" w:pos="720"/>
        </w:tabs>
        <w:jc w:val="both"/>
      </w:pPr>
    </w:p>
    <w:p w14:paraId="724F36D8" w14:textId="77777777" w:rsidR="002D1330" w:rsidRDefault="002D1330" w:rsidP="0065337F">
      <w:pPr>
        <w:tabs>
          <w:tab w:val="left" w:pos="720"/>
        </w:tabs>
        <w:jc w:val="both"/>
      </w:pPr>
    </w:p>
    <w:p w14:paraId="76B01A2B" w14:textId="77777777" w:rsidR="0039391B" w:rsidRDefault="0039391B" w:rsidP="0065337F">
      <w:pPr>
        <w:tabs>
          <w:tab w:val="left" w:pos="720"/>
        </w:tabs>
        <w:jc w:val="both"/>
      </w:pPr>
    </w:p>
    <w:p w14:paraId="1059D2E4" w14:textId="663517BD" w:rsidR="0001227C" w:rsidRPr="0039391B" w:rsidRDefault="0065337F" w:rsidP="0039391B">
      <w:pPr>
        <w:tabs>
          <w:tab w:val="left" w:pos="720"/>
          <w:tab w:val="left" w:pos="7155"/>
        </w:tabs>
        <w:jc w:val="both"/>
      </w:pPr>
      <w:r>
        <w:t>Savivaldybės meras</w:t>
      </w:r>
      <w:r w:rsidR="0039391B">
        <w:tab/>
        <w:t xml:space="preserve">        Bronius Markauskas</w:t>
      </w:r>
    </w:p>
    <w:sectPr w:rsidR="0001227C" w:rsidRPr="0039391B" w:rsidSect="0039391B">
      <w:headerReference w:type="even" r:id="rId9"/>
      <w:headerReference w:type="default" r:id="rId10"/>
      <w:footerReference w:type="default" r:id="rId11"/>
      <w:type w:val="continuous"/>
      <w:pgSz w:w="11907" w:h="16840" w:code="9"/>
      <w:pgMar w:top="1134" w:right="567" w:bottom="1134" w:left="1701" w:header="709" w:footer="709"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EED2E" w14:textId="77777777" w:rsidR="00153BA8" w:rsidRDefault="00153BA8">
      <w:r>
        <w:separator/>
      </w:r>
    </w:p>
  </w:endnote>
  <w:endnote w:type="continuationSeparator" w:id="0">
    <w:p w14:paraId="7E46704B" w14:textId="77777777" w:rsidR="00153BA8" w:rsidRDefault="00153BA8">
      <w:r>
        <w:continuationSeparator/>
      </w:r>
    </w:p>
  </w:endnote>
  <w:endnote w:type="continuationNotice" w:id="1">
    <w:p w14:paraId="3F74437E" w14:textId="77777777" w:rsidR="00153BA8" w:rsidRDefault="00153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A3ECC" w14:textId="77777777" w:rsidR="001B526F" w:rsidRDefault="001B526F">
    <w:pPr>
      <w:pStyle w:val="Porat"/>
      <w:framePr w:wrap="auto" w:vAnchor="text" w:hAnchor="margin" w:xAlign="center" w:y="1"/>
      <w:rPr>
        <w:rStyle w:val="Puslapionumeris"/>
      </w:rPr>
    </w:pPr>
  </w:p>
  <w:p w14:paraId="33B7DE8B" w14:textId="77777777" w:rsidR="001B526F" w:rsidRDefault="001B526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974A7" w14:textId="77777777" w:rsidR="00153BA8" w:rsidRDefault="00153BA8">
      <w:r>
        <w:separator/>
      </w:r>
    </w:p>
  </w:footnote>
  <w:footnote w:type="continuationSeparator" w:id="0">
    <w:p w14:paraId="606E1F46" w14:textId="77777777" w:rsidR="00153BA8" w:rsidRDefault="00153BA8">
      <w:r>
        <w:continuationSeparator/>
      </w:r>
    </w:p>
  </w:footnote>
  <w:footnote w:type="continuationNotice" w:id="1">
    <w:p w14:paraId="0E31169A" w14:textId="77777777" w:rsidR="00153BA8" w:rsidRDefault="00153B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BC4EE" w14:textId="77777777" w:rsidR="001B526F" w:rsidRDefault="00330D5D">
    <w:pPr>
      <w:pStyle w:val="Antrats"/>
      <w:framePr w:wrap="around" w:vAnchor="text" w:hAnchor="margin" w:xAlign="right" w:y="1"/>
      <w:rPr>
        <w:rStyle w:val="Puslapionumeris"/>
      </w:rPr>
    </w:pPr>
    <w:r>
      <w:rPr>
        <w:rStyle w:val="Puslapionumeris"/>
      </w:rPr>
      <w:fldChar w:fldCharType="begin"/>
    </w:r>
    <w:r w:rsidR="001B526F">
      <w:rPr>
        <w:rStyle w:val="Puslapionumeris"/>
      </w:rPr>
      <w:instrText xml:space="preserve">PAGE  </w:instrText>
    </w:r>
    <w:r>
      <w:rPr>
        <w:rStyle w:val="Puslapionumeris"/>
      </w:rPr>
      <w:fldChar w:fldCharType="end"/>
    </w:r>
  </w:p>
  <w:p w14:paraId="52BEB4B4" w14:textId="77777777" w:rsidR="001B526F" w:rsidRDefault="001B526F">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33F94" w14:textId="77777777" w:rsidR="001B526F" w:rsidRDefault="001B526F">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8FB343C"/>
    <w:multiLevelType w:val="multilevel"/>
    <w:tmpl w:val="65BC4456"/>
    <w:lvl w:ilvl="0">
      <w:start w:val="1"/>
      <w:numFmt w:val="decimal"/>
      <w:lvlText w:val="%1."/>
      <w:lvlJc w:val="left"/>
      <w:pPr>
        <w:ind w:left="1353"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F606426"/>
    <w:multiLevelType w:val="hybridMultilevel"/>
    <w:tmpl w:val="D130DD12"/>
    <w:lvl w:ilvl="0" w:tplc="D8B649FC">
      <w:start w:val="1"/>
      <w:numFmt w:val="decimal"/>
      <w:lvlText w:val="%1."/>
      <w:lvlJc w:val="left"/>
      <w:pPr>
        <w:ind w:left="797" w:hanging="360"/>
      </w:pPr>
      <w:rPr>
        <w:rFonts w:hint="default"/>
      </w:rPr>
    </w:lvl>
    <w:lvl w:ilvl="1" w:tplc="04270019" w:tentative="1">
      <w:start w:val="1"/>
      <w:numFmt w:val="lowerLetter"/>
      <w:lvlText w:val="%2."/>
      <w:lvlJc w:val="left"/>
      <w:pPr>
        <w:ind w:left="1517" w:hanging="360"/>
      </w:pPr>
    </w:lvl>
    <w:lvl w:ilvl="2" w:tplc="0427001B" w:tentative="1">
      <w:start w:val="1"/>
      <w:numFmt w:val="lowerRoman"/>
      <w:lvlText w:val="%3."/>
      <w:lvlJc w:val="right"/>
      <w:pPr>
        <w:ind w:left="2237" w:hanging="180"/>
      </w:pPr>
    </w:lvl>
    <w:lvl w:ilvl="3" w:tplc="0427000F" w:tentative="1">
      <w:start w:val="1"/>
      <w:numFmt w:val="decimal"/>
      <w:lvlText w:val="%4."/>
      <w:lvlJc w:val="left"/>
      <w:pPr>
        <w:ind w:left="2957" w:hanging="360"/>
      </w:pPr>
    </w:lvl>
    <w:lvl w:ilvl="4" w:tplc="04270019" w:tentative="1">
      <w:start w:val="1"/>
      <w:numFmt w:val="lowerLetter"/>
      <w:lvlText w:val="%5."/>
      <w:lvlJc w:val="left"/>
      <w:pPr>
        <w:ind w:left="3677" w:hanging="360"/>
      </w:pPr>
    </w:lvl>
    <w:lvl w:ilvl="5" w:tplc="0427001B" w:tentative="1">
      <w:start w:val="1"/>
      <w:numFmt w:val="lowerRoman"/>
      <w:lvlText w:val="%6."/>
      <w:lvlJc w:val="right"/>
      <w:pPr>
        <w:ind w:left="4397" w:hanging="180"/>
      </w:pPr>
    </w:lvl>
    <w:lvl w:ilvl="6" w:tplc="0427000F" w:tentative="1">
      <w:start w:val="1"/>
      <w:numFmt w:val="decimal"/>
      <w:lvlText w:val="%7."/>
      <w:lvlJc w:val="left"/>
      <w:pPr>
        <w:ind w:left="5117" w:hanging="360"/>
      </w:pPr>
    </w:lvl>
    <w:lvl w:ilvl="7" w:tplc="04270019" w:tentative="1">
      <w:start w:val="1"/>
      <w:numFmt w:val="lowerLetter"/>
      <w:lvlText w:val="%8."/>
      <w:lvlJc w:val="left"/>
      <w:pPr>
        <w:ind w:left="5837" w:hanging="360"/>
      </w:pPr>
    </w:lvl>
    <w:lvl w:ilvl="8" w:tplc="0427001B" w:tentative="1">
      <w:start w:val="1"/>
      <w:numFmt w:val="lowerRoman"/>
      <w:lvlText w:val="%9."/>
      <w:lvlJc w:val="right"/>
      <w:pPr>
        <w:ind w:left="6557" w:hanging="180"/>
      </w:pPr>
    </w:lvl>
  </w:abstractNum>
  <w:abstractNum w:abstractNumId="3" w15:restartNumberingAfterBreak="0">
    <w:nsid w:val="2D2105BB"/>
    <w:multiLevelType w:val="hybridMultilevel"/>
    <w:tmpl w:val="8174B5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FF7965"/>
    <w:multiLevelType w:val="hybridMultilevel"/>
    <w:tmpl w:val="90209294"/>
    <w:lvl w:ilvl="0" w:tplc="659C72B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B4292A"/>
    <w:multiLevelType w:val="hybridMultilevel"/>
    <w:tmpl w:val="BC84C84C"/>
    <w:lvl w:ilvl="0" w:tplc="D3F86780">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4DE22AF1"/>
    <w:multiLevelType w:val="hybridMultilevel"/>
    <w:tmpl w:val="01301112"/>
    <w:lvl w:ilvl="0" w:tplc="C2420A0E">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540B7CE1"/>
    <w:multiLevelType w:val="hybridMultilevel"/>
    <w:tmpl w:val="EBFCD38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BB2692"/>
    <w:multiLevelType w:val="hybridMultilevel"/>
    <w:tmpl w:val="895C22C6"/>
    <w:lvl w:ilvl="0" w:tplc="817619B0">
      <w:start w:val="1"/>
      <w:numFmt w:val="decimal"/>
      <w:lvlText w:val="%1."/>
      <w:lvlJc w:val="left"/>
      <w:pPr>
        <w:tabs>
          <w:tab w:val="num" w:pos="1440"/>
        </w:tabs>
        <w:ind w:left="1440" w:hanging="360"/>
      </w:pPr>
      <w:rPr>
        <w:rFonts w:hint="default"/>
      </w:rPr>
    </w:lvl>
    <w:lvl w:ilvl="1" w:tplc="EBCC6E9A">
      <w:numFmt w:val="none"/>
      <w:lvlText w:val=""/>
      <w:lvlJc w:val="left"/>
      <w:pPr>
        <w:tabs>
          <w:tab w:val="num" w:pos="360"/>
        </w:tabs>
      </w:pPr>
    </w:lvl>
    <w:lvl w:ilvl="2" w:tplc="94F068D4">
      <w:numFmt w:val="none"/>
      <w:lvlText w:val=""/>
      <w:lvlJc w:val="left"/>
      <w:pPr>
        <w:tabs>
          <w:tab w:val="num" w:pos="360"/>
        </w:tabs>
      </w:pPr>
    </w:lvl>
    <w:lvl w:ilvl="3" w:tplc="FD4E66E8">
      <w:numFmt w:val="none"/>
      <w:lvlText w:val=""/>
      <w:lvlJc w:val="left"/>
      <w:pPr>
        <w:tabs>
          <w:tab w:val="num" w:pos="360"/>
        </w:tabs>
      </w:pPr>
    </w:lvl>
    <w:lvl w:ilvl="4" w:tplc="67B03A52">
      <w:numFmt w:val="none"/>
      <w:lvlText w:val=""/>
      <w:lvlJc w:val="left"/>
      <w:pPr>
        <w:tabs>
          <w:tab w:val="num" w:pos="360"/>
        </w:tabs>
      </w:pPr>
    </w:lvl>
    <w:lvl w:ilvl="5" w:tplc="D77EB352">
      <w:numFmt w:val="none"/>
      <w:lvlText w:val=""/>
      <w:lvlJc w:val="left"/>
      <w:pPr>
        <w:tabs>
          <w:tab w:val="num" w:pos="360"/>
        </w:tabs>
      </w:pPr>
    </w:lvl>
    <w:lvl w:ilvl="6" w:tplc="00307498">
      <w:numFmt w:val="none"/>
      <w:lvlText w:val=""/>
      <w:lvlJc w:val="left"/>
      <w:pPr>
        <w:tabs>
          <w:tab w:val="num" w:pos="360"/>
        </w:tabs>
      </w:pPr>
    </w:lvl>
    <w:lvl w:ilvl="7" w:tplc="6F40614C">
      <w:numFmt w:val="none"/>
      <w:lvlText w:val=""/>
      <w:lvlJc w:val="left"/>
      <w:pPr>
        <w:tabs>
          <w:tab w:val="num" w:pos="360"/>
        </w:tabs>
      </w:pPr>
    </w:lvl>
    <w:lvl w:ilvl="8" w:tplc="08B8D0B0">
      <w:numFmt w:val="none"/>
      <w:lvlText w:val=""/>
      <w:lvlJc w:val="left"/>
      <w:pPr>
        <w:tabs>
          <w:tab w:val="num" w:pos="360"/>
        </w:tabs>
      </w:pPr>
    </w:lvl>
  </w:abstractNum>
  <w:abstractNum w:abstractNumId="10" w15:restartNumberingAfterBreak="0">
    <w:nsid w:val="5A24537C"/>
    <w:multiLevelType w:val="hybridMultilevel"/>
    <w:tmpl w:val="166EE3BE"/>
    <w:lvl w:ilvl="0" w:tplc="986290C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5E330D7B"/>
    <w:multiLevelType w:val="hybridMultilevel"/>
    <w:tmpl w:val="91C0DC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19451B"/>
    <w:multiLevelType w:val="hybridMultilevel"/>
    <w:tmpl w:val="8D14BD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6" w15:restartNumberingAfterBreak="0">
    <w:nsid w:val="740A714B"/>
    <w:multiLevelType w:val="hybridMultilevel"/>
    <w:tmpl w:val="8AF69F78"/>
    <w:lvl w:ilvl="0" w:tplc="78E0921A">
      <w:start w:val="3"/>
      <w:numFmt w:val="decimal"/>
      <w:lvlText w:val="%1."/>
      <w:lvlJc w:val="left"/>
      <w:pPr>
        <w:ind w:left="1230" w:hanging="360"/>
      </w:pPr>
      <w:rPr>
        <w:rFonts w:hint="default"/>
      </w:rPr>
    </w:lvl>
    <w:lvl w:ilvl="1" w:tplc="04270019" w:tentative="1">
      <w:start w:val="1"/>
      <w:numFmt w:val="lowerLetter"/>
      <w:lvlText w:val="%2."/>
      <w:lvlJc w:val="left"/>
      <w:pPr>
        <w:ind w:left="1950" w:hanging="360"/>
      </w:pPr>
    </w:lvl>
    <w:lvl w:ilvl="2" w:tplc="0427001B" w:tentative="1">
      <w:start w:val="1"/>
      <w:numFmt w:val="lowerRoman"/>
      <w:lvlText w:val="%3."/>
      <w:lvlJc w:val="right"/>
      <w:pPr>
        <w:ind w:left="2670" w:hanging="180"/>
      </w:pPr>
    </w:lvl>
    <w:lvl w:ilvl="3" w:tplc="0427000F" w:tentative="1">
      <w:start w:val="1"/>
      <w:numFmt w:val="decimal"/>
      <w:lvlText w:val="%4."/>
      <w:lvlJc w:val="left"/>
      <w:pPr>
        <w:ind w:left="3390" w:hanging="360"/>
      </w:pPr>
    </w:lvl>
    <w:lvl w:ilvl="4" w:tplc="04270019" w:tentative="1">
      <w:start w:val="1"/>
      <w:numFmt w:val="lowerLetter"/>
      <w:lvlText w:val="%5."/>
      <w:lvlJc w:val="left"/>
      <w:pPr>
        <w:ind w:left="4110" w:hanging="360"/>
      </w:pPr>
    </w:lvl>
    <w:lvl w:ilvl="5" w:tplc="0427001B" w:tentative="1">
      <w:start w:val="1"/>
      <w:numFmt w:val="lowerRoman"/>
      <w:lvlText w:val="%6."/>
      <w:lvlJc w:val="right"/>
      <w:pPr>
        <w:ind w:left="4830" w:hanging="180"/>
      </w:pPr>
    </w:lvl>
    <w:lvl w:ilvl="6" w:tplc="0427000F" w:tentative="1">
      <w:start w:val="1"/>
      <w:numFmt w:val="decimal"/>
      <w:lvlText w:val="%7."/>
      <w:lvlJc w:val="left"/>
      <w:pPr>
        <w:ind w:left="5550" w:hanging="360"/>
      </w:pPr>
    </w:lvl>
    <w:lvl w:ilvl="7" w:tplc="04270019" w:tentative="1">
      <w:start w:val="1"/>
      <w:numFmt w:val="lowerLetter"/>
      <w:lvlText w:val="%8."/>
      <w:lvlJc w:val="left"/>
      <w:pPr>
        <w:ind w:left="6270" w:hanging="360"/>
      </w:pPr>
    </w:lvl>
    <w:lvl w:ilvl="8" w:tplc="0427001B" w:tentative="1">
      <w:start w:val="1"/>
      <w:numFmt w:val="lowerRoman"/>
      <w:lvlText w:val="%9."/>
      <w:lvlJc w:val="right"/>
      <w:pPr>
        <w:ind w:left="6990" w:hanging="180"/>
      </w:pPr>
    </w:lvl>
  </w:abstractNum>
  <w:abstractNum w:abstractNumId="17" w15:restartNumberingAfterBreak="0">
    <w:nsid w:val="741D3AB8"/>
    <w:multiLevelType w:val="hybridMultilevel"/>
    <w:tmpl w:val="86F298D6"/>
    <w:lvl w:ilvl="0" w:tplc="C0725CEC">
      <w:start w:val="1"/>
      <w:numFmt w:val="decimal"/>
      <w:lvlText w:val="%1."/>
      <w:lvlJc w:val="left"/>
      <w:pPr>
        <w:tabs>
          <w:tab w:val="num" w:pos="360"/>
        </w:tabs>
        <w:ind w:left="360" w:hanging="360"/>
      </w:pPr>
      <w:rPr>
        <w:b/>
      </w:rPr>
    </w:lvl>
    <w:lvl w:ilvl="1" w:tplc="04270019" w:tentative="1">
      <w:start w:val="1"/>
      <w:numFmt w:val="lowerLetter"/>
      <w:lvlText w:val="%2."/>
      <w:lvlJc w:val="left"/>
      <w:pPr>
        <w:tabs>
          <w:tab w:val="num" w:pos="1350"/>
        </w:tabs>
        <w:ind w:left="1350" w:hanging="360"/>
      </w:pPr>
    </w:lvl>
    <w:lvl w:ilvl="2" w:tplc="0427001B" w:tentative="1">
      <w:start w:val="1"/>
      <w:numFmt w:val="lowerRoman"/>
      <w:lvlText w:val="%3."/>
      <w:lvlJc w:val="right"/>
      <w:pPr>
        <w:tabs>
          <w:tab w:val="num" w:pos="2070"/>
        </w:tabs>
        <w:ind w:left="2070" w:hanging="180"/>
      </w:pPr>
    </w:lvl>
    <w:lvl w:ilvl="3" w:tplc="0427000F" w:tentative="1">
      <w:start w:val="1"/>
      <w:numFmt w:val="decimal"/>
      <w:lvlText w:val="%4."/>
      <w:lvlJc w:val="left"/>
      <w:pPr>
        <w:tabs>
          <w:tab w:val="num" w:pos="2790"/>
        </w:tabs>
        <w:ind w:left="2790" w:hanging="360"/>
      </w:pPr>
    </w:lvl>
    <w:lvl w:ilvl="4" w:tplc="04270019" w:tentative="1">
      <w:start w:val="1"/>
      <w:numFmt w:val="lowerLetter"/>
      <w:lvlText w:val="%5."/>
      <w:lvlJc w:val="left"/>
      <w:pPr>
        <w:tabs>
          <w:tab w:val="num" w:pos="3510"/>
        </w:tabs>
        <w:ind w:left="3510" w:hanging="360"/>
      </w:pPr>
    </w:lvl>
    <w:lvl w:ilvl="5" w:tplc="0427001B" w:tentative="1">
      <w:start w:val="1"/>
      <w:numFmt w:val="lowerRoman"/>
      <w:lvlText w:val="%6."/>
      <w:lvlJc w:val="right"/>
      <w:pPr>
        <w:tabs>
          <w:tab w:val="num" w:pos="4230"/>
        </w:tabs>
        <w:ind w:left="4230" w:hanging="180"/>
      </w:pPr>
    </w:lvl>
    <w:lvl w:ilvl="6" w:tplc="0427000F" w:tentative="1">
      <w:start w:val="1"/>
      <w:numFmt w:val="decimal"/>
      <w:lvlText w:val="%7."/>
      <w:lvlJc w:val="left"/>
      <w:pPr>
        <w:tabs>
          <w:tab w:val="num" w:pos="4950"/>
        </w:tabs>
        <w:ind w:left="4950" w:hanging="360"/>
      </w:pPr>
    </w:lvl>
    <w:lvl w:ilvl="7" w:tplc="04270019" w:tentative="1">
      <w:start w:val="1"/>
      <w:numFmt w:val="lowerLetter"/>
      <w:lvlText w:val="%8."/>
      <w:lvlJc w:val="left"/>
      <w:pPr>
        <w:tabs>
          <w:tab w:val="num" w:pos="5670"/>
        </w:tabs>
        <w:ind w:left="5670" w:hanging="360"/>
      </w:pPr>
    </w:lvl>
    <w:lvl w:ilvl="8" w:tplc="0427001B" w:tentative="1">
      <w:start w:val="1"/>
      <w:numFmt w:val="lowerRoman"/>
      <w:lvlText w:val="%9."/>
      <w:lvlJc w:val="right"/>
      <w:pPr>
        <w:tabs>
          <w:tab w:val="num" w:pos="6390"/>
        </w:tabs>
        <w:ind w:left="6390" w:hanging="180"/>
      </w:pPr>
    </w:lvl>
  </w:abstractNum>
  <w:abstractNum w:abstractNumId="18" w15:restartNumberingAfterBreak="0">
    <w:nsid w:val="7A6B2054"/>
    <w:multiLevelType w:val="multilevel"/>
    <w:tmpl w:val="65BC44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15"/>
  </w:num>
  <w:num w:numId="2">
    <w:abstractNumId w:val="0"/>
  </w:num>
  <w:num w:numId="3">
    <w:abstractNumId w:val="9"/>
  </w:num>
  <w:num w:numId="4">
    <w:abstractNumId w:val="1"/>
  </w:num>
  <w:num w:numId="5">
    <w:abstractNumId w:val="5"/>
  </w:num>
  <w:num w:numId="6">
    <w:abstractNumId w:val="14"/>
  </w:num>
  <w:num w:numId="7">
    <w:abstractNumId w:val="17"/>
  </w:num>
  <w:num w:numId="8">
    <w:abstractNumId w:val="3"/>
  </w:num>
  <w:num w:numId="9">
    <w:abstractNumId w:val="11"/>
  </w:num>
  <w:num w:numId="10">
    <w:abstractNumId w:val="6"/>
  </w:num>
  <w:num w:numId="11">
    <w:abstractNumId w:val="2"/>
  </w:num>
  <w:num w:numId="12">
    <w:abstractNumId w:val="8"/>
  </w:num>
  <w:num w:numId="13">
    <w:abstractNumId w:val="18"/>
  </w:num>
  <w:num w:numId="14">
    <w:abstractNumId w:val="13"/>
  </w:num>
  <w:num w:numId="15">
    <w:abstractNumId w:val="16"/>
  </w:num>
  <w:num w:numId="16">
    <w:abstractNumId w:val="12"/>
  </w:num>
  <w:num w:numId="17">
    <w:abstractNumId w:val="4"/>
  </w:num>
  <w:num w:numId="18">
    <w:abstractNumId w:val="1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F60"/>
    <w:rsid w:val="000021E8"/>
    <w:rsid w:val="000061A1"/>
    <w:rsid w:val="0000639A"/>
    <w:rsid w:val="0000645E"/>
    <w:rsid w:val="00011CAF"/>
    <w:rsid w:val="0001227C"/>
    <w:rsid w:val="00013773"/>
    <w:rsid w:val="000145A0"/>
    <w:rsid w:val="0002148B"/>
    <w:rsid w:val="00022FE0"/>
    <w:rsid w:val="00030B46"/>
    <w:rsid w:val="00031E03"/>
    <w:rsid w:val="00033D5A"/>
    <w:rsid w:val="00035DFC"/>
    <w:rsid w:val="0004193F"/>
    <w:rsid w:val="00042F4F"/>
    <w:rsid w:val="00045F49"/>
    <w:rsid w:val="00050135"/>
    <w:rsid w:val="00056898"/>
    <w:rsid w:val="00060364"/>
    <w:rsid w:val="00062587"/>
    <w:rsid w:val="00063FC4"/>
    <w:rsid w:val="000731DF"/>
    <w:rsid w:val="00076544"/>
    <w:rsid w:val="00082DD5"/>
    <w:rsid w:val="00086C68"/>
    <w:rsid w:val="0009103F"/>
    <w:rsid w:val="000A20A0"/>
    <w:rsid w:val="000B4D6A"/>
    <w:rsid w:val="000B6DC3"/>
    <w:rsid w:val="000C1A8D"/>
    <w:rsid w:val="000C3E82"/>
    <w:rsid w:val="000C51F4"/>
    <w:rsid w:val="000C68D5"/>
    <w:rsid w:val="000D0599"/>
    <w:rsid w:val="000D1BB3"/>
    <w:rsid w:val="000D3930"/>
    <w:rsid w:val="000D5FE6"/>
    <w:rsid w:val="000E7C64"/>
    <w:rsid w:val="000E7FBA"/>
    <w:rsid w:val="000F0436"/>
    <w:rsid w:val="000F5177"/>
    <w:rsid w:val="00104961"/>
    <w:rsid w:val="00104968"/>
    <w:rsid w:val="0010519B"/>
    <w:rsid w:val="001144A6"/>
    <w:rsid w:val="001209CE"/>
    <w:rsid w:val="00121ACB"/>
    <w:rsid w:val="00122039"/>
    <w:rsid w:val="001316B7"/>
    <w:rsid w:val="001328E4"/>
    <w:rsid w:val="001337C1"/>
    <w:rsid w:val="001375E3"/>
    <w:rsid w:val="00147B0A"/>
    <w:rsid w:val="00153BA8"/>
    <w:rsid w:val="00153C0B"/>
    <w:rsid w:val="00155682"/>
    <w:rsid w:val="001567CB"/>
    <w:rsid w:val="00175A79"/>
    <w:rsid w:val="00181797"/>
    <w:rsid w:val="001827D9"/>
    <w:rsid w:val="00184B50"/>
    <w:rsid w:val="0018686E"/>
    <w:rsid w:val="0019412F"/>
    <w:rsid w:val="001974A0"/>
    <w:rsid w:val="00197E08"/>
    <w:rsid w:val="001A1D6C"/>
    <w:rsid w:val="001A6682"/>
    <w:rsid w:val="001B526F"/>
    <w:rsid w:val="001B7573"/>
    <w:rsid w:val="001B7F3F"/>
    <w:rsid w:val="001C657A"/>
    <w:rsid w:val="001D05EB"/>
    <w:rsid w:val="001D4FE8"/>
    <w:rsid w:val="001D55E9"/>
    <w:rsid w:val="001E37AF"/>
    <w:rsid w:val="001E6706"/>
    <w:rsid w:val="001F21CF"/>
    <w:rsid w:val="00205B08"/>
    <w:rsid w:val="0020746A"/>
    <w:rsid w:val="0021210C"/>
    <w:rsid w:val="002131F3"/>
    <w:rsid w:val="00214048"/>
    <w:rsid w:val="002156CC"/>
    <w:rsid w:val="0021570B"/>
    <w:rsid w:val="00215838"/>
    <w:rsid w:val="00223D18"/>
    <w:rsid w:val="00226988"/>
    <w:rsid w:val="00230792"/>
    <w:rsid w:val="00230879"/>
    <w:rsid w:val="00230F05"/>
    <w:rsid w:val="00231FDA"/>
    <w:rsid w:val="002325B5"/>
    <w:rsid w:val="00235ED5"/>
    <w:rsid w:val="00237067"/>
    <w:rsid w:val="00237D07"/>
    <w:rsid w:val="002403D8"/>
    <w:rsid w:val="00242C5F"/>
    <w:rsid w:val="00243DEE"/>
    <w:rsid w:val="00257676"/>
    <w:rsid w:val="00266467"/>
    <w:rsid w:val="00271792"/>
    <w:rsid w:val="00272670"/>
    <w:rsid w:val="00272A21"/>
    <w:rsid w:val="0027545A"/>
    <w:rsid w:val="00277FAB"/>
    <w:rsid w:val="00290B9C"/>
    <w:rsid w:val="0029126A"/>
    <w:rsid w:val="00291DF5"/>
    <w:rsid w:val="00293DFE"/>
    <w:rsid w:val="002947B2"/>
    <w:rsid w:val="00295711"/>
    <w:rsid w:val="00296E11"/>
    <w:rsid w:val="002A1474"/>
    <w:rsid w:val="002A43EC"/>
    <w:rsid w:val="002B7C80"/>
    <w:rsid w:val="002C0283"/>
    <w:rsid w:val="002D1330"/>
    <w:rsid w:val="002E3725"/>
    <w:rsid w:val="002F336F"/>
    <w:rsid w:val="002F35C8"/>
    <w:rsid w:val="002F489D"/>
    <w:rsid w:val="002F5F21"/>
    <w:rsid w:val="003025ED"/>
    <w:rsid w:val="00302966"/>
    <w:rsid w:val="00303A86"/>
    <w:rsid w:val="00303FBD"/>
    <w:rsid w:val="00305402"/>
    <w:rsid w:val="0030701C"/>
    <w:rsid w:val="00312B9B"/>
    <w:rsid w:val="00312D95"/>
    <w:rsid w:val="003147F8"/>
    <w:rsid w:val="00314AF1"/>
    <w:rsid w:val="00317E8F"/>
    <w:rsid w:val="003208E6"/>
    <w:rsid w:val="003212D8"/>
    <w:rsid w:val="00321E65"/>
    <w:rsid w:val="00324D82"/>
    <w:rsid w:val="003258E0"/>
    <w:rsid w:val="00330925"/>
    <w:rsid w:val="00330D5D"/>
    <w:rsid w:val="00332CF4"/>
    <w:rsid w:val="00333AAC"/>
    <w:rsid w:val="00333EBA"/>
    <w:rsid w:val="003370D4"/>
    <w:rsid w:val="003377AE"/>
    <w:rsid w:val="003436F1"/>
    <w:rsid w:val="00344F13"/>
    <w:rsid w:val="0034594E"/>
    <w:rsid w:val="00357BF2"/>
    <w:rsid w:val="00365FD0"/>
    <w:rsid w:val="0037346C"/>
    <w:rsid w:val="0038129C"/>
    <w:rsid w:val="0038337F"/>
    <w:rsid w:val="00391DFD"/>
    <w:rsid w:val="00392CD6"/>
    <w:rsid w:val="0039391B"/>
    <w:rsid w:val="003973F2"/>
    <w:rsid w:val="003A2057"/>
    <w:rsid w:val="003A61E2"/>
    <w:rsid w:val="003A7CC3"/>
    <w:rsid w:val="003B0414"/>
    <w:rsid w:val="003B2DEB"/>
    <w:rsid w:val="003C0116"/>
    <w:rsid w:val="003C2992"/>
    <w:rsid w:val="003C36D9"/>
    <w:rsid w:val="003C443E"/>
    <w:rsid w:val="003D1560"/>
    <w:rsid w:val="003E0353"/>
    <w:rsid w:val="003E04B8"/>
    <w:rsid w:val="003F1193"/>
    <w:rsid w:val="003F1824"/>
    <w:rsid w:val="003F257D"/>
    <w:rsid w:val="003F678A"/>
    <w:rsid w:val="003F772D"/>
    <w:rsid w:val="004063E4"/>
    <w:rsid w:val="004078B3"/>
    <w:rsid w:val="00407F54"/>
    <w:rsid w:val="00413B8F"/>
    <w:rsid w:val="00414B31"/>
    <w:rsid w:val="0041694F"/>
    <w:rsid w:val="004219EE"/>
    <w:rsid w:val="004230F2"/>
    <w:rsid w:val="00423562"/>
    <w:rsid w:val="00435208"/>
    <w:rsid w:val="0044309C"/>
    <w:rsid w:val="004506C5"/>
    <w:rsid w:val="00461336"/>
    <w:rsid w:val="004632E0"/>
    <w:rsid w:val="00464FA4"/>
    <w:rsid w:val="00465C13"/>
    <w:rsid w:val="004706E1"/>
    <w:rsid w:val="00475D26"/>
    <w:rsid w:val="00477D18"/>
    <w:rsid w:val="00480742"/>
    <w:rsid w:val="00481F1A"/>
    <w:rsid w:val="00482E5C"/>
    <w:rsid w:val="00482F52"/>
    <w:rsid w:val="0048375E"/>
    <w:rsid w:val="00486E31"/>
    <w:rsid w:val="004874AD"/>
    <w:rsid w:val="0049031C"/>
    <w:rsid w:val="004978BD"/>
    <w:rsid w:val="004978E3"/>
    <w:rsid w:val="004A0B21"/>
    <w:rsid w:val="004A1232"/>
    <w:rsid w:val="004A21A3"/>
    <w:rsid w:val="004A3924"/>
    <w:rsid w:val="004A518A"/>
    <w:rsid w:val="004A766A"/>
    <w:rsid w:val="004B1413"/>
    <w:rsid w:val="004B1CEB"/>
    <w:rsid w:val="004B6381"/>
    <w:rsid w:val="004C05C2"/>
    <w:rsid w:val="004C3D4E"/>
    <w:rsid w:val="004C6AB1"/>
    <w:rsid w:val="004C77C4"/>
    <w:rsid w:val="004D35A9"/>
    <w:rsid w:val="004D6BF8"/>
    <w:rsid w:val="004D784A"/>
    <w:rsid w:val="004E0BA3"/>
    <w:rsid w:val="004E0F66"/>
    <w:rsid w:val="004E30E8"/>
    <w:rsid w:val="004E3E1E"/>
    <w:rsid w:val="004E44E8"/>
    <w:rsid w:val="004E482C"/>
    <w:rsid w:val="004E5037"/>
    <w:rsid w:val="004E7E2C"/>
    <w:rsid w:val="0052070A"/>
    <w:rsid w:val="00520D9E"/>
    <w:rsid w:val="00523DC6"/>
    <w:rsid w:val="00525372"/>
    <w:rsid w:val="00527546"/>
    <w:rsid w:val="00533947"/>
    <w:rsid w:val="00534170"/>
    <w:rsid w:val="00536B94"/>
    <w:rsid w:val="005425DF"/>
    <w:rsid w:val="00546150"/>
    <w:rsid w:val="00555FAE"/>
    <w:rsid w:val="00560C9A"/>
    <w:rsid w:val="00566F21"/>
    <w:rsid w:val="0056737D"/>
    <w:rsid w:val="005726D5"/>
    <w:rsid w:val="0057489D"/>
    <w:rsid w:val="0057522A"/>
    <w:rsid w:val="00584D86"/>
    <w:rsid w:val="005B27F4"/>
    <w:rsid w:val="005B3883"/>
    <w:rsid w:val="005C2F63"/>
    <w:rsid w:val="005C4846"/>
    <w:rsid w:val="005D0F43"/>
    <w:rsid w:val="005D647E"/>
    <w:rsid w:val="005F3534"/>
    <w:rsid w:val="005F409D"/>
    <w:rsid w:val="005F72BF"/>
    <w:rsid w:val="0060217D"/>
    <w:rsid w:val="006070B1"/>
    <w:rsid w:val="006117A0"/>
    <w:rsid w:val="00622414"/>
    <w:rsid w:val="00630803"/>
    <w:rsid w:val="006325A5"/>
    <w:rsid w:val="0064289B"/>
    <w:rsid w:val="00646311"/>
    <w:rsid w:val="0064792E"/>
    <w:rsid w:val="00651547"/>
    <w:rsid w:val="006518B3"/>
    <w:rsid w:val="0065337F"/>
    <w:rsid w:val="006558C1"/>
    <w:rsid w:val="0066147B"/>
    <w:rsid w:val="00663E59"/>
    <w:rsid w:val="00664EDA"/>
    <w:rsid w:val="006665CC"/>
    <w:rsid w:val="00667F14"/>
    <w:rsid w:val="00673575"/>
    <w:rsid w:val="00681774"/>
    <w:rsid w:val="00683390"/>
    <w:rsid w:val="00683E4D"/>
    <w:rsid w:val="00685239"/>
    <w:rsid w:val="006912FF"/>
    <w:rsid w:val="00692D61"/>
    <w:rsid w:val="00692E8B"/>
    <w:rsid w:val="00696A9B"/>
    <w:rsid w:val="006A242A"/>
    <w:rsid w:val="006A5B10"/>
    <w:rsid w:val="006B047C"/>
    <w:rsid w:val="006B1C8C"/>
    <w:rsid w:val="006B33D6"/>
    <w:rsid w:val="006B36D9"/>
    <w:rsid w:val="006B5C45"/>
    <w:rsid w:val="006B63E7"/>
    <w:rsid w:val="006B788A"/>
    <w:rsid w:val="006C30DF"/>
    <w:rsid w:val="006C5F00"/>
    <w:rsid w:val="006C6895"/>
    <w:rsid w:val="006C7012"/>
    <w:rsid w:val="006D0EE6"/>
    <w:rsid w:val="006D128D"/>
    <w:rsid w:val="006D2B01"/>
    <w:rsid w:val="006D3BAC"/>
    <w:rsid w:val="006D7468"/>
    <w:rsid w:val="006E3A7A"/>
    <w:rsid w:val="006F245B"/>
    <w:rsid w:val="00700B11"/>
    <w:rsid w:val="007032BF"/>
    <w:rsid w:val="00704609"/>
    <w:rsid w:val="00706812"/>
    <w:rsid w:val="007215A4"/>
    <w:rsid w:val="0073746D"/>
    <w:rsid w:val="00741D26"/>
    <w:rsid w:val="00741F6B"/>
    <w:rsid w:val="0074311D"/>
    <w:rsid w:val="00745B82"/>
    <w:rsid w:val="00747747"/>
    <w:rsid w:val="007529A6"/>
    <w:rsid w:val="007650E1"/>
    <w:rsid w:val="00766DA4"/>
    <w:rsid w:val="0077131A"/>
    <w:rsid w:val="00775B89"/>
    <w:rsid w:val="007761A0"/>
    <w:rsid w:val="00776927"/>
    <w:rsid w:val="007808C3"/>
    <w:rsid w:val="00795797"/>
    <w:rsid w:val="007A5C90"/>
    <w:rsid w:val="007A79EB"/>
    <w:rsid w:val="007B1B81"/>
    <w:rsid w:val="007B6A60"/>
    <w:rsid w:val="007C12BD"/>
    <w:rsid w:val="007C4447"/>
    <w:rsid w:val="007C7847"/>
    <w:rsid w:val="007D3F4D"/>
    <w:rsid w:val="007D6AED"/>
    <w:rsid w:val="007E233D"/>
    <w:rsid w:val="007F0142"/>
    <w:rsid w:val="007F148B"/>
    <w:rsid w:val="007F362A"/>
    <w:rsid w:val="008010FF"/>
    <w:rsid w:val="0081396B"/>
    <w:rsid w:val="0081434C"/>
    <w:rsid w:val="00825551"/>
    <w:rsid w:val="00826875"/>
    <w:rsid w:val="00830B4E"/>
    <w:rsid w:val="00831CA2"/>
    <w:rsid w:val="00834189"/>
    <w:rsid w:val="0085395B"/>
    <w:rsid w:val="00861982"/>
    <w:rsid w:val="00880A01"/>
    <w:rsid w:val="00894D73"/>
    <w:rsid w:val="008A3530"/>
    <w:rsid w:val="008A4DFF"/>
    <w:rsid w:val="008B4A81"/>
    <w:rsid w:val="008B6EA9"/>
    <w:rsid w:val="008B7649"/>
    <w:rsid w:val="008C59C7"/>
    <w:rsid w:val="008E2D89"/>
    <w:rsid w:val="008F00B7"/>
    <w:rsid w:val="008F3705"/>
    <w:rsid w:val="008F38B8"/>
    <w:rsid w:val="008F5F6E"/>
    <w:rsid w:val="008F6920"/>
    <w:rsid w:val="008F77F0"/>
    <w:rsid w:val="00901FEC"/>
    <w:rsid w:val="009030FB"/>
    <w:rsid w:val="00904AC7"/>
    <w:rsid w:val="00913839"/>
    <w:rsid w:val="00914DFD"/>
    <w:rsid w:val="00916F73"/>
    <w:rsid w:val="009239A2"/>
    <w:rsid w:val="00924A83"/>
    <w:rsid w:val="00930CFF"/>
    <w:rsid w:val="00930F68"/>
    <w:rsid w:val="00934CFE"/>
    <w:rsid w:val="00937150"/>
    <w:rsid w:val="00944CE3"/>
    <w:rsid w:val="00946089"/>
    <w:rsid w:val="00966AF7"/>
    <w:rsid w:val="00966FBF"/>
    <w:rsid w:val="00971B65"/>
    <w:rsid w:val="00972569"/>
    <w:rsid w:val="009911D9"/>
    <w:rsid w:val="00996895"/>
    <w:rsid w:val="009A031E"/>
    <w:rsid w:val="009B11A1"/>
    <w:rsid w:val="009B1C92"/>
    <w:rsid w:val="009C065C"/>
    <w:rsid w:val="009C2FF2"/>
    <w:rsid w:val="009C6E48"/>
    <w:rsid w:val="009C6F55"/>
    <w:rsid w:val="009C73FF"/>
    <w:rsid w:val="009D2C80"/>
    <w:rsid w:val="009D2F50"/>
    <w:rsid w:val="009D7CC3"/>
    <w:rsid w:val="009E039D"/>
    <w:rsid w:val="009E1F64"/>
    <w:rsid w:val="009E3712"/>
    <w:rsid w:val="009F765A"/>
    <w:rsid w:val="00A03460"/>
    <w:rsid w:val="00A06FA9"/>
    <w:rsid w:val="00A073B2"/>
    <w:rsid w:val="00A122B3"/>
    <w:rsid w:val="00A205E2"/>
    <w:rsid w:val="00A224C4"/>
    <w:rsid w:val="00A27C6B"/>
    <w:rsid w:val="00A315D9"/>
    <w:rsid w:val="00A52EC3"/>
    <w:rsid w:val="00A54323"/>
    <w:rsid w:val="00A55264"/>
    <w:rsid w:val="00A56F28"/>
    <w:rsid w:val="00A60B26"/>
    <w:rsid w:val="00A6188E"/>
    <w:rsid w:val="00A64118"/>
    <w:rsid w:val="00A70301"/>
    <w:rsid w:val="00A71057"/>
    <w:rsid w:val="00A76D04"/>
    <w:rsid w:val="00A949BF"/>
    <w:rsid w:val="00A97FA8"/>
    <w:rsid w:val="00AA0A29"/>
    <w:rsid w:val="00AA3485"/>
    <w:rsid w:val="00AB180A"/>
    <w:rsid w:val="00AB2590"/>
    <w:rsid w:val="00AB4285"/>
    <w:rsid w:val="00AC0A03"/>
    <w:rsid w:val="00AC4D4D"/>
    <w:rsid w:val="00AC6F9B"/>
    <w:rsid w:val="00AD1188"/>
    <w:rsid w:val="00AD3B10"/>
    <w:rsid w:val="00AD46B9"/>
    <w:rsid w:val="00AD5FD9"/>
    <w:rsid w:val="00AE3BF0"/>
    <w:rsid w:val="00AF66A7"/>
    <w:rsid w:val="00B026CB"/>
    <w:rsid w:val="00B03052"/>
    <w:rsid w:val="00B037AA"/>
    <w:rsid w:val="00B03EA5"/>
    <w:rsid w:val="00B03EF3"/>
    <w:rsid w:val="00B0717D"/>
    <w:rsid w:val="00B07487"/>
    <w:rsid w:val="00B10C81"/>
    <w:rsid w:val="00B17F06"/>
    <w:rsid w:val="00B22354"/>
    <w:rsid w:val="00B26F60"/>
    <w:rsid w:val="00B32912"/>
    <w:rsid w:val="00B34C9E"/>
    <w:rsid w:val="00B455D9"/>
    <w:rsid w:val="00B50A91"/>
    <w:rsid w:val="00B51792"/>
    <w:rsid w:val="00B56638"/>
    <w:rsid w:val="00B620F6"/>
    <w:rsid w:val="00B66CFE"/>
    <w:rsid w:val="00B6740A"/>
    <w:rsid w:val="00B755FA"/>
    <w:rsid w:val="00B75978"/>
    <w:rsid w:val="00B75B55"/>
    <w:rsid w:val="00B868CD"/>
    <w:rsid w:val="00B912CF"/>
    <w:rsid w:val="00B92186"/>
    <w:rsid w:val="00B923F2"/>
    <w:rsid w:val="00B965ED"/>
    <w:rsid w:val="00BA0113"/>
    <w:rsid w:val="00BA16A6"/>
    <w:rsid w:val="00BC76C4"/>
    <w:rsid w:val="00BD144D"/>
    <w:rsid w:val="00BD2C63"/>
    <w:rsid w:val="00BD42BC"/>
    <w:rsid w:val="00BD56DD"/>
    <w:rsid w:val="00BE1C1A"/>
    <w:rsid w:val="00BE2DC4"/>
    <w:rsid w:val="00BE535B"/>
    <w:rsid w:val="00BE5417"/>
    <w:rsid w:val="00BF3FF1"/>
    <w:rsid w:val="00BF4234"/>
    <w:rsid w:val="00BF531E"/>
    <w:rsid w:val="00BF5AE7"/>
    <w:rsid w:val="00C0231F"/>
    <w:rsid w:val="00C0544F"/>
    <w:rsid w:val="00C07141"/>
    <w:rsid w:val="00C128D7"/>
    <w:rsid w:val="00C176BD"/>
    <w:rsid w:val="00C204AD"/>
    <w:rsid w:val="00C329A7"/>
    <w:rsid w:val="00C331A5"/>
    <w:rsid w:val="00C368CE"/>
    <w:rsid w:val="00C40282"/>
    <w:rsid w:val="00C40609"/>
    <w:rsid w:val="00C42CAB"/>
    <w:rsid w:val="00C43985"/>
    <w:rsid w:val="00C50A36"/>
    <w:rsid w:val="00C51EAC"/>
    <w:rsid w:val="00C5215E"/>
    <w:rsid w:val="00C572F5"/>
    <w:rsid w:val="00C577ED"/>
    <w:rsid w:val="00C64F2B"/>
    <w:rsid w:val="00C67CBB"/>
    <w:rsid w:val="00C73CA6"/>
    <w:rsid w:val="00C75DB6"/>
    <w:rsid w:val="00C84ACF"/>
    <w:rsid w:val="00C86781"/>
    <w:rsid w:val="00C91710"/>
    <w:rsid w:val="00C92C25"/>
    <w:rsid w:val="00C94BCE"/>
    <w:rsid w:val="00CA11F6"/>
    <w:rsid w:val="00CA1CA8"/>
    <w:rsid w:val="00CA34D6"/>
    <w:rsid w:val="00CA464A"/>
    <w:rsid w:val="00CA5C16"/>
    <w:rsid w:val="00CB0DF7"/>
    <w:rsid w:val="00CB17E6"/>
    <w:rsid w:val="00CC2F27"/>
    <w:rsid w:val="00CD2E00"/>
    <w:rsid w:val="00CD48E5"/>
    <w:rsid w:val="00CD4E23"/>
    <w:rsid w:val="00CD6257"/>
    <w:rsid w:val="00CD7C28"/>
    <w:rsid w:val="00CE1933"/>
    <w:rsid w:val="00CE1969"/>
    <w:rsid w:val="00CE1974"/>
    <w:rsid w:val="00CE350D"/>
    <w:rsid w:val="00CF1255"/>
    <w:rsid w:val="00CF1986"/>
    <w:rsid w:val="00CF4B99"/>
    <w:rsid w:val="00D004A7"/>
    <w:rsid w:val="00D00C15"/>
    <w:rsid w:val="00D05E97"/>
    <w:rsid w:val="00D10A40"/>
    <w:rsid w:val="00D10D33"/>
    <w:rsid w:val="00D1438E"/>
    <w:rsid w:val="00D248FA"/>
    <w:rsid w:val="00D24974"/>
    <w:rsid w:val="00D260A4"/>
    <w:rsid w:val="00D27501"/>
    <w:rsid w:val="00D31124"/>
    <w:rsid w:val="00D45ECF"/>
    <w:rsid w:val="00D53FA3"/>
    <w:rsid w:val="00D54257"/>
    <w:rsid w:val="00D56A4A"/>
    <w:rsid w:val="00D56ABC"/>
    <w:rsid w:val="00D576ED"/>
    <w:rsid w:val="00D60491"/>
    <w:rsid w:val="00D6159F"/>
    <w:rsid w:val="00D61EAA"/>
    <w:rsid w:val="00D622DE"/>
    <w:rsid w:val="00D62C19"/>
    <w:rsid w:val="00D63F29"/>
    <w:rsid w:val="00D64274"/>
    <w:rsid w:val="00D64456"/>
    <w:rsid w:val="00D7180D"/>
    <w:rsid w:val="00D71882"/>
    <w:rsid w:val="00D801CD"/>
    <w:rsid w:val="00D83600"/>
    <w:rsid w:val="00D860C5"/>
    <w:rsid w:val="00D962D5"/>
    <w:rsid w:val="00DA3572"/>
    <w:rsid w:val="00DA7CF2"/>
    <w:rsid w:val="00DB0DEC"/>
    <w:rsid w:val="00DB124A"/>
    <w:rsid w:val="00DB3D93"/>
    <w:rsid w:val="00DC585F"/>
    <w:rsid w:val="00DC7654"/>
    <w:rsid w:val="00DD7EE6"/>
    <w:rsid w:val="00DE0AB9"/>
    <w:rsid w:val="00DE33DF"/>
    <w:rsid w:val="00DE3A77"/>
    <w:rsid w:val="00DE6E5B"/>
    <w:rsid w:val="00DF3358"/>
    <w:rsid w:val="00DF49F6"/>
    <w:rsid w:val="00DF7A49"/>
    <w:rsid w:val="00E008EF"/>
    <w:rsid w:val="00E009D0"/>
    <w:rsid w:val="00E00F86"/>
    <w:rsid w:val="00E1324A"/>
    <w:rsid w:val="00E1568E"/>
    <w:rsid w:val="00E163A6"/>
    <w:rsid w:val="00E22D03"/>
    <w:rsid w:val="00E23B70"/>
    <w:rsid w:val="00E24DA0"/>
    <w:rsid w:val="00E31951"/>
    <w:rsid w:val="00E43D91"/>
    <w:rsid w:val="00E44974"/>
    <w:rsid w:val="00E4563F"/>
    <w:rsid w:val="00E4648A"/>
    <w:rsid w:val="00E46F2F"/>
    <w:rsid w:val="00E5703D"/>
    <w:rsid w:val="00E67034"/>
    <w:rsid w:val="00E736E0"/>
    <w:rsid w:val="00E73994"/>
    <w:rsid w:val="00E77BAB"/>
    <w:rsid w:val="00E80679"/>
    <w:rsid w:val="00E81DC0"/>
    <w:rsid w:val="00E83CD9"/>
    <w:rsid w:val="00E8473A"/>
    <w:rsid w:val="00E94CDD"/>
    <w:rsid w:val="00EA07D4"/>
    <w:rsid w:val="00EA0E5D"/>
    <w:rsid w:val="00EA1299"/>
    <w:rsid w:val="00EA357A"/>
    <w:rsid w:val="00EA5366"/>
    <w:rsid w:val="00EB2917"/>
    <w:rsid w:val="00EB3051"/>
    <w:rsid w:val="00EB7B91"/>
    <w:rsid w:val="00EC4F90"/>
    <w:rsid w:val="00EC556C"/>
    <w:rsid w:val="00ED302B"/>
    <w:rsid w:val="00ED37EF"/>
    <w:rsid w:val="00EE099C"/>
    <w:rsid w:val="00EE67BD"/>
    <w:rsid w:val="00EF4D26"/>
    <w:rsid w:val="00F004FE"/>
    <w:rsid w:val="00F07451"/>
    <w:rsid w:val="00F150F9"/>
    <w:rsid w:val="00F16577"/>
    <w:rsid w:val="00F17A11"/>
    <w:rsid w:val="00F205B6"/>
    <w:rsid w:val="00F333B4"/>
    <w:rsid w:val="00F4482D"/>
    <w:rsid w:val="00F47058"/>
    <w:rsid w:val="00F51ACD"/>
    <w:rsid w:val="00F61960"/>
    <w:rsid w:val="00F64967"/>
    <w:rsid w:val="00F70AC8"/>
    <w:rsid w:val="00F70F3B"/>
    <w:rsid w:val="00F7304D"/>
    <w:rsid w:val="00F75092"/>
    <w:rsid w:val="00F75345"/>
    <w:rsid w:val="00F763F8"/>
    <w:rsid w:val="00F7662E"/>
    <w:rsid w:val="00F76F05"/>
    <w:rsid w:val="00F8305B"/>
    <w:rsid w:val="00F90645"/>
    <w:rsid w:val="00FA4B04"/>
    <w:rsid w:val="00FB201F"/>
    <w:rsid w:val="00FB3E0F"/>
    <w:rsid w:val="00FC0D85"/>
    <w:rsid w:val="00FC70A2"/>
    <w:rsid w:val="00FD0E1A"/>
    <w:rsid w:val="00FD4CEA"/>
    <w:rsid w:val="00FD4E3A"/>
    <w:rsid w:val="00FE1921"/>
    <w:rsid w:val="00FE2B6B"/>
    <w:rsid w:val="00FE687A"/>
    <w:rsid w:val="00FF6C4A"/>
    <w:rsid w:val="00FF73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B697"/>
  <w15:docId w15:val="{74DE4F6E-D334-41EF-861E-0CDB40859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A03460"/>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uiPriority w:val="99"/>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uiPriority w:val="99"/>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5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B26F60"/>
    <w:pPr>
      <w:ind w:firstLine="1080"/>
    </w:pPr>
    <w:rPr>
      <w:lang w:val="en-GB"/>
    </w:rPr>
  </w:style>
  <w:style w:type="character" w:customStyle="1" w:styleId="PagrindiniotekstotraukaDiagrama">
    <w:name w:val="Pagrindinio teksto įtrauka Diagrama"/>
    <w:link w:val="Pagrindiniotekstotrauka"/>
    <w:rsid w:val="00B26F60"/>
    <w:rPr>
      <w:sz w:val="24"/>
      <w:szCs w:val="24"/>
      <w:lang w:val="en-GB" w:eastAsia="en-US"/>
    </w:rPr>
  </w:style>
  <w:style w:type="paragraph" w:styleId="Pagrindiniotekstotrauka2">
    <w:name w:val="Body Text Indent 2"/>
    <w:basedOn w:val="prastasis"/>
    <w:link w:val="Pagrindiniotekstotrauka2Diagrama"/>
    <w:rsid w:val="00A03460"/>
    <w:pPr>
      <w:spacing w:after="120" w:line="480" w:lineRule="auto"/>
      <w:ind w:left="283"/>
    </w:pPr>
  </w:style>
  <w:style w:type="character" w:customStyle="1" w:styleId="Pagrindiniotekstotrauka2Diagrama">
    <w:name w:val="Pagrindinio teksto įtrauka 2 Diagrama"/>
    <w:link w:val="Pagrindiniotekstotrauka2"/>
    <w:rsid w:val="00A03460"/>
    <w:rPr>
      <w:sz w:val="24"/>
      <w:szCs w:val="24"/>
      <w:lang w:eastAsia="en-US"/>
    </w:rPr>
  </w:style>
  <w:style w:type="character" w:customStyle="1" w:styleId="Antrat1Diagrama">
    <w:name w:val="Antraštė 1 Diagrama"/>
    <w:link w:val="Antrat1"/>
    <w:rsid w:val="00A03460"/>
    <w:rPr>
      <w:sz w:val="24"/>
      <w:lang w:eastAsia="en-US"/>
    </w:rPr>
  </w:style>
  <w:style w:type="paragraph" w:styleId="Pagrindinistekstas">
    <w:name w:val="Body Text"/>
    <w:basedOn w:val="prastasis"/>
    <w:link w:val="PagrindinistekstasDiagrama"/>
    <w:uiPriority w:val="99"/>
    <w:rsid w:val="00FE1921"/>
    <w:pPr>
      <w:spacing w:after="120"/>
    </w:pPr>
  </w:style>
  <w:style w:type="character" w:customStyle="1" w:styleId="PagrindinistekstasDiagrama">
    <w:name w:val="Pagrindinis tekstas Diagrama"/>
    <w:link w:val="Pagrindinistekstas"/>
    <w:uiPriority w:val="99"/>
    <w:rsid w:val="00FE1921"/>
    <w:rPr>
      <w:sz w:val="24"/>
      <w:szCs w:val="24"/>
      <w:lang w:eastAsia="en-US"/>
    </w:rPr>
  </w:style>
  <w:style w:type="paragraph" w:styleId="Pagrindinistekstas2">
    <w:name w:val="Body Text 2"/>
    <w:basedOn w:val="prastasis"/>
    <w:link w:val="Pagrindinistekstas2Diagrama"/>
    <w:rsid w:val="00FE1921"/>
    <w:pPr>
      <w:spacing w:after="120" w:line="480" w:lineRule="auto"/>
    </w:pPr>
  </w:style>
  <w:style w:type="character" w:customStyle="1" w:styleId="Pagrindinistekstas2Diagrama">
    <w:name w:val="Pagrindinis tekstas 2 Diagrama"/>
    <w:link w:val="Pagrindinistekstas2"/>
    <w:rsid w:val="00FE1921"/>
    <w:rPr>
      <w:sz w:val="24"/>
      <w:szCs w:val="24"/>
      <w:lang w:eastAsia="en-US"/>
    </w:rPr>
  </w:style>
  <w:style w:type="character" w:customStyle="1" w:styleId="FontStyle150">
    <w:name w:val="Font Style150"/>
    <w:rsid w:val="00946089"/>
    <w:rPr>
      <w:rFonts w:ascii="Times New Roman" w:hAnsi="Times New Roman" w:cs="Times New Roman"/>
      <w:sz w:val="18"/>
      <w:szCs w:val="18"/>
    </w:rPr>
  </w:style>
  <w:style w:type="paragraph" w:styleId="Sraopastraipa">
    <w:name w:val="List Paragraph"/>
    <w:basedOn w:val="prastasis"/>
    <w:uiPriority w:val="34"/>
    <w:qFormat/>
    <w:rsid w:val="00946089"/>
    <w:pPr>
      <w:spacing w:after="200" w:line="276" w:lineRule="auto"/>
      <w:ind w:left="720"/>
      <w:contextualSpacing/>
    </w:pPr>
    <w:rPr>
      <w:rFonts w:ascii="Calibri" w:eastAsia="Calibri" w:hAnsi="Calibri"/>
      <w:sz w:val="22"/>
      <w:szCs w:val="22"/>
    </w:rPr>
  </w:style>
  <w:style w:type="paragraph" w:customStyle="1" w:styleId="Default">
    <w:name w:val="Default"/>
    <w:rsid w:val="00F90645"/>
    <w:pPr>
      <w:autoSpaceDE w:val="0"/>
      <w:autoSpaceDN w:val="0"/>
      <w:adjustRightInd w:val="0"/>
    </w:pPr>
    <w:rPr>
      <w:color w:val="000000"/>
      <w:sz w:val="24"/>
      <w:szCs w:val="24"/>
    </w:rPr>
  </w:style>
  <w:style w:type="character" w:customStyle="1" w:styleId="AntratsDiagrama">
    <w:name w:val="Antraštės Diagrama"/>
    <w:basedOn w:val="Numatytasispastraiposriftas"/>
    <w:link w:val="Antrats"/>
    <w:uiPriority w:val="99"/>
    <w:rsid w:val="00E73994"/>
    <w:rPr>
      <w:sz w:val="24"/>
      <w:szCs w:val="24"/>
      <w:lang w:eastAsia="en-US"/>
    </w:rPr>
  </w:style>
  <w:style w:type="character" w:customStyle="1" w:styleId="PoratDiagrama">
    <w:name w:val="Poraštė Diagrama"/>
    <w:basedOn w:val="Numatytasispastraiposriftas"/>
    <w:link w:val="Porat"/>
    <w:uiPriority w:val="99"/>
    <w:locked/>
    <w:rsid w:val="0065337F"/>
    <w:rPr>
      <w:rFonts w:ascii="TimesLT" w:hAnsi="TimesLT"/>
      <w:sz w:val="24"/>
      <w:lang w:eastAsia="en-US"/>
    </w:rPr>
  </w:style>
  <w:style w:type="character" w:styleId="Hipersaitas">
    <w:name w:val="Hyperlink"/>
    <w:basedOn w:val="Numatytasispastraiposriftas"/>
    <w:uiPriority w:val="99"/>
    <w:rsid w:val="001B526F"/>
    <w:rPr>
      <w:rFonts w:cs="Times New Roman"/>
      <w:color w:val="0000FF"/>
      <w:u w:val="single"/>
    </w:rPr>
  </w:style>
  <w:style w:type="paragraph" w:styleId="HTMLiankstoformatuotas">
    <w:name w:val="HTML Preformatted"/>
    <w:basedOn w:val="prastasis"/>
    <w:link w:val="HTMLiankstoformatuotasDiagrama"/>
    <w:uiPriority w:val="99"/>
    <w:rsid w:val="001B5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1B526F"/>
    <w:rPr>
      <w:rFonts w:ascii="Courier New" w:eastAsia="Calibri" w:hAnsi="Courier New" w:cs="Courier New"/>
    </w:rPr>
  </w:style>
  <w:style w:type="paragraph" w:customStyle="1" w:styleId="Betarp1">
    <w:name w:val="Be tarpų1"/>
    <w:uiPriority w:val="99"/>
    <w:rsid w:val="001B526F"/>
    <w:rPr>
      <w:rFonts w:ascii="Calibri" w:eastAsia="Calibri" w:hAnsi="Calibri"/>
      <w:sz w:val="22"/>
      <w:szCs w:val="22"/>
      <w:lang w:eastAsia="en-US"/>
    </w:rPr>
  </w:style>
  <w:style w:type="character" w:styleId="Komentaronuoroda">
    <w:name w:val="annotation reference"/>
    <w:basedOn w:val="Numatytasispastraiposriftas"/>
    <w:semiHidden/>
    <w:unhideWhenUsed/>
    <w:rsid w:val="00A205E2"/>
    <w:rPr>
      <w:sz w:val="16"/>
      <w:szCs w:val="16"/>
    </w:rPr>
  </w:style>
  <w:style w:type="paragraph" w:styleId="Komentarotekstas">
    <w:name w:val="annotation text"/>
    <w:basedOn w:val="prastasis"/>
    <w:link w:val="KomentarotekstasDiagrama"/>
    <w:semiHidden/>
    <w:unhideWhenUsed/>
    <w:rsid w:val="00A205E2"/>
    <w:rPr>
      <w:sz w:val="20"/>
      <w:szCs w:val="20"/>
    </w:rPr>
  </w:style>
  <w:style w:type="character" w:customStyle="1" w:styleId="KomentarotekstasDiagrama">
    <w:name w:val="Komentaro tekstas Diagrama"/>
    <w:basedOn w:val="Numatytasispastraiposriftas"/>
    <w:link w:val="Komentarotekstas"/>
    <w:semiHidden/>
    <w:rsid w:val="00A205E2"/>
    <w:rPr>
      <w:lang w:eastAsia="en-US"/>
    </w:rPr>
  </w:style>
  <w:style w:type="paragraph" w:styleId="Komentarotema">
    <w:name w:val="annotation subject"/>
    <w:basedOn w:val="Komentarotekstas"/>
    <w:next w:val="Komentarotekstas"/>
    <w:link w:val="KomentarotemaDiagrama"/>
    <w:semiHidden/>
    <w:unhideWhenUsed/>
    <w:rsid w:val="00A205E2"/>
    <w:rPr>
      <w:b/>
      <w:bCs/>
    </w:rPr>
  </w:style>
  <w:style w:type="character" w:customStyle="1" w:styleId="KomentarotemaDiagrama">
    <w:name w:val="Komentaro tema Diagrama"/>
    <w:basedOn w:val="KomentarotekstasDiagrama"/>
    <w:link w:val="Komentarotema"/>
    <w:semiHidden/>
    <w:rsid w:val="00A205E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20567">
      <w:bodyDiv w:val="1"/>
      <w:marLeft w:val="0"/>
      <w:marRight w:val="0"/>
      <w:marTop w:val="0"/>
      <w:marBottom w:val="0"/>
      <w:divBdr>
        <w:top w:val="none" w:sz="0" w:space="0" w:color="auto"/>
        <w:left w:val="none" w:sz="0" w:space="0" w:color="auto"/>
        <w:bottom w:val="none" w:sz="0" w:space="0" w:color="auto"/>
        <w:right w:val="none" w:sz="0" w:space="0" w:color="auto"/>
      </w:divBdr>
    </w:div>
    <w:div w:id="105005460">
      <w:bodyDiv w:val="1"/>
      <w:marLeft w:val="0"/>
      <w:marRight w:val="0"/>
      <w:marTop w:val="0"/>
      <w:marBottom w:val="0"/>
      <w:divBdr>
        <w:top w:val="none" w:sz="0" w:space="0" w:color="auto"/>
        <w:left w:val="none" w:sz="0" w:space="0" w:color="auto"/>
        <w:bottom w:val="none" w:sz="0" w:space="0" w:color="auto"/>
        <w:right w:val="none" w:sz="0" w:space="0" w:color="auto"/>
      </w:divBdr>
    </w:div>
    <w:div w:id="216670128">
      <w:bodyDiv w:val="1"/>
      <w:marLeft w:val="0"/>
      <w:marRight w:val="0"/>
      <w:marTop w:val="0"/>
      <w:marBottom w:val="0"/>
      <w:divBdr>
        <w:top w:val="none" w:sz="0" w:space="0" w:color="auto"/>
        <w:left w:val="none" w:sz="0" w:space="0" w:color="auto"/>
        <w:bottom w:val="none" w:sz="0" w:space="0" w:color="auto"/>
        <w:right w:val="none" w:sz="0" w:space="0" w:color="auto"/>
      </w:divBdr>
    </w:div>
    <w:div w:id="412095647">
      <w:bodyDiv w:val="1"/>
      <w:marLeft w:val="0"/>
      <w:marRight w:val="0"/>
      <w:marTop w:val="0"/>
      <w:marBottom w:val="0"/>
      <w:divBdr>
        <w:top w:val="none" w:sz="0" w:space="0" w:color="auto"/>
        <w:left w:val="none" w:sz="0" w:space="0" w:color="auto"/>
        <w:bottom w:val="none" w:sz="0" w:space="0" w:color="auto"/>
        <w:right w:val="none" w:sz="0" w:space="0" w:color="auto"/>
      </w:divBdr>
    </w:div>
    <w:div w:id="714040960">
      <w:bodyDiv w:val="1"/>
      <w:marLeft w:val="0"/>
      <w:marRight w:val="0"/>
      <w:marTop w:val="0"/>
      <w:marBottom w:val="0"/>
      <w:divBdr>
        <w:top w:val="none" w:sz="0" w:space="0" w:color="auto"/>
        <w:left w:val="none" w:sz="0" w:space="0" w:color="auto"/>
        <w:bottom w:val="none" w:sz="0" w:space="0" w:color="auto"/>
        <w:right w:val="none" w:sz="0" w:space="0" w:color="auto"/>
      </w:divBdr>
    </w:div>
    <w:div w:id="843327610">
      <w:bodyDiv w:val="1"/>
      <w:marLeft w:val="0"/>
      <w:marRight w:val="0"/>
      <w:marTop w:val="0"/>
      <w:marBottom w:val="0"/>
      <w:divBdr>
        <w:top w:val="none" w:sz="0" w:space="0" w:color="auto"/>
        <w:left w:val="none" w:sz="0" w:space="0" w:color="auto"/>
        <w:bottom w:val="none" w:sz="0" w:space="0" w:color="auto"/>
        <w:right w:val="none" w:sz="0" w:space="0" w:color="auto"/>
      </w:divBdr>
    </w:div>
    <w:div w:id="1054308029">
      <w:bodyDiv w:val="1"/>
      <w:marLeft w:val="0"/>
      <w:marRight w:val="0"/>
      <w:marTop w:val="0"/>
      <w:marBottom w:val="0"/>
      <w:divBdr>
        <w:top w:val="none" w:sz="0" w:space="0" w:color="auto"/>
        <w:left w:val="none" w:sz="0" w:space="0" w:color="auto"/>
        <w:bottom w:val="none" w:sz="0" w:space="0" w:color="auto"/>
        <w:right w:val="none" w:sz="0" w:space="0" w:color="auto"/>
      </w:divBdr>
    </w:div>
    <w:div w:id="1312632923">
      <w:bodyDiv w:val="1"/>
      <w:marLeft w:val="0"/>
      <w:marRight w:val="0"/>
      <w:marTop w:val="0"/>
      <w:marBottom w:val="0"/>
      <w:divBdr>
        <w:top w:val="none" w:sz="0" w:space="0" w:color="auto"/>
        <w:left w:val="none" w:sz="0" w:space="0" w:color="auto"/>
        <w:bottom w:val="none" w:sz="0" w:space="0" w:color="auto"/>
        <w:right w:val="none" w:sz="0" w:space="0" w:color="auto"/>
      </w:divBdr>
    </w:div>
    <w:div w:id="1480270453">
      <w:bodyDiv w:val="1"/>
      <w:marLeft w:val="0"/>
      <w:marRight w:val="0"/>
      <w:marTop w:val="0"/>
      <w:marBottom w:val="0"/>
      <w:divBdr>
        <w:top w:val="none" w:sz="0" w:space="0" w:color="auto"/>
        <w:left w:val="none" w:sz="0" w:space="0" w:color="auto"/>
        <w:bottom w:val="none" w:sz="0" w:space="0" w:color="auto"/>
        <w:right w:val="none" w:sz="0" w:space="0" w:color="auto"/>
      </w:divBdr>
    </w:div>
    <w:div w:id="1614753400">
      <w:bodyDiv w:val="1"/>
      <w:marLeft w:val="0"/>
      <w:marRight w:val="0"/>
      <w:marTop w:val="0"/>
      <w:marBottom w:val="0"/>
      <w:divBdr>
        <w:top w:val="none" w:sz="0" w:space="0" w:color="auto"/>
        <w:left w:val="none" w:sz="0" w:space="0" w:color="auto"/>
        <w:bottom w:val="none" w:sz="0" w:space="0" w:color="auto"/>
        <w:right w:val="none" w:sz="0" w:space="0" w:color="auto"/>
      </w:divBdr>
    </w:div>
    <w:div w:id="1784378844">
      <w:bodyDiv w:val="1"/>
      <w:marLeft w:val="0"/>
      <w:marRight w:val="0"/>
      <w:marTop w:val="0"/>
      <w:marBottom w:val="0"/>
      <w:divBdr>
        <w:top w:val="none" w:sz="0" w:space="0" w:color="auto"/>
        <w:left w:val="none" w:sz="0" w:space="0" w:color="auto"/>
        <w:bottom w:val="none" w:sz="0" w:space="0" w:color="auto"/>
        <w:right w:val="none" w:sz="0" w:space="0" w:color="auto"/>
      </w:divBdr>
    </w:div>
    <w:div w:id="1956129577">
      <w:bodyDiv w:val="1"/>
      <w:marLeft w:val="0"/>
      <w:marRight w:val="0"/>
      <w:marTop w:val="0"/>
      <w:marBottom w:val="0"/>
      <w:divBdr>
        <w:top w:val="none" w:sz="0" w:space="0" w:color="auto"/>
        <w:left w:val="none" w:sz="0" w:space="0" w:color="auto"/>
        <w:bottom w:val="none" w:sz="0" w:space="0" w:color="auto"/>
        <w:right w:val="none" w:sz="0" w:space="0" w:color="auto"/>
      </w:divBdr>
    </w:div>
    <w:div w:id="21054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geguzes%20men\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1B3F5-2AAC-4B19-9DE6-B87B0937D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21</TotalTime>
  <Pages>1</Pages>
  <Words>1276</Words>
  <Characters>728</Characters>
  <Application>Microsoft Office Word</Application>
  <DocSecurity>0</DocSecurity>
  <Lines>6</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Simona Daukšienė</cp:lastModifiedBy>
  <cp:revision>15</cp:revision>
  <cp:lastPrinted>2020-07-21T09:58:00Z</cp:lastPrinted>
  <dcterms:created xsi:type="dcterms:W3CDTF">2021-10-15T12:14:00Z</dcterms:created>
  <dcterms:modified xsi:type="dcterms:W3CDTF">2021-10-29T06:38:00Z</dcterms:modified>
</cp:coreProperties>
</file>