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EA1482" w14:textId="28C1C053" w:rsidR="006D3F48" w:rsidRPr="006D3F48" w:rsidRDefault="0029484C" w:rsidP="006D3F48">
      <w:pPr>
        <w:jc w:val="center"/>
        <w:rPr>
          <w:caps/>
          <w:sz w:val="12"/>
          <w:szCs w:val="12"/>
        </w:rPr>
      </w:pPr>
      <w:bookmarkStart w:id="0" w:name="_Hlk16151182"/>
      <w:bookmarkStart w:id="1" w:name="data_metai"/>
      <w:r>
        <w:rPr>
          <w:noProof/>
          <w:lang w:eastAsia="lt-LT"/>
        </w:rPr>
        <w:drawing>
          <wp:inline distT="0" distB="0" distL="0" distR="0" wp14:anchorId="2BFBF71C" wp14:editId="7C43C788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1ADE6" w14:textId="77777777" w:rsidR="006D3F48" w:rsidRPr="005756B1" w:rsidRDefault="006D3F48" w:rsidP="006D3F48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 w:rsidRPr="005756B1">
        <w:rPr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bookmarkEnd w:id="2"/>
    <w:p w14:paraId="7D5EF269" w14:textId="4F4AAEDB" w:rsidR="00762BD7" w:rsidRDefault="00937150" w:rsidP="0029484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A8BCE40" w14:textId="77777777" w:rsidR="0029484C" w:rsidRPr="0029484C" w:rsidRDefault="0029484C" w:rsidP="0029484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14:paraId="26C4E207" w14:textId="1D73E08E" w:rsidR="00B455D9" w:rsidRDefault="00CD2E00" w:rsidP="00237067">
      <w:pPr>
        <w:tabs>
          <w:tab w:val="left" w:pos="3450"/>
        </w:tabs>
        <w:jc w:val="center"/>
        <w:rPr>
          <w:b/>
          <w:spacing w:val="20"/>
          <w:sz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042D26">
        <w:rPr>
          <w:b/>
          <w:spacing w:val="20"/>
          <w:sz w:val="28"/>
        </w:rPr>
        <w:t>KLAIPĖDOS RAJONO SAVIVALDYBĖS 20</w:t>
      </w:r>
      <w:r w:rsidR="003342DF">
        <w:rPr>
          <w:b/>
          <w:spacing w:val="20"/>
          <w:sz w:val="28"/>
        </w:rPr>
        <w:t>2</w:t>
      </w:r>
      <w:r w:rsidR="00471405">
        <w:rPr>
          <w:b/>
          <w:spacing w:val="20"/>
          <w:sz w:val="28"/>
        </w:rPr>
        <w:t>1</w:t>
      </w:r>
      <w:r w:rsidR="00042D26">
        <w:rPr>
          <w:b/>
          <w:spacing w:val="20"/>
          <w:sz w:val="28"/>
        </w:rPr>
        <w:t xml:space="preserve"> METŲ BIUDŽETO PATI</w:t>
      </w:r>
      <w:r w:rsidR="0096377D">
        <w:rPr>
          <w:b/>
          <w:spacing w:val="20"/>
          <w:sz w:val="28"/>
        </w:rPr>
        <w:t>KSL</w:t>
      </w:r>
      <w:r w:rsidR="00042D26">
        <w:rPr>
          <w:b/>
          <w:spacing w:val="20"/>
          <w:sz w:val="28"/>
        </w:rPr>
        <w:t>INIMO</w:t>
      </w:r>
    </w:p>
    <w:p w14:paraId="6A1FF18B" w14:textId="77777777" w:rsidR="00E144E3" w:rsidRPr="006D3F48" w:rsidRDefault="00E144E3" w:rsidP="00237067">
      <w:pPr>
        <w:tabs>
          <w:tab w:val="left" w:pos="3450"/>
        </w:tabs>
        <w:jc w:val="center"/>
        <w:rPr>
          <w:bCs/>
        </w:rPr>
      </w:pPr>
    </w:p>
    <w:p w14:paraId="66825AE1" w14:textId="36A1924B" w:rsidR="005A2D38" w:rsidRDefault="002156CC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342DF">
        <w:rPr>
          <w:rFonts w:ascii="Times New Roman" w:hAnsi="Times New Roman"/>
        </w:rPr>
        <w:t>2</w:t>
      </w:r>
      <w:r w:rsidR="00471405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29484C">
        <w:rPr>
          <w:rFonts w:ascii="Times New Roman" w:hAnsi="Times New Roman"/>
          <w:caps w:val="0"/>
        </w:rPr>
        <w:t xml:space="preserve"> spalio 28 </w:t>
      </w:r>
      <w:r w:rsidR="00CD2E00">
        <w:rPr>
          <w:rFonts w:ascii="Times New Roman" w:hAnsi="Times New Roman"/>
          <w:caps w:val="0"/>
        </w:rPr>
        <w:t>d. Nr. T11</w:t>
      </w:r>
      <w:r w:rsidR="00E06E5D">
        <w:rPr>
          <w:rFonts w:ascii="Times New Roman" w:hAnsi="Times New Roman"/>
          <w:caps w:val="0"/>
        </w:rPr>
        <w:t>-</w:t>
      </w:r>
      <w:r w:rsidR="006F1ADD">
        <w:rPr>
          <w:rFonts w:ascii="Times New Roman" w:hAnsi="Times New Roman"/>
          <w:caps w:val="0"/>
        </w:rPr>
        <w:t>304</w:t>
      </w:r>
    </w:p>
    <w:p w14:paraId="31E54D78" w14:textId="77777777" w:rsidR="008F38B8" w:rsidRDefault="008F38B8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4D9C55E" w14:textId="77777777" w:rsidR="00E144E3" w:rsidRDefault="00E144E3" w:rsidP="00C67E17">
      <w:pPr>
        <w:pStyle w:val="Antrats"/>
        <w:ind w:firstLine="1134"/>
        <w:jc w:val="both"/>
      </w:pPr>
    </w:p>
    <w:p w14:paraId="48C8DC4E" w14:textId="60D6FBAD" w:rsidR="0029484C" w:rsidRDefault="003F131A" w:rsidP="0029484C">
      <w:pPr>
        <w:pStyle w:val="Default"/>
        <w:ind w:firstLine="1134"/>
        <w:jc w:val="both"/>
      </w:pPr>
      <w:r>
        <w:t>Klaipėdos rajono savivaldybės taryba, vadovaudamasi Lietuvos Respublikos vietos savivaldos įstatymo 16 straipsnio 2 dalies 15 punktu, 18 straipsnio 1 dalimi</w:t>
      </w:r>
      <w:r w:rsidR="004C0186">
        <w:rPr>
          <w:sz w:val="23"/>
          <w:szCs w:val="23"/>
        </w:rPr>
        <w:t>,</w:t>
      </w:r>
      <w:r w:rsidR="00D84D38">
        <w:rPr>
          <w:sz w:val="23"/>
          <w:szCs w:val="23"/>
        </w:rPr>
        <w:t xml:space="preserve"> </w:t>
      </w:r>
      <w:r w:rsidR="00D34D33">
        <w:rPr>
          <w:sz w:val="23"/>
          <w:szCs w:val="23"/>
        </w:rPr>
        <w:t>Lietuvos Respublikos sveikatos apsau</w:t>
      </w:r>
      <w:r w:rsidR="00C74700">
        <w:rPr>
          <w:sz w:val="23"/>
          <w:szCs w:val="23"/>
        </w:rPr>
        <w:t xml:space="preserve">gos ministro 2021 m. </w:t>
      </w:r>
      <w:r w:rsidR="006058B8">
        <w:rPr>
          <w:sz w:val="23"/>
          <w:szCs w:val="23"/>
        </w:rPr>
        <w:t>spalio</w:t>
      </w:r>
      <w:r w:rsidR="00C74700">
        <w:rPr>
          <w:sz w:val="23"/>
          <w:szCs w:val="23"/>
        </w:rPr>
        <w:t xml:space="preserve"> </w:t>
      </w:r>
      <w:r w:rsidR="006058B8">
        <w:rPr>
          <w:sz w:val="23"/>
          <w:szCs w:val="23"/>
        </w:rPr>
        <w:t>4</w:t>
      </w:r>
      <w:r w:rsidR="00314582">
        <w:rPr>
          <w:sz w:val="23"/>
          <w:szCs w:val="23"/>
        </w:rPr>
        <w:t xml:space="preserve"> d.</w:t>
      </w:r>
      <w:r w:rsidR="00C74700">
        <w:rPr>
          <w:sz w:val="23"/>
          <w:szCs w:val="23"/>
        </w:rPr>
        <w:t xml:space="preserve"> įsakym</w:t>
      </w:r>
      <w:r w:rsidR="006058B8">
        <w:rPr>
          <w:sz w:val="23"/>
          <w:szCs w:val="23"/>
        </w:rPr>
        <w:t>ais</w:t>
      </w:r>
      <w:r w:rsidR="00C74700">
        <w:rPr>
          <w:sz w:val="23"/>
          <w:szCs w:val="23"/>
        </w:rPr>
        <w:t xml:space="preserve"> Nr. V-</w:t>
      </w:r>
      <w:r w:rsidR="006058B8">
        <w:rPr>
          <w:sz w:val="23"/>
          <w:szCs w:val="23"/>
        </w:rPr>
        <w:t>2231</w:t>
      </w:r>
      <w:r w:rsidR="00C74700">
        <w:rPr>
          <w:sz w:val="23"/>
          <w:szCs w:val="23"/>
        </w:rPr>
        <w:t xml:space="preserve"> ,,Dėl lėšų skyrimo asmens sveikatos priežiūros įstaigoms</w:t>
      </w:r>
      <w:r w:rsidR="00725629">
        <w:rPr>
          <w:sz w:val="23"/>
          <w:szCs w:val="23"/>
        </w:rPr>
        <w:t>“</w:t>
      </w:r>
      <w:r w:rsidR="006058B8">
        <w:rPr>
          <w:sz w:val="23"/>
          <w:szCs w:val="23"/>
        </w:rPr>
        <w:t xml:space="preserve"> ir Nr. V-2235 „Dėl įstaigų patirtų išlaidų už skiepijimo nuo COVID-19 ligos (koronaviruso infekcijos) paslaugas kompensavimo“</w:t>
      </w:r>
      <w:r w:rsidR="00725629">
        <w:rPr>
          <w:sz w:val="23"/>
          <w:szCs w:val="23"/>
        </w:rPr>
        <w:t>,</w:t>
      </w:r>
      <w:r w:rsidR="00055F9C">
        <w:t xml:space="preserve"> </w:t>
      </w:r>
      <w:r w:rsidR="006058B8">
        <w:t>Lietuvos Respublikos švietimo, mokslo ir sporto ministro</w:t>
      </w:r>
      <w:r w:rsidR="00055F9C">
        <w:rPr>
          <w:sz w:val="23"/>
          <w:szCs w:val="23"/>
        </w:rPr>
        <w:t xml:space="preserve"> </w:t>
      </w:r>
      <w:r w:rsidR="006058B8">
        <w:rPr>
          <w:sz w:val="23"/>
          <w:szCs w:val="23"/>
        </w:rPr>
        <w:t xml:space="preserve">2021 m. spalio </w:t>
      </w:r>
      <w:r w:rsidR="007F1462">
        <w:rPr>
          <w:sz w:val="23"/>
          <w:szCs w:val="23"/>
        </w:rPr>
        <w:t>4</w:t>
      </w:r>
      <w:r w:rsidR="006058B8">
        <w:rPr>
          <w:sz w:val="23"/>
          <w:szCs w:val="23"/>
        </w:rPr>
        <w:t xml:space="preserve"> d. įsakymu Nr. V-1793 „Dėl </w:t>
      </w:r>
      <w:r w:rsidR="007F1462">
        <w:rPr>
          <w:sz w:val="23"/>
          <w:szCs w:val="23"/>
        </w:rPr>
        <w:t xml:space="preserve">Švietimo, mokslo ir sporto ministro 2021 m. sausio 8 d. įsakymo Nr. V-37 „Dėl </w:t>
      </w:r>
      <w:r w:rsidR="006058B8">
        <w:rPr>
          <w:sz w:val="23"/>
          <w:szCs w:val="23"/>
        </w:rPr>
        <w:t>specialios tikslinės dotacijos ugdymo reikmėms finansuoti 2021 metais paskirstymo pagal savivaldybes patvirtinimo“</w:t>
      </w:r>
      <w:r w:rsidR="007F1462">
        <w:rPr>
          <w:sz w:val="23"/>
          <w:szCs w:val="23"/>
        </w:rPr>
        <w:t xml:space="preserve"> pakeitimo“, Lietuvos Respublikos švietimo, mokslo ir sporto ministro 2021 m. spalio 11 d. įsakymu Nr. V-1856 „Dėl konsultacijų mokiniams, skirtų mokymosi praradimams kompensuoti, tvarkos aprašo patvirtinimo ir lėšų skyrimo savivaldybėms ir valstybinėms mokykloms“, Lietuvos Respublikos kultūros ministro 2021 m. </w:t>
      </w:r>
      <w:r w:rsidR="00D33883">
        <w:rPr>
          <w:sz w:val="23"/>
          <w:szCs w:val="23"/>
        </w:rPr>
        <w:t xml:space="preserve">spalio 11 d. įsakymu Nr. ĮV-294 „Dėl Lietuvos Respublikos kultūros ministro 2021 m. </w:t>
      </w:r>
      <w:r w:rsidR="00DD48F0">
        <w:rPr>
          <w:sz w:val="23"/>
          <w:szCs w:val="23"/>
        </w:rPr>
        <w:t xml:space="preserve">kovo 4 d. įsakymu Nr. ĮV-294 „Dėl </w:t>
      </w:r>
      <w:r w:rsidR="00D33883">
        <w:rPr>
          <w:sz w:val="23"/>
          <w:szCs w:val="23"/>
        </w:rPr>
        <w:t xml:space="preserve">specialiųjų </w:t>
      </w:r>
      <w:r w:rsidR="00DD48F0">
        <w:rPr>
          <w:sz w:val="23"/>
          <w:szCs w:val="23"/>
        </w:rPr>
        <w:t>tikslinių dotacijų ilgalaikiam materialiajam ir nematerialiajam turtui sukurti, įsigyti arba jo vertei padidinti 2021 metais paskirstymo savivaldybių projektams“ pakeitimo“</w:t>
      </w:r>
      <w:r w:rsidR="006058B8">
        <w:rPr>
          <w:sz w:val="23"/>
          <w:szCs w:val="23"/>
        </w:rPr>
        <w:t>,</w:t>
      </w:r>
      <w:r w:rsidR="00DD48F0">
        <w:rPr>
          <w:sz w:val="23"/>
          <w:szCs w:val="23"/>
        </w:rPr>
        <w:t xml:space="preserve"> </w:t>
      </w:r>
      <w:r w:rsidR="00377859">
        <w:rPr>
          <w:sz w:val="23"/>
          <w:szCs w:val="23"/>
        </w:rPr>
        <w:t xml:space="preserve">Lietuvos Respublikos sveikatos apsaugos ministro 2021 m. spalio 14 d. įsakymu Nr. V-2297 „Dėl lėšų skyrimo asmens sveikatos priežiūros įstaigoms“, </w:t>
      </w:r>
      <w:r w:rsidR="006F1ADD" w:rsidRPr="006F1ADD">
        <w:rPr>
          <w:spacing w:val="40"/>
        </w:rPr>
        <w:t>nusprendži</w:t>
      </w:r>
      <w:r w:rsidR="001A0B31">
        <w:t>a:</w:t>
      </w:r>
    </w:p>
    <w:p w14:paraId="3B218935" w14:textId="1E5C3CC2" w:rsidR="0029484C" w:rsidRDefault="00102C41" w:rsidP="0029484C">
      <w:pPr>
        <w:pStyle w:val="Default"/>
        <w:ind w:firstLine="1134"/>
        <w:jc w:val="both"/>
      </w:pPr>
      <w:r w:rsidRPr="00497B97">
        <w:t xml:space="preserve">1. </w:t>
      </w:r>
      <w:r w:rsidR="00263B4A">
        <w:t>Padidinti</w:t>
      </w:r>
      <w:r w:rsidRPr="000E4290">
        <w:t xml:space="preserve"> Klaipėdos rajono savivaldybės </w:t>
      </w:r>
      <w:r>
        <w:t>2021</w:t>
      </w:r>
      <w:r w:rsidRPr="000E4290">
        <w:t xml:space="preserve"> metų biudžeto pajamas </w:t>
      </w:r>
      <w:r>
        <w:t xml:space="preserve">ir asignavimus </w:t>
      </w:r>
      <w:r w:rsidR="00FD237B">
        <w:t>625,256</w:t>
      </w:r>
      <w:r w:rsidR="0087425D">
        <w:t xml:space="preserve"> </w:t>
      </w:r>
      <w:r>
        <w:t>tūkst. eurų</w:t>
      </w:r>
      <w:r w:rsidR="0029484C">
        <w:t>.</w:t>
      </w:r>
    </w:p>
    <w:p w14:paraId="2FB78025" w14:textId="77777777" w:rsidR="0029484C" w:rsidRDefault="00102C41" w:rsidP="0029484C">
      <w:pPr>
        <w:pStyle w:val="Default"/>
        <w:ind w:firstLine="1134"/>
        <w:jc w:val="both"/>
      </w:pPr>
      <w:r>
        <w:t>2. Pakeisti biudžeto asignavimus atsižvelgiant į įstaigų prašymus ir Klaipėdos rajono savivaldybės strateginio veiklos plano 2021 m. programų pakeitimus (priedas pridedamas).</w:t>
      </w:r>
    </w:p>
    <w:p w14:paraId="76074F73" w14:textId="77777777" w:rsidR="0029484C" w:rsidRDefault="00102C41" w:rsidP="0029484C">
      <w:pPr>
        <w:pStyle w:val="Default"/>
        <w:ind w:firstLine="1134"/>
        <w:jc w:val="both"/>
      </w:pPr>
      <w:r>
        <w:t>3. Pakeisti Klaipėdos rajono savivaldybės tarybos 2021 m. sausio 28 d. sprendimo Nr. T11-33 ,,Dėl Klaipėdos rajono savivaldybės 202</w:t>
      </w:r>
      <w:r w:rsidR="00726CFD">
        <w:t>1</w:t>
      </w:r>
      <w:r>
        <w:t xml:space="preserve"> metų biudžeto patvirtinimo“:</w:t>
      </w:r>
    </w:p>
    <w:p w14:paraId="721FDA73" w14:textId="77777777" w:rsidR="0029484C" w:rsidRDefault="0029484C" w:rsidP="0029484C">
      <w:pPr>
        <w:pStyle w:val="Default"/>
        <w:ind w:firstLine="1134"/>
        <w:jc w:val="both"/>
      </w:pPr>
    </w:p>
    <w:p w14:paraId="012042D9" w14:textId="142A1264" w:rsidR="00102C41" w:rsidRDefault="004A7F3F" w:rsidP="0029484C">
      <w:pPr>
        <w:pStyle w:val="Default"/>
        <w:ind w:firstLine="1134"/>
        <w:jc w:val="both"/>
      </w:pPr>
      <w:r>
        <w:t>3.1.</w:t>
      </w:r>
      <w:r w:rsidR="00FE0B1B">
        <w:t xml:space="preserve"> </w:t>
      </w:r>
      <w:r w:rsidR="00102C41">
        <w:t>1 priedą:</w:t>
      </w:r>
    </w:p>
    <w:tbl>
      <w:tblPr>
        <w:tblW w:w="8500" w:type="dxa"/>
        <w:tblInd w:w="113" w:type="dxa"/>
        <w:tblLook w:val="04A0" w:firstRow="1" w:lastRow="0" w:firstColumn="1" w:lastColumn="0" w:noHBand="0" w:noVBand="1"/>
      </w:tblPr>
      <w:tblGrid>
        <w:gridCol w:w="880"/>
        <w:gridCol w:w="5720"/>
        <w:gridCol w:w="1900"/>
      </w:tblGrid>
      <w:tr w:rsidR="0078152B" w14:paraId="2F841895" w14:textId="77777777" w:rsidTr="0078152B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E283" w14:textId="77777777" w:rsidR="0078152B" w:rsidRDefault="0078152B">
            <w:pPr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</w:rPr>
              <w:t>Eil. Nr.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9115" w14:textId="77777777" w:rsidR="0078152B" w:rsidRDefault="007815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Pajamų rūšys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B622" w14:textId="77777777" w:rsidR="0078152B" w:rsidRDefault="007815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Sumos tūkst. eurų</w:t>
            </w:r>
          </w:p>
        </w:tc>
      </w:tr>
      <w:tr w:rsidR="0078152B" w14:paraId="2DF9870D" w14:textId="77777777" w:rsidTr="0078152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EB0F" w14:textId="77777777" w:rsidR="0078152B" w:rsidRDefault="007815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A3F8" w14:textId="77777777" w:rsidR="0078152B" w:rsidRDefault="007815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554E" w14:textId="77777777" w:rsidR="0078152B" w:rsidRDefault="007815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8152B" w14:paraId="5C392EE7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BEFC" w14:textId="77777777" w:rsidR="0078152B" w:rsidRDefault="007815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AB68" w14:textId="77777777" w:rsidR="0078152B" w:rsidRDefault="007815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Dotacijos iš kitų valdžios sektoriaus subjektų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970CD" w14:textId="77777777" w:rsidR="0078152B" w:rsidRDefault="0078152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272,956</w:t>
            </w:r>
          </w:p>
        </w:tc>
      </w:tr>
      <w:tr w:rsidR="0078152B" w14:paraId="3207BD84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4A3C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18C00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Dotacijos iš kitų valdžios sektoriaus subjektų einamiesiems tikslams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E2A5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469,256</w:t>
            </w:r>
          </w:p>
        </w:tc>
      </w:tr>
      <w:tr w:rsidR="0078152B" w14:paraId="5FC1A2AB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E483E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663D0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Speciali tikslinė dotacija savivaldybėms einamiesiems tikslams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14FB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313,7</w:t>
            </w:r>
          </w:p>
        </w:tc>
      </w:tr>
      <w:tr w:rsidR="0078152B" w14:paraId="494BFDAC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70E2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2.1.1.2.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641F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Mokymo reikmėms finansuoti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C0D1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313,7</w:t>
            </w:r>
          </w:p>
        </w:tc>
      </w:tr>
      <w:tr w:rsidR="0078152B" w14:paraId="6DD4CDE7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F90F8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939A3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Kitos dotacijos einamiesiems tikslams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D6E5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167,056</w:t>
            </w:r>
          </w:p>
        </w:tc>
      </w:tr>
      <w:tr w:rsidR="0078152B" w14:paraId="7A783AA6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1866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2.1.2.5.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AFBC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Skaitmeninio ugdymo plėtrai (ML(COVID))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29F5C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</w:tr>
      <w:tr w:rsidR="0078152B" w14:paraId="2DFDFF83" w14:textId="77777777" w:rsidTr="0078152B">
        <w:trPr>
          <w:trHeight w:val="2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F547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2.1.2.7.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4921D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Konsultacijoms mokiniams (VBD(COVID))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3CF9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79,68</w:t>
            </w:r>
          </w:p>
        </w:tc>
      </w:tr>
      <w:tr w:rsidR="0078152B" w14:paraId="198A7122" w14:textId="77777777" w:rsidTr="00102728">
        <w:trPr>
          <w:trHeight w:val="31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2361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2.1.2.10.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9EB19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Patirtoms išlaidoms už skiepijimo nuo COVID-19 ligos (koronaviruso infekcijos) paslaugas kompensuoti (VBD(COVID))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F406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60,172</w:t>
            </w:r>
          </w:p>
        </w:tc>
      </w:tr>
      <w:tr w:rsidR="0078152B" w14:paraId="2BA1335B" w14:textId="77777777" w:rsidTr="0078152B">
        <w:trPr>
          <w:trHeight w:val="3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EEDB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2.1.2.12.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3228AB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Patirtoms išlaidoms, susijusioms su darbuotojų darbo užmokesčio didinimu, kompensuoti (VBD(COVID))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EB2E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25,304</w:t>
            </w:r>
          </w:p>
        </w:tc>
      </w:tr>
      <w:tr w:rsidR="0078152B" w14:paraId="4AB5FA30" w14:textId="77777777" w:rsidTr="0078152B">
        <w:trPr>
          <w:trHeight w:val="34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F642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2.1.3.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337C4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Dotacija savivaldybėms iš Europos Sąjungos, kitos tarptautinės finansinės paramos ir bendrojo finansavimo lėšų einamiesiems tikslams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225C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-11,5</w:t>
            </w:r>
          </w:p>
        </w:tc>
      </w:tr>
      <w:tr w:rsidR="0078152B" w14:paraId="59EB8958" w14:textId="77777777" w:rsidTr="0078152B">
        <w:trPr>
          <w:trHeight w:val="2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BEA50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8E7F6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Dotacijos iš kitų valdžios sektoriaus subjektų turtui įsigyti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AD98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-196,3</w:t>
            </w:r>
          </w:p>
        </w:tc>
      </w:tr>
      <w:tr w:rsidR="0078152B" w14:paraId="413A9D38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0C8BD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2.2.1.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1D75A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Kitos dotacijos turtui įsigyti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3F41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-200,0</w:t>
            </w:r>
          </w:p>
        </w:tc>
      </w:tr>
      <w:tr w:rsidR="0078152B" w14:paraId="57A9AA48" w14:textId="77777777" w:rsidTr="0078152B">
        <w:trPr>
          <w:trHeight w:val="2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49E2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2.2.1.5.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52317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Klaipėdos r. Gargždų kultūros centro pastato modernizavimas (VBD(VIP))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07D8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-200,0</w:t>
            </w:r>
          </w:p>
        </w:tc>
      </w:tr>
      <w:tr w:rsidR="0078152B" w14:paraId="53088DF3" w14:textId="77777777" w:rsidTr="0078152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6A91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3116B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Dotacija savivaldybėms iš Europos Sąjungos, kitos tarptautinės finansinės paramos ir bendrojo finansavimo lėšų turtui įsigyti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206C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</w:t>
            </w:r>
          </w:p>
        </w:tc>
      </w:tr>
      <w:tr w:rsidR="0078152B" w14:paraId="7ADC70A2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7E65" w14:textId="77777777" w:rsidR="0078152B" w:rsidRDefault="007815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9760" w14:textId="77777777" w:rsidR="0078152B" w:rsidRDefault="007815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Pajamos už prekes ir paslaugas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F792" w14:textId="77777777" w:rsidR="0078152B" w:rsidRDefault="0078152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312,3</w:t>
            </w:r>
          </w:p>
        </w:tc>
      </w:tr>
      <w:tr w:rsidR="0078152B" w14:paraId="7D486757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DEED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A0F7A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Pajamos už prekes ir paslaugas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8C05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12,3</w:t>
            </w:r>
          </w:p>
        </w:tc>
      </w:tr>
      <w:tr w:rsidR="0078152B" w14:paraId="5518AF6A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7867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F4BC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Vietinės rinkliavos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D106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</w:tr>
      <w:tr w:rsidR="0078152B" w14:paraId="76517E96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E665A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534D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Komunalinių atliekų surinkimą iš atliekų turėtojų ir atliekų tvarkymą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8B31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</w:tr>
      <w:tr w:rsidR="0078152B" w14:paraId="6E7259E1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2BA4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02D3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Materialiojo ir nematerialiojo turto realizavimo pajamos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4719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</w:tr>
      <w:tr w:rsidR="0078152B" w14:paraId="6D3B1B12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F7BD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CFD2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Pajamos už parduotą žemę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940B" w14:textId="77777777" w:rsidR="0078152B" w:rsidRDefault="007815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</w:tr>
      <w:tr w:rsidR="0078152B" w14:paraId="6284F574" w14:textId="77777777" w:rsidTr="0078152B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80C5" w14:textId="77777777" w:rsidR="0078152B" w:rsidRDefault="00781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C987" w14:textId="77777777" w:rsidR="0078152B" w:rsidRDefault="007815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Iš viso pajamų: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1038" w14:textId="77777777" w:rsidR="0078152B" w:rsidRDefault="0078152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625,256</w:t>
            </w:r>
          </w:p>
        </w:tc>
      </w:tr>
    </w:tbl>
    <w:p w14:paraId="6875F716" w14:textId="77777777" w:rsidR="00476845" w:rsidRDefault="00476845" w:rsidP="00476845">
      <w:pPr>
        <w:pStyle w:val="Pagrindiniotekstotrauka2"/>
        <w:ind w:left="0"/>
      </w:pPr>
    </w:p>
    <w:p w14:paraId="060446C2" w14:textId="2D102FEA" w:rsidR="005F36B5" w:rsidRDefault="004A7F3F" w:rsidP="0029484C">
      <w:pPr>
        <w:pStyle w:val="Pagrindiniotekstotrauka2"/>
        <w:ind w:left="0" w:firstLine="1134"/>
      </w:pPr>
      <w:r>
        <w:t>3.2.</w:t>
      </w:r>
      <w:r w:rsidR="00FE0B1B">
        <w:t xml:space="preserve"> </w:t>
      </w:r>
      <w:r w:rsidR="003D43B1">
        <w:t>2</w:t>
      </w:r>
      <w:r w:rsidR="007D2FD3">
        <w:t xml:space="preserve"> priedą:</w:t>
      </w:r>
    </w:p>
    <w:tbl>
      <w:tblPr>
        <w:tblW w:w="9300" w:type="dxa"/>
        <w:tblInd w:w="108" w:type="dxa"/>
        <w:tblLook w:val="04A0" w:firstRow="1" w:lastRow="0" w:firstColumn="1" w:lastColumn="0" w:noHBand="0" w:noVBand="1"/>
      </w:tblPr>
      <w:tblGrid>
        <w:gridCol w:w="553"/>
        <w:gridCol w:w="3976"/>
        <w:gridCol w:w="871"/>
        <w:gridCol w:w="1180"/>
        <w:gridCol w:w="1280"/>
        <w:gridCol w:w="1440"/>
      </w:tblGrid>
      <w:tr w:rsidR="00D24501" w:rsidRPr="004A7F3F" w14:paraId="14EE6C86" w14:textId="77777777" w:rsidTr="00D24501">
        <w:trPr>
          <w:trHeight w:val="25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00528" w14:textId="77777777" w:rsidR="00D24501" w:rsidRPr="004A7F3F" w:rsidRDefault="00D24501">
            <w:pPr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29570" w14:textId="77777777" w:rsidR="00D24501" w:rsidRPr="004A7F3F" w:rsidRDefault="00D24501">
            <w:pPr>
              <w:jc w:val="center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8BD595" w14:textId="77777777" w:rsidR="00D24501" w:rsidRPr="004A7F3F" w:rsidRDefault="00D24501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DA48C" w14:textId="77777777" w:rsidR="00D24501" w:rsidRPr="004A7F3F" w:rsidRDefault="00D24501">
            <w:pPr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tūkst. eurų</w:t>
            </w:r>
          </w:p>
        </w:tc>
      </w:tr>
      <w:tr w:rsidR="00D24501" w:rsidRPr="004A7F3F" w14:paraId="1C6D742C" w14:textId="77777777" w:rsidTr="00D24501">
        <w:trPr>
          <w:trHeight w:val="135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6061B" w14:textId="77777777" w:rsidR="00D24501" w:rsidRPr="004A7F3F" w:rsidRDefault="00D24501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Eil. Nr.</w:t>
            </w:r>
          </w:p>
        </w:tc>
        <w:tc>
          <w:tcPr>
            <w:tcW w:w="3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500D7" w14:textId="77777777" w:rsidR="00D24501" w:rsidRPr="004A7F3F" w:rsidRDefault="00D24501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Įstaigos pavadinimas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5E1970" w14:textId="77777777" w:rsidR="00D24501" w:rsidRPr="004A7F3F" w:rsidRDefault="00D24501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viso: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02B5A8" w14:textId="77777777" w:rsidR="00D24501" w:rsidRPr="004A7F3F" w:rsidRDefault="00D24501">
            <w:pPr>
              <w:jc w:val="center"/>
              <w:rPr>
                <w:sz w:val="16"/>
                <w:szCs w:val="16"/>
              </w:rPr>
            </w:pPr>
            <w:r w:rsidRPr="004A7F3F">
              <w:rPr>
                <w:sz w:val="16"/>
                <w:szCs w:val="16"/>
              </w:rPr>
              <w:t>Pajamos už prekes ir paslaugas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BFFAAF2" w14:textId="77777777" w:rsidR="00D24501" w:rsidRPr="004A7F3F" w:rsidRDefault="00D24501">
            <w:pPr>
              <w:jc w:val="center"/>
              <w:rPr>
                <w:sz w:val="16"/>
                <w:szCs w:val="16"/>
              </w:rPr>
            </w:pPr>
            <w:r w:rsidRPr="004A7F3F">
              <w:rPr>
                <w:sz w:val="16"/>
                <w:szCs w:val="16"/>
              </w:rPr>
              <w:t>Įmokos už išlaikymą švietimo, socialinės apsaugos ir kitose įstaigose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DF99A" w14:textId="77777777" w:rsidR="00D24501" w:rsidRPr="004A7F3F" w:rsidRDefault="00D24501">
            <w:pPr>
              <w:jc w:val="center"/>
              <w:rPr>
                <w:sz w:val="16"/>
                <w:szCs w:val="16"/>
              </w:rPr>
            </w:pPr>
            <w:r w:rsidRPr="004A7F3F">
              <w:rPr>
                <w:sz w:val="16"/>
                <w:szCs w:val="16"/>
              </w:rPr>
              <w:t>Pajamos už ilgalaikio ir trumpalaikio materialiojo turto nuomą</w:t>
            </w:r>
          </w:p>
        </w:tc>
      </w:tr>
      <w:tr w:rsidR="00D24501" w:rsidRPr="004A7F3F" w14:paraId="0A7B156A" w14:textId="77777777" w:rsidTr="00D24501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E6CC4" w14:textId="77777777" w:rsidR="00D24501" w:rsidRPr="004A7F3F" w:rsidRDefault="00D24501">
            <w:pPr>
              <w:jc w:val="center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1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F5831" w14:textId="77777777" w:rsidR="00D24501" w:rsidRPr="004A7F3F" w:rsidRDefault="00D24501">
            <w:pPr>
              <w:jc w:val="center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74A76" w14:textId="77777777" w:rsidR="00D24501" w:rsidRPr="004A7F3F" w:rsidRDefault="00D24501">
            <w:pPr>
              <w:jc w:val="center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051AD" w14:textId="77777777" w:rsidR="00D24501" w:rsidRPr="004A7F3F" w:rsidRDefault="00D24501">
            <w:pPr>
              <w:jc w:val="center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A5E9F" w14:textId="77777777" w:rsidR="00D24501" w:rsidRPr="004A7F3F" w:rsidRDefault="00D24501">
            <w:pPr>
              <w:jc w:val="center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CCE82" w14:textId="77777777" w:rsidR="00D24501" w:rsidRPr="004A7F3F" w:rsidRDefault="00D24501">
            <w:pPr>
              <w:jc w:val="center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6</w:t>
            </w:r>
          </w:p>
        </w:tc>
      </w:tr>
      <w:tr w:rsidR="00D24501" w:rsidRPr="004A7F3F" w14:paraId="406F0E3A" w14:textId="77777777" w:rsidTr="00D24501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14239" w14:textId="77777777" w:rsidR="00D24501" w:rsidRPr="004A7F3F" w:rsidRDefault="00D24501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29.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65FD1" w14:textId="77777777" w:rsidR="00D24501" w:rsidRPr="004A7F3F" w:rsidRDefault="00D24501">
            <w:pPr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Priekulės socialinių paslaugų centras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6D055" w14:textId="77777777" w:rsidR="00D24501" w:rsidRPr="004A7F3F" w:rsidRDefault="00D24501">
            <w:pPr>
              <w:jc w:val="right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10,3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32D03" w14:textId="77777777" w:rsidR="00D24501" w:rsidRPr="004A7F3F" w:rsidRDefault="00D24501">
            <w:pPr>
              <w:jc w:val="right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10,3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2A7A7" w14:textId="77777777" w:rsidR="00D24501" w:rsidRPr="004A7F3F" w:rsidRDefault="00D24501">
            <w:pPr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68A29" w14:textId="77777777" w:rsidR="00D24501" w:rsidRPr="004A7F3F" w:rsidRDefault="00D24501">
            <w:pPr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 </w:t>
            </w:r>
          </w:p>
        </w:tc>
      </w:tr>
      <w:tr w:rsidR="00D24501" w:rsidRPr="004A7F3F" w14:paraId="0949B790" w14:textId="77777777" w:rsidTr="00D24501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19DE9" w14:textId="77777777" w:rsidR="00D24501" w:rsidRPr="004A7F3F" w:rsidRDefault="00D24501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41.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3E17E" w14:textId="77777777" w:rsidR="00D24501" w:rsidRPr="004A7F3F" w:rsidRDefault="00D24501">
            <w:pPr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Savivaldybės administracija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E5D58" w14:textId="77777777" w:rsidR="00D24501" w:rsidRPr="004A7F3F" w:rsidRDefault="00D24501">
            <w:pPr>
              <w:jc w:val="right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F9FC9" w14:textId="77777777" w:rsidR="00D24501" w:rsidRPr="004A7F3F" w:rsidRDefault="00D24501">
            <w:pPr>
              <w:jc w:val="right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198F2" w14:textId="77777777" w:rsidR="00D24501" w:rsidRPr="004A7F3F" w:rsidRDefault="00D24501">
            <w:pPr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534DC" w14:textId="77777777" w:rsidR="00D24501" w:rsidRPr="004A7F3F" w:rsidRDefault="00D24501">
            <w:pPr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 </w:t>
            </w:r>
          </w:p>
        </w:tc>
      </w:tr>
      <w:tr w:rsidR="00D24501" w:rsidRPr="004A7F3F" w14:paraId="08AC50EE" w14:textId="77777777" w:rsidTr="00D24501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3C868" w14:textId="77777777" w:rsidR="00D24501" w:rsidRPr="004A7F3F" w:rsidRDefault="00D24501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C275B" w14:textId="77777777" w:rsidR="00D24501" w:rsidRPr="004A7F3F" w:rsidRDefault="00D24501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IŠ VISO PAJAMŲ: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EA559" w14:textId="77777777" w:rsidR="00D24501" w:rsidRPr="004A7F3F" w:rsidRDefault="00D24501">
            <w:pPr>
              <w:jc w:val="right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12,3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A389F" w14:textId="77777777" w:rsidR="00D24501" w:rsidRPr="004A7F3F" w:rsidRDefault="00D24501">
            <w:pPr>
              <w:jc w:val="right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12,3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B1E2D" w14:textId="77777777" w:rsidR="00D24501" w:rsidRPr="004A7F3F" w:rsidRDefault="00D24501">
            <w:pPr>
              <w:jc w:val="right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18C32" w14:textId="77777777" w:rsidR="00D24501" w:rsidRPr="004A7F3F" w:rsidRDefault="00D24501">
            <w:pPr>
              <w:jc w:val="right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0,0</w:t>
            </w:r>
          </w:p>
        </w:tc>
      </w:tr>
    </w:tbl>
    <w:p w14:paraId="7F43333D" w14:textId="77777777" w:rsidR="00315105" w:rsidRDefault="00315105" w:rsidP="00EF14FD">
      <w:pPr>
        <w:pStyle w:val="Pagrindiniotekstotrauka2"/>
        <w:ind w:left="0"/>
      </w:pPr>
    </w:p>
    <w:p w14:paraId="5DAFD938" w14:textId="610AF694" w:rsidR="0029484C" w:rsidRDefault="00101BEE" w:rsidP="0029484C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3.3</w:t>
      </w:r>
      <w:r w:rsidR="004A7F3F">
        <w:t>.</w:t>
      </w:r>
      <w:r w:rsidR="00FE0B1B">
        <w:t xml:space="preserve"> </w:t>
      </w:r>
      <w:r w:rsidR="00DC7CF7">
        <w:t>3</w:t>
      </w:r>
      <w:r w:rsidR="00A726C7">
        <w:t xml:space="preserve"> priedą:</w:t>
      </w:r>
    </w:p>
    <w:p w14:paraId="514A4403" w14:textId="77777777" w:rsidR="0029484C" w:rsidRDefault="00F02925" w:rsidP="0029484C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  <w:rPr>
          <w:iCs/>
        </w:rPr>
      </w:pPr>
      <w:r>
        <w:t xml:space="preserve">3.3.1. </w:t>
      </w:r>
      <w:r w:rsidR="007B119E">
        <w:t>Įrašyti eilut</w:t>
      </w:r>
      <w:r w:rsidR="005D6C3A">
        <w:t>es</w:t>
      </w:r>
      <w:r w:rsidR="007B119E">
        <w:t xml:space="preserve"> Nr. </w:t>
      </w:r>
      <w:r w:rsidR="005D6C3A">
        <w:t>4.1.6., 5.1.7., 6.1.6., 7.1.6., 8.1.5., 9.1.7., 10.1.5., 11.1.7., 12.1.6., 13.1.5., 14.1.7., 15.1.6.</w:t>
      </w:r>
      <w:r w:rsidR="003C790E">
        <w:t xml:space="preserve"> skiltyje ,,Asignavimų valdytojo pavadinimas, programos numeris ir pavadinimas“ įrašant žodžius „</w:t>
      </w:r>
      <w:r w:rsidR="00C02222" w:rsidRPr="00C02222">
        <w:rPr>
          <w:iCs/>
        </w:rPr>
        <w:t>Konsultacijoms mokiniams (VBD(COVID))</w:t>
      </w:r>
      <w:r w:rsidR="007E562D">
        <w:rPr>
          <w:iCs/>
        </w:rPr>
        <w:t>“</w:t>
      </w:r>
      <w:r w:rsidR="00C02222">
        <w:rPr>
          <w:iCs/>
        </w:rPr>
        <w:t>.</w:t>
      </w:r>
    </w:p>
    <w:p w14:paraId="60B639EF" w14:textId="77777777" w:rsidR="0029484C" w:rsidRDefault="00655CA0" w:rsidP="0029484C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rPr>
          <w:iCs/>
          <w:lang w:eastAsia="lt-LT"/>
        </w:rPr>
        <w:t>3.3.2.</w:t>
      </w:r>
      <w:r w:rsidRPr="00655CA0">
        <w:t xml:space="preserve"> </w:t>
      </w:r>
      <w:r>
        <w:t xml:space="preserve">Įrašyti eilutę Nr. </w:t>
      </w:r>
      <w:r w:rsidR="00C02222">
        <w:t>43.4.6.</w:t>
      </w:r>
      <w:r>
        <w:t xml:space="preserve"> skiltyje ,,Asignavimų valdytojo pavadinimas, programos numeris ir pavadinimas“ įrašant žodžius</w:t>
      </w:r>
      <w:r w:rsidR="005B2136">
        <w:t xml:space="preserve"> </w:t>
      </w:r>
      <w:r w:rsidR="00E83E52">
        <w:t>,,</w:t>
      </w:r>
      <w:r w:rsidR="00C02222">
        <w:t>Patirtoms išlaidoms, susijusioms sus darbuotojų darbo užmokesčio didinimu, kompensuoti (VBD(COVID))</w:t>
      </w:r>
      <w:r w:rsidR="00E83E52">
        <w:t>‘‘.</w:t>
      </w:r>
    </w:p>
    <w:p w14:paraId="7DE8CDF4" w14:textId="49D9813B" w:rsidR="009A01A5" w:rsidRDefault="009A01A5" w:rsidP="0029484C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3.3.3. Įrašyti eilut</w:t>
      </w:r>
      <w:r w:rsidR="00B70B6B">
        <w:t>es</w:t>
      </w:r>
      <w:r w:rsidR="00B6210E">
        <w:t xml:space="preserve"> Nr. </w:t>
      </w:r>
      <w:r w:rsidR="00B70B6B">
        <w:t>43.6.8., 50.8.</w:t>
      </w:r>
      <w:r>
        <w:t xml:space="preserve"> skiltyje ,,Asignavimų valdytojo pavadinimas, programos numeris ir pavadinimas“ įrašant žodžius ,,</w:t>
      </w:r>
      <w:r w:rsidR="00B70B6B">
        <w:t>lėšos už parduotą žemę</w:t>
      </w:r>
      <w:r w:rsidR="003A112A">
        <w:t xml:space="preserve"> </w:t>
      </w:r>
      <w:r w:rsidR="00B70B6B">
        <w:t>(Ž)</w:t>
      </w:r>
      <w:r>
        <w:t>‘‘.</w:t>
      </w:r>
    </w:p>
    <w:tbl>
      <w:tblPr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3394"/>
        <w:gridCol w:w="834"/>
        <w:gridCol w:w="939"/>
        <w:gridCol w:w="939"/>
        <w:gridCol w:w="1123"/>
        <w:gridCol w:w="1006"/>
        <w:gridCol w:w="236"/>
      </w:tblGrid>
      <w:tr w:rsidR="00ED69C7" w:rsidRPr="004A7F3F" w14:paraId="257382CF" w14:textId="77777777" w:rsidTr="00ED69C7">
        <w:trPr>
          <w:gridAfter w:val="1"/>
          <w:wAfter w:w="236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21FF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0797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1331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42815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84A4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3F69309" w14:textId="77777777" w:rsidR="00ED69C7" w:rsidRPr="004A7F3F" w:rsidRDefault="00ED69C7" w:rsidP="00ED69C7">
            <w:pPr>
              <w:jc w:val="right"/>
              <w:rPr>
                <w:sz w:val="16"/>
                <w:szCs w:val="16"/>
                <w:lang w:eastAsia="lt-LT"/>
              </w:rPr>
            </w:pPr>
            <w:r w:rsidRPr="004A7F3F">
              <w:rPr>
                <w:sz w:val="16"/>
                <w:szCs w:val="16"/>
                <w:lang w:eastAsia="lt-LT"/>
              </w:rPr>
              <w:t>tūkst. eurų</w:t>
            </w:r>
          </w:p>
        </w:tc>
      </w:tr>
      <w:tr w:rsidR="00ED69C7" w:rsidRPr="004A7F3F" w14:paraId="1BAA64F2" w14:textId="77777777" w:rsidTr="00ED69C7">
        <w:trPr>
          <w:gridAfter w:val="1"/>
          <w:wAfter w:w="236" w:type="dxa"/>
          <w:trHeight w:val="22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DFE10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894DD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3AF16" w14:textId="77777777" w:rsidR="00ED69C7" w:rsidRPr="004A7F3F" w:rsidRDefault="00ED69C7" w:rsidP="00ED69C7">
            <w:pPr>
              <w:jc w:val="center"/>
              <w:rPr>
                <w:sz w:val="16"/>
                <w:szCs w:val="16"/>
                <w:lang w:eastAsia="lt-LT"/>
              </w:rPr>
            </w:pPr>
            <w:r w:rsidRPr="004A7F3F">
              <w:rPr>
                <w:sz w:val="16"/>
                <w:szCs w:val="16"/>
                <w:lang w:eastAsia="lt-LT"/>
              </w:rPr>
              <w:t>Funkcinės klasifikacijos kodas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0BFCD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3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5AE906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Iš jų:</w:t>
            </w:r>
          </w:p>
        </w:tc>
      </w:tr>
      <w:tr w:rsidR="00ED69C7" w:rsidRPr="004A7F3F" w14:paraId="151428AD" w14:textId="77777777" w:rsidTr="00ED69C7">
        <w:trPr>
          <w:gridAfter w:val="1"/>
          <w:wAfter w:w="236" w:type="dxa"/>
          <w:trHeight w:val="25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F629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724E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FCC7E" w14:textId="77777777" w:rsidR="00ED69C7" w:rsidRPr="004A7F3F" w:rsidRDefault="00ED69C7" w:rsidP="00ED69C7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4F36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4AE3E1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išlaidoms</w:t>
            </w:r>
          </w:p>
        </w:tc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4F552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turtui įsigyti</w:t>
            </w:r>
          </w:p>
        </w:tc>
      </w:tr>
      <w:tr w:rsidR="00ED69C7" w:rsidRPr="004A7F3F" w14:paraId="1DBD1DB4" w14:textId="77777777" w:rsidTr="00ED69C7">
        <w:trPr>
          <w:gridAfter w:val="1"/>
          <w:wAfter w:w="236" w:type="dxa"/>
          <w:trHeight w:val="27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93F2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9826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BA5B1" w14:textId="77777777" w:rsidR="00ED69C7" w:rsidRPr="004A7F3F" w:rsidRDefault="00ED69C7" w:rsidP="00ED69C7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06B3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DF6D2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2A7F6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iš jų: darbo užmokesčiui</w:t>
            </w:r>
          </w:p>
        </w:tc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261C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6FFF8A5" w14:textId="77777777" w:rsidTr="00ED69C7">
        <w:trPr>
          <w:trHeight w:val="22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94E2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7AD6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4C2E8" w14:textId="77777777" w:rsidR="00ED69C7" w:rsidRPr="004A7F3F" w:rsidRDefault="00ED69C7" w:rsidP="00ED69C7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5FA7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5E22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1938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4DBF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32C1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9A405F7" w14:textId="77777777" w:rsidTr="00ED69C7">
        <w:trPr>
          <w:trHeight w:val="70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2A64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312C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3E2E3" w14:textId="77777777" w:rsidR="00ED69C7" w:rsidRPr="004A7F3F" w:rsidRDefault="00ED69C7" w:rsidP="00ED69C7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3F7B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29B0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2C8F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5838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2AD6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9B397A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5A6A1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6366B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28F19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87EF6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B64C8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61616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A2421" w14:textId="77777777" w:rsidR="00ED69C7" w:rsidRPr="004A7F3F" w:rsidRDefault="00ED69C7" w:rsidP="00ED69C7">
            <w:pPr>
              <w:jc w:val="center"/>
              <w:rPr>
                <w:sz w:val="20"/>
                <w:szCs w:val="20"/>
                <w:lang w:eastAsia="lt-LT"/>
              </w:rPr>
            </w:pPr>
            <w:r w:rsidRPr="004A7F3F">
              <w:rPr>
                <w:sz w:val="20"/>
                <w:szCs w:val="20"/>
                <w:lang w:eastAsia="lt-LT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14:paraId="6048F38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DB0B51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E979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9A01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Gargždų ,,Vaivorykštės" gimnazija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E98D3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998D0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72,045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84C4F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72,045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4705B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70,29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71E1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BC91ED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24CCC05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20C3F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9ED6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5AE77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2AC2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2178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FC6C1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C232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76D2C6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FBCD43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3BD7E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6649B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DE3DCF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6348D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72,045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AAC8F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72,045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AD1A7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70,29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9B620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D2CEE4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8708B1B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25CF9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9ABC7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3DC3F5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3387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60,5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AECE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60,5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E229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59,6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102A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B604CD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3128AC6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954AB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1.1.3.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072B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skaitmeninio ugdymo plėtrai (ML(COVID))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E030B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77CA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72E8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19D0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3070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610F1A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39F069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62AD3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1.1.5.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9CD8C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5E991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E493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10,845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CF37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10,845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F5068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10,69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945C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7C60AF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E69896D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B8692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67B16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 xml:space="preserve">Priekulės Ievos Simonaitytės gimnazija 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CD1F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085F6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62,305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03145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62,305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EFB0F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61,432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243D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D22782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E8ABB33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C9F93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B3616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06A1D1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A8EC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3C5C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863AB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6FC8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F92D1E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A5783A3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3C53D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84CEB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5BC50A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2D92A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62,305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1F381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62,305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76E23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61,432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8F920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52A143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DF666C9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1DA6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lastRenderedPageBreak/>
              <w:t>2.1.2.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3B71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93F73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027F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50,2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9011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50,2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CE17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49,5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399C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010576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79C871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1E85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2.1.6.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C0C3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E021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3BB8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12,105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DC4E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12,105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66A8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11,932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1B19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D4693B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E42A41D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7FB4A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00F9D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Veiviržėnų Jurgio Šaulio gimnazija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3C9B0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D1BA4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19,125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A069F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19,125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CC366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18,953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0FE6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F3C101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A44AF9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ED13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DEFCC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2865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B88E0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EDF9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34015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33E0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B0F052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C695BC9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0FE26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E7BDD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92A852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04639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19,125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30366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19,125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64249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18,953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9C961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3DF666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91324B0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F2EEF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C6FF8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45D0E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C3F9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14,1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FEEC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14,1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906B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14,0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4599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EFE33B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C251DD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33DA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3.1.5.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61198C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1E9AA1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EDD0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5,025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2BE9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5,025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5BD2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4,953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58FE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3FD6C0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8CF34A7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F73CF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9AFFB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Endriejavo pagrindinė mokykla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12680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EA8B6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0,645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B080B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0,645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03646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0,619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ED3F8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A96733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225B6B3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23ABD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4CB72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DBAEA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88F6D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3426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85D2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9E62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25E2E5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B1EC6AB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EAFB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8E724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815D6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A90B4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0,645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E1AB0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0,645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2AED8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0,619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A9DAB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7AF4CB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BC7CB71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B8852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DA279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E1C61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3A27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-1,2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D427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AC94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-1,2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7CB8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A070E9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3604076" w14:textId="77777777" w:rsidTr="00ED69C7">
        <w:trPr>
          <w:trHeight w:val="25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D468F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4.1.6.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1CADCE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9BE0C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C9F4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1,845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8887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1,845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742D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1,819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D4D7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D9189C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EDE29F0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5B12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5.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B020A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Gargždų ,,Kranto" pagrindinė mokykla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9E252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C2F77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54,45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5D39A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54,45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3A006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53,28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EE14C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9B5CF4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5D1967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BD72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98320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A856EB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B2540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0E4B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2F97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A861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967952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61CD02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62DE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B7BF1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EE868C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72F7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54,45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339DB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54,45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F7560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53,28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6D697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BB33C4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94A1203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69556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FD70C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D97BB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2B54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42,2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2390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42,2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132E5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41,6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4B2A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EA70A7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93039F5" w14:textId="77777777" w:rsidTr="00ED69C7">
        <w:trPr>
          <w:trHeight w:val="46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A1C43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5.1.4.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F09A7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skaitmeninio ugdymo plėtrai (ML(COVID))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29B14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40BA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F16A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3CAC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6CED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0690D4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CB54818" w14:textId="77777777" w:rsidTr="00ED69C7">
        <w:trPr>
          <w:trHeight w:val="252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C56E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5.1.7.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0FA3B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090A6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130F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11,85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1F5C6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11,85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27AC0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11,68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EC07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22A52B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65782E5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9BB156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F0A4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Gargždų ,,Minijos" progimnazija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B38EA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33608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65,245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CC69F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65,245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C82F3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64,309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87F2A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18354C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7A95A2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45850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D1E5A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2677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583B57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93CC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CDF67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4E7F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6F45D3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0A4F0E7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3789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5C8BE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2E7FB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A628C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65,245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370F2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65,245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0D6D3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64,309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E0723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774A32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D096D0C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BABBE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C7CC5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7C2C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F858E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48,7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8A05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48,7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C097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48,0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2F3B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F7D82A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E3E6594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A94A4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6.1.6.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93C60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20AB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02AD9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16,545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AEEF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16,545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D996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16,309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1BB1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CE3123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05CBFC9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CBAF04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7.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5F488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Agluonėnų pagrindinė mokykla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2FB9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9D4AD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-9,0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0B303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-10,4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03C7A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-10,209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CEB9D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236" w:type="dxa"/>
            <w:vAlign w:val="center"/>
            <w:hideMark/>
          </w:tcPr>
          <w:p w14:paraId="5347B0F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18F612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6438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8A2A1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3B88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A7DB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4ABB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B8E9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97F1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0FE299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5FD99FD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EC4F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759F3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2A2C8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BB4E3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-9,0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74752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-10,4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81358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-10,209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AE8DD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236" w:type="dxa"/>
            <w:vAlign w:val="center"/>
            <w:hideMark/>
          </w:tcPr>
          <w:p w14:paraId="7B14549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87E8BA7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9723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FE37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759E99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23C1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8C09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0053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5E67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236" w:type="dxa"/>
            <w:vAlign w:val="center"/>
            <w:hideMark/>
          </w:tcPr>
          <w:p w14:paraId="6656BC3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7F7B0F0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C0561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2A03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865B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32F9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-11,0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5AC5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-11,0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11627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-10,8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A64E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9FE330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8C13825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4BBF8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7.1.6.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FF7DC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A008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434C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8C2F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CDC1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0,591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548E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3EBD11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D6AA93C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93C6B8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8.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B7489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Dituvos pagrindinė mokykla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270A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D7A78E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21,94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3CEF8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21,94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7FEDF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21,615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997B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E2F08A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20E156F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EB24BC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D1424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A8CBC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5D21A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A0610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76CC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3F2E5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3E9F94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625DED8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8EC9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8.1.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9F9BD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E6BB3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69A07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21,94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FDCE1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21,94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9718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21,615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49D43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591D1A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2F47AD2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2EE1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8.1.2.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D5D31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FB2D4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4C65E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20,2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F192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20,2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3CD4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19,9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6B87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7DEA1D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306FF2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8948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8.1.5.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07729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2BE87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40E1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1,74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C97E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1,74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BC70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1,715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EBF5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B5F532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F4F0D45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837AA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9.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C583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Dovilų pagrindinė mokykla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004C7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409E1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11,65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BD06E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11,65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8080C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11,488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9600C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C965BD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6B74E49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CDDB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1B00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B0FDA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BFC15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27BF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A470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406B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4A2DAF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2B72A6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3197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4C6FF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2D32B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BF63E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11,65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26601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11,65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FFC68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11,488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30146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C34DAB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91E85DC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E239F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D660F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2E954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E103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7,3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FBEA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7,3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1F5D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7,2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2206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CB14E8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CD3E034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02033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9.1.7.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423AF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CAB16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C3BE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4,35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3607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4,35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7A01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4,288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6B3A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5F616C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30A020C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CE88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27C3C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Ketvergių pagrindinė mokykla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4CBC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B9F04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30,54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015A0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30,54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A654E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30,08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D346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9314AA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FB87C73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D593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5023A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34415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7D1B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6201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A09C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678E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7890CA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8238BF4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B30C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10.1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A21F2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525D8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99CA6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30,54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B433A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30,54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EE761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30,08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F4FE0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B1823D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356550A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BCE6D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lastRenderedPageBreak/>
              <w:t>10.1.2.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F149E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C3345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7EC0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26,4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7B70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26,4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4FDC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26,0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98A2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165A42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DA9FABB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092C4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10.1.5.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F5BE1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99D8B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DB1A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4,140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4B9B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4,140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968DB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4,080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730D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0AAA5D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0EB7C66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04C40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22B0C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Kretingalės pagrindinė mokykla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A3CA7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15D5F1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14,44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D6161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19,84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DB67C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13,202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E6A6C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-5,4</w:t>
            </w:r>
          </w:p>
        </w:tc>
        <w:tc>
          <w:tcPr>
            <w:tcW w:w="236" w:type="dxa"/>
            <w:vAlign w:val="center"/>
            <w:hideMark/>
          </w:tcPr>
          <w:p w14:paraId="12256DA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2E5E17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1036C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1AB4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4DE33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2CF38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6D02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EBD01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BDCF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57920A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827FE47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063F7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D4712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C46AC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0FF2C0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14,44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0876C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19,84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7DB47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13,202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4109A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-5,4</w:t>
            </w:r>
          </w:p>
        </w:tc>
        <w:tc>
          <w:tcPr>
            <w:tcW w:w="236" w:type="dxa"/>
            <w:vAlign w:val="center"/>
            <w:hideMark/>
          </w:tcPr>
          <w:p w14:paraId="70DDCDA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D716AEF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2A5A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11.1.1.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A234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74CCE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A581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37C9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EC8A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5744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-5,4</w:t>
            </w:r>
          </w:p>
        </w:tc>
        <w:tc>
          <w:tcPr>
            <w:tcW w:w="236" w:type="dxa"/>
            <w:vAlign w:val="center"/>
            <w:hideMark/>
          </w:tcPr>
          <w:p w14:paraId="70BBBDE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511D4C9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20443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11.1.2.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E4DEE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7E1E4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1B47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5A58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D0E6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D784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4AB275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41B67C1" w14:textId="77777777" w:rsidTr="00ED69C7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1CC6C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11.1.3.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01F2F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skaitmeninio ugdymo plėtrai (ML(COVID))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2DC8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3D97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BD9E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2EA3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08A3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E231CF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9986CA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68352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11.1.7.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BCB1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A4A54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25BB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2,64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58E9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2,64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B19B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2,602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6F8A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34E9AE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9580A77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8CFE0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98D88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Lapių pagrindinė mokykla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B78F7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6D79D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-3,99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A7BA7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-7,87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6726F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-8,054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0F213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3,88</w:t>
            </w:r>
          </w:p>
        </w:tc>
        <w:tc>
          <w:tcPr>
            <w:tcW w:w="236" w:type="dxa"/>
            <w:vAlign w:val="center"/>
            <w:hideMark/>
          </w:tcPr>
          <w:p w14:paraId="6163B65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DAFD6DE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965AA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0E0A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577003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0FAE8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66B9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6BAEB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9A6C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1FD80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E30B725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D2D75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12.1.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B2202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469A4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573EC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-8,14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CF92D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-8,14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02863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-8,054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A2D2A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EF37DE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5B81CF6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EEC5D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12.1.2.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28497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97CA00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D456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-9,1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D683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-9,1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435A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-9,0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C78D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124395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7D6FC3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3BF43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12.1.6.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14BC9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2F7AA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431A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0,96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218C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0,96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E6CB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0,946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D156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2A9D18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852E44D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7506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12.2.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F37720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DD0F4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01A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4,15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B05F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0,27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FBC1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00B3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3,88</w:t>
            </w:r>
          </w:p>
        </w:tc>
        <w:tc>
          <w:tcPr>
            <w:tcW w:w="236" w:type="dxa"/>
            <w:vAlign w:val="center"/>
            <w:hideMark/>
          </w:tcPr>
          <w:p w14:paraId="3D6AE15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9B2BE9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0D2BD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12.2.1.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70CE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7C0AE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7B23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4,15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CF47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0,27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B8F8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E62D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3,88</w:t>
            </w:r>
          </w:p>
        </w:tc>
        <w:tc>
          <w:tcPr>
            <w:tcW w:w="236" w:type="dxa"/>
            <w:vAlign w:val="center"/>
            <w:hideMark/>
          </w:tcPr>
          <w:p w14:paraId="1872DDC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6F4BC41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6492D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13.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1FE2C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Plikių Ievos Labutytės pagrindinė mokykla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081A7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AA8D4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42,57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B9998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41,77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0281E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39,232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0072C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0,8</w:t>
            </w:r>
          </w:p>
        </w:tc>
        <w:tc>
          <w:tcPr>
            <w:tcW w:w="236" w:type="dxa"/>
            <w:vAlign w:val="center"/>
            <w:hideMark/>
          </w:tcPr>
          <w:p w14:paraId="151021F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514EFCB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6DF2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CD22F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8332F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00714F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7B85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8D1B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2B5D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D97012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A89F0AF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00D7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13.1.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2974E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360D4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26888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42,57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0388D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41,77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631B9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39,232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E380A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0,8</w:t>
            </w:r>
          </w:p>
        </w:tc>
        <w:tc>
          <w:tcPr>
            <w:tcW w:w="236" w:type="dxa"/>
            <w:vAlign w:val="center"/>
            <w:hideMark/>
          </w:tcPr>
          <w:p w14:paraId="6DB8831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832FC57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E3468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13.1.1.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6C5C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D1C81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B853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153E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BEFF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117D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0,8</w:t>
            </w:r>
          </w:p>
        </w:tc>
        <w:tc>
          <w:tcPr>
            <w:tcW w:w="236" w:type="dxa"/>
            <w:vAlign w:val="center"/>
            <w:hideMark/>
          </w:tcPr>
          <w:p w14:paraId="6C8D6A4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CDBF788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07414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13.1.2.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6089C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16ABB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87BE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37,1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6ED7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37,1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0DB2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36,6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52B3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638673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CDF0D6E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B3D46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13.1.3.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E75B0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skaitmeninio ugdymo plėtrai (ML(COVID))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B70C3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1A72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76E5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10F9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0FE9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183805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09B78F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12F28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13.1.5.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EFF0E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9940C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1912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2,67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AB50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2,67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F8CF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2,632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E79E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5C84F6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CE031E1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B6A7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14.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FA0C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Vėžaičių pagrindinė mokykla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70A4B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12B497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7,48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6DA6C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5,88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64BB5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5,735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33CF1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236" w:type="dxa"/>
            <w:vAlign w:val="center"/>
            <w:hideMark/>
          </w:tcPr>
          <w:p w14:paraId="0125A96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9CF4593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6425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B81B2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B5E7C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64863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D337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CF78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1144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4144CB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2F0545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CC40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14.1.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875FD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34F16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DF993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7,48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C5C8A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5,88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6CF5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5,735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CC85F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236" w:type="dxa"/>
            <w:vAlign w:val="center"/>
            <w:hideMark/>
          </w:tcPr>
          <w:p w14:paraId="4E7FABD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7E3552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F488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14.1.1.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EE14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52009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EAB86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258E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8B8C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5B30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236" w:type="dxa"/>
            <w:vAlign w:val="center"/>
            <w:hideMark/>
          </w:tcPr>
          <w:p w14:paraId="3DD24D1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2796B09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457F3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14.1.2.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2D817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BDBF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3502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5C5F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7CB7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4E24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918AB8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FFC7924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0BD79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14.1.7.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5A92D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07B3E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4E42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3,18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14B7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3,18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9D16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3,135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331D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06BBB4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10E09FC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05EE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15.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685E2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Slengių mokykla-daugiafunkcis centras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B1C7F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11579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11,385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1748F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11,385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1753B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10,468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B25D6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9774E9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F874ED3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1E54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6DC9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9856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01750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B2FC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5C03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BB14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A5DE78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AE1BB8E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E7E46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15.1.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0E3C2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E5BC0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29929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11,385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A8D83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11,385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3CFB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10,468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4028F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FA2FD7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B6A1CD5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518D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15.1.1.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5E8C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F03F36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5D80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E57F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1987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3D39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28A36E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C16C079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E0DF1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15.1.2.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DB224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C0304E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9E0B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E0DF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6B906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9,3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EC18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CA39EF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4267F7A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2D22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15.1.6.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A3EC3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ADF77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BA30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1,185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9683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1,185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DF82F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1,168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0CD3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BCD43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111FADF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F52CF4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16.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A9157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Gargždų lopšelis-darželis ,,Ąžuoliukas"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368475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44BC6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-2,0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BF1E1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-2,0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AFD75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-3,8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A5E9A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4CBFF6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60D4388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D1F86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46F61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A1806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8CB89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51CD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1244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AE0F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89422F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F67AEB3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E472E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16.1.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9C29D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4BFD0B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75A13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-2,0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764E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-2,0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65E70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-3,8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1BFD5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5B943B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8CECC9F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6067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16.1.1.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2930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DFCD0F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A9DE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87EA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FE7C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B4A4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3CC89C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38D8310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8CB91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16.1.2.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6871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88F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C4EB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-3,8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59A0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-3,8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22D19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-3,8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E650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E0727C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D761040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9D62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17.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8773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Gargždų lopšelis-darželis ,,Gintarėlis"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37BC2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FFB397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-11,5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99A46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-13,2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030FE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-13,0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457A4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236" w:type="dxa"/>
            <w:vAlign w:val="center"/>
            <w:hideMark/>
          </w:tcPr>
          <w:p w14:paraId="3843007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D79E1D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5A4F7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7C845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AEDD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4209E0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18A8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AC20B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F740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5C40ED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58A4DE9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D8B9A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17.1.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66A3A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5D58A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4DD7E4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-11,5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015FC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-13,2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82D86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-13,0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76ABC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236" w:type="dxa"/>
            <w:vAlign w:val="center"/>
            <w:hideMark/>
          </w:tcPr>
          <w:p w14:paraId="1B068E3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5CA18E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DBC88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lastRenderedPageBreak/>
              <w:t>17.1.1.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79CB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3AD29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86DCD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2902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1DC0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3AB9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236" w:type="dxa"/>
            <w:vAlign w:val="center"/>
            <w:hideMark/>
          </w:tcPr>
          <w:p w14:paraId="5A29846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CACAD2C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29039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17.1.2.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7BBD3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7403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6AE1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-13,2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2356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-13,2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6CD8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-13,0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86D6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2A986F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C4494A1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C1DD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18.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29FEB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Gargždų lopšelis-darželis ,,Saulutė"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DE525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C900F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5,6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F8491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D5E8E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14A0C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14:paraId="18428DB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57ECBA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6BFD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9EB9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D046C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8970A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7246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0DB34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4904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13FBE9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6961F13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836C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18.1.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AAACB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6E532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37287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5,6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D63D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BC47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CB3CA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14:paraId="66FA2CD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9DF783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2EAE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18.1.1.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97E7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4CAE8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90AE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4644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9187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C916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14:paraId="6913062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946EA1E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14518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18.1.2.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805D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642C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DD05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EB54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BE5C6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BF14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F93EF0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B8D469F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50904874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19.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A3875E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Gargždų lopšelis-darželis ,,Naminukas"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30F66F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D37D1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5,5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327F7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5,5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0FCCF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4,3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F4F04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A5720A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1381D23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AF6F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113DC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3A64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DE275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569F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CFCD5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4CEC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87CA7A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7F21ADF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C2AA6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19.1.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FC6FF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20A76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684B4C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5,5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D9B2C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6A46D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4,3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EC156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7FBF4F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6803DCF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C71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19.1.1.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C5EC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DD263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CF9B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545A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D5BB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4BC6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ADD4A8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A2C32C4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D00D3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19.1.2.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97906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AC92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4D1C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0F15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6C6C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5BBE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7B587E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13949CC" w14:textId="77777777" w:rsidTr="00ED69C7">
        <w:trPr>
          <w:trHeight w:val="2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CA44E5D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20.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F125D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Priekulės vaikų lopšelis-darželis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85045A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E4ADA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A65D5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19802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179D8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99C035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C4929CD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D0D02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D649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8F68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78F89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A4E7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100F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E3C5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E1D120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F8F9C95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D56B2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20.1.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D5EAF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64866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344F50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39D3B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3D34D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DF5FC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2A2833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119CC9D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76D94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20.1.2.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7AF1E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00F9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26B9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7835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2551B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D3938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748DB8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1EAC852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CB7A5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21.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0B372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Gargždų muzikos mokykla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0E877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30515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6C707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E2D90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6B4D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715946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B57421D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3E5A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D246F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B931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687E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7E19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6145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6B66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84F756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6154147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022A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D815C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87E76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85F1F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5CB1A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D900B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BE09F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9F4F98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DC0BF39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6121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21.1.1.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0D94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BE889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499A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752E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3C9A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BB07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3DD598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8C30697" w14:textId="77777777" w:rsidTr="00ED69C7">
        <w:trPr>
          <w:trHeight w:val="4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674E179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27.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FAAADD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Klaipėdos rajono savivaldybės visuomenės sveikatos biuras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993D6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5161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12,9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F1DF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C6C2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FFD03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3,7</w:t>
            </w:r>
          </w:p>
        </w:tc>
        <w:tc>
          <w:tcPr>
            <w:tcW w:w="236" w:type="dxa"/>
            <w:vAlign w:val="center"/>
            <w:hideMark/>
          </w:tcPr>
          <w:p w14:paraId="37EA0B5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A46D7F7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0A8D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A4614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F3E6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A377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54C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5F9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7A1F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D8C4BD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85088EA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7FC8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27.1.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023DB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C6DB5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9C158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12,9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5244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FD9F0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8A0DC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3,7</w:t>
            </w:r>
          </w:p>
        </w:tc>
        <w:tc>
          <w:tcPr>
            <w:tcW w:w="236" w:type="dxa"/>
            <w:vAlign w:val="center"/>
            <w:hideMark/>
          </w:tcPr>
          <w:p w14:paraId="676FD52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E359C57" w14:textId="77777777" w:rsidTr="00ED69C7">
        <w:trPr>
          <w:trHeight w:val="96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153B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27.1.4.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169EF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VBES, EEE, EEEVB)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CC4F1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C244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12,9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8594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D626C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A714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3,7</w:t>
            </w:r>
          </w:p>
        </w:tc>
        <w:tc>
          <w:tcPr>
            <w:tcW w:w="236" w:type="dxa"/>
            <w:vAlign w:val="center"/>
            <w:hideMark/>
          </w:tcPr>
          <w:p w14:paraId="45F90B5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702EAC1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BBA03A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28.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EBD3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 xml:space="preserve">Gargždų socialinių paslaugų centras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CDEC4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B023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4,382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40BA1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1,282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EDBF4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90FE2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236" w:type="dxa"/>
            <w:vAlign w:val="center"/>
            <w:hideMark/>
          </w:tcPr>
          <w:p w14:paraId="0B632EB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341B9FD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4DFA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40485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E44C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12D5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4E1B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3AFB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842C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127144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A7DD8E2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8902B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28.1.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39FE3A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A9F29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8A231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4,382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30868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1,282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66DD5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08A0D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236" w:type="dxa"/>
            <w:vAlign w:val="center"/>
            <w:hideMark/>
          </w:tcPr>
          <w:p w14:paraId="0A5CF05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5842C0D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6195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28.1.1.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5E94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3331E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CD61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4,382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D580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1,282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6655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BD82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236" w:type="dxa"/>
            <w:vAlign w:val="center"/>
            <w:hideMark/>
          </w:tcPr>
          <w:p w14:paraId="03EF7C6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C18AFCD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9A9DC8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29.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3B7D4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 xml:space="preserve">Klaipėdos rajono paramos šeimai centras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D0265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CC2A2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4,788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A39CA4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4,788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D069C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37001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BDCAE5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6CA07FB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CF28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0576B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7676D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B90CB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890D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90D8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7C45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954017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9F675CC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0ED7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29.1.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3D549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A3B8B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2B1E28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4,788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30DC7F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4,788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7A046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C5062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24486D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492A321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1DEB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29.1.1.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9E78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53DFBD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B2A4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4,788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0DC3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4,788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D640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33AE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747B25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C802F37" w14:textId="77777777" w:rsidTr="00ED69C7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8900CF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30.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0B42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 xml:space="preserve">Priekulės socialinių paslaugų centras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3D1E47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7444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16,52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C32D0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11,95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634CC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6,7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44AC7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4,57</w:t>
            </w:r>
          </w:p>
        </w:tc>
        <w:tc>
          <w:tcPr>
            <w:tcW w:w="236" w:type="dxa"/>
            <w:vAlign w:val="center"/>
            <w:hideMark/>
          </w:tcPr>
          <w:p w14:paraId="186597E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02FDBCB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A0055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A4CA1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A646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B7C5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D1DA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7243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4898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0ACCC8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4229BA4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0FD8C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C48EC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865E86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51DE2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16,52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853D3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11,95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48EB6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6,7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3936A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4,57</w:t>
            </w:r>
          </w:p>
        </w:tc>
        <w:tc>
          <w:tcPr>
            <w:tcW w:w="236" w:type="dxa"/>
            <w:vAlign w:val="center"/>
            <w:hideMark/>
          </w:tcPr>
          <w:p w14:paraId="1B8B254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87ACFCF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9C3E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D999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AD91A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795B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6,22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723B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1,65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2BB1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11CE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4,57</w:t>
            </w:r>
          </w:p>
        </w:tc>
        <w:tc>
          <w:tcPr>
            <w:tcW w:w="236" w:type="dxa"/>
            <w:vAlign w:val="center"/>
            <w:hideMark/>
          </w:tcPr>
          <w:p w14:paraId="4BBDB94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CBCFD79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83165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30.1.2.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BB3F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32AC7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0415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819E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F65E3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6,7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9B07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3436D1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144B82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4D6F0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66FB4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Viliaus Gaigalaičio globos namai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84745" w14:textId="77777777" w:rsidR="00ED69C7" w:rsidRPr="004A7F3F" w:rsidRDefault="00ED69C7" w:rsidP="00ED69C7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1E12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5,46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F589FB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1,28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B3C2D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04398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4,18</w:t>
            </w:r>
          </w:p>
        </w:tc>
        <w:tc>
          <w:tcPr>
            <w:tcW w:w="236" w:type="dxa"/>
            <w:vAlign w:val="center"/>
            <w:hideMark/>
          </w:tcPr>
          <w:p w14:paraId="742DEF5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1DE90A7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8687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D341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518EC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89EE2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20E8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74525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8CDC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54ACE7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0087E0C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03B1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31.1.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0C70AAA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0EF88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201BB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5,46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94E27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1,28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282BAC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048EB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4,18</w:t>
            </w:r>
          </w:p>
        </w:tc>
        <w:tc>
          <w:tcPr>
            <w:tcW w:w="236" w:type="dxa"/>
            <w:vAlign w:val="center"/>
            <w:hideMark/>
          </w:tcPr>
          <w:p w14:paraId="069A144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A609BF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D86A2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31.1.3.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6E15B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42FCDF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BBB1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5,46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76725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1,28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0E85B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DC50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4,18</w:t>
            </w:r>
          </w:p>
        </w:tc>
        <w:tc>
          <w:tcPr>
            <w:tcW w:w="236" w:type="dxa"/>
            <w:vAlign w:val="center"/>
            <w:hideMark/>
          </w:tcPr>
          <w:p w14:paraId="4EED8DA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079D3D3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4BE0BE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32.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9B196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Jono Lankučio viešoji biblioteka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EBC28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1D53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60,9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2EE57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E5CBF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8B665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14:paraId="5C9A249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3FEAB0E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016D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A6551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DBB7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D21B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240E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0508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D515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36710D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73583FD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F4F77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32.1.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C6D06B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36958D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425A6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60,9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552EF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B5796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C219C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14:paraId="4D022AE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E52FF88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155C1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lastRenderedPageBreak/>
              <w:t>32.1.1.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B071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3CBFFA9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BA50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60,9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5CA1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6AD1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A67C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14:paraId="40CC07C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3A228B7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204FD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43.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2605B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568CF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2CF2A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117,476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24729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407,876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0E5FC" w14:textId="0F7D9E92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68,26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3B236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-290,4</w:t>
            </w:r>
          </w:p>
        </w:tc>
        <w:tc>
          <w:tcPr>
            <w:tcW w:w="236" w:type="dxa"/>
            <w:vAlign w:val="center"/>
            <w:hideMark/>
          </w:tcPr>
          <w:p w14:paraId="70D8AE4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679F5E7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0CF5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202FA7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0DFB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3B60A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B84F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F8975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3243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1207D7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EC88CAD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B772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781EDE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4E77D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19322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49,6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6485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52,6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1BB92" w14:textId="613912DD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5AFF3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-3,0</w:t>
            </w:r>
          </w:p>
        </w:tc>
        <w:tc>
          <w:tcPr>
            <w:tcW w:w="236" w:type="dxa"/>
            <w:vAlign w:val="center"/>
            <w:hideMark/>
          </w:tcPr>
          <w:p w14:paraId="6BEBC3E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0369AAE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9B59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43.1.1.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476B0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175A9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B9BE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36,2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7C52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39,2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34ED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4A0F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-3,0</w:t>
            </w:r>
          </w:p>
        </w:tc>
        <w:tc>
          <w:tcPr>
            <w:tcW w:w="236" w:type="dxa"/>
            <w:vAlign w:val="center"/>
            <w:hideMark/>
          </w:tcPr>
          <w:p w14:paraId="642FFE2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84EA9C5" w14:textId="77777777" w:rsidTr="00ED69C7">
        <w:trPr>
          <w:trHeight w:val="46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8BDA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43.1.2.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EFC11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ECBD9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F046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13,4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96CB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13,4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D6FC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59BA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BC038C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12F7C76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3B9F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43.2.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1930D6F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70BCD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CA551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EF93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B257E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A384D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14:paraId="03CED78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BB9AC32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67E9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F3BB94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FEA3D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A1F5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05B9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7732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A305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38E0DF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C190E5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FC55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43.2.1.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119562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CAC18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82BFE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7E63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6BC4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16E1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14:paraId="00287B9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2924BB5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7C46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6FDFC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A8077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F3FD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17A3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EB738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B645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5066D0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80828FF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F639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43.2.1.1.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CE6B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C8167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D34B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48,4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C4AB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42,2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6A259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1020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236" w:type="dxa"/>
            <w:vAlign w:val="center"/>
            <w:hideMark/>
          </w:tcPr>
          <w:p w14:paraId="2F2776E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80E481A" w14:textId="77777777" w:rsidTr="00ED69C7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98C4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43.2.1.4.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26C71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FEA7D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374E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-48,4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9BF2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-42,2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71C3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1B2F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-6,2</w:t>
            </w:r>
          </w:p>
        </w:tc>
        <w:tc>
          <w:tcPr>
            <w:tcW w:w="236" w:type="dxa"/>
            <w:vAlign w:val="center"/>
            <w:hideMark/>
          </w:tcPr>
          <w:p w14:paraId="3A1C3AF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308A835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106C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9CF6DF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BB7C446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15D3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-81,5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0D74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309,5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F744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-15,0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D2F6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-391,0</w:t>
            </w:r>
          </w:p>
        </w:tc>
        <w:tc>
          <w:tcPr>
            <w:tcW w:w="236" w:type="dxa"/>
            <w:vAlign w:val="center"/>
            <w:hideMark/>
          </w:tcPr>
          <w:p w14:paraId="3E5020D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A52D1C7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9B36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D4281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6130AF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98954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4703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7174C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AA44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89C2C0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46B0177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69E1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2B367D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4AD62F5A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376A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-81,5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B87C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309,5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5F14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-15,0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726C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-391,0</w:t>
            </w:r>
          </w:p>
        </w:tc>
        <w:tc>
          <w:tcPr>
            <w:tcW w:w="236" w:type="dxa"/>
            <w:vAlign w:val="center"/>
            <w:hideMark/>
          </w:tcPr>
          <w:p w14:paraId="5406D01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13AF419" w14:textId="77777777" w:rsidTr="00ED69C7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401A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43.3.1.2.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60523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23DD235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B5FBC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18,5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8771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4E1CA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-15,0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EF8D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236" w:type="dxa"/>
            <w:vAlign w:val="center"/>
            <w:hideMark/>
          </w:tcPr>
          <w:p w14:paraId="7C8CD10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8DE3C63" w14:textId="77777777" w:rsidTr="00ED69C7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329B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551C84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533BA2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9984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4A0E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DC37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F93E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BC9D43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326AE57" w14:textId="77777777" w:rsidTr="00ED69C7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F5AA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43.3.1.2.2.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06D8AB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19B303F2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B1D0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46AC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01561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FBB1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CC9574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95929F4" w14:textId="77777777" w:rsidTr="00ED69C7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B0E2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43.3.1.2.5.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59EF9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C4A3BF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EB5C1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853F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F914E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-15,0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2A46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98AB54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F5FA6A4" w14:textId="77777777" w:rsidTr="00ED69C7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B423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43.3.1.2.7.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82A3F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57198CC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3B6D1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5C6C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-9,0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389B7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FDFE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236" w:type="dxa"/>
            <w:vAlign w:val="center"/>
            <w:hideMark/>
          </w:tcPr>
          <w:p w14:paraId="6C2E181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56F9D94" w14:textId="77777777" w:rsidTr="00ED69C7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8AB8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43.3.1.2.8.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2964F6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78130210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4311B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B03D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9EA2E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C24F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5825E7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09A76AA" w14:textId="77777777" w:rsidTr="00ED69C7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D0B2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43.3.1.2.9.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1056C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759D38E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15C7D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5,5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FD04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7145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3CC1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8DA0FB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BE3E714" w14:textId="77777777" w:rsidTr="00ED69C7">
        <w:trPr>
          <w:trHeight w:val="2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729A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43.3.1.2.10.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5D9F6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Veiviržėnų seniūnija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6D79A9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52861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F2E7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7879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89FD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B97DC1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7BF79FC" w14:textId="77777777" w:rsidTr="00ED69C7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4C57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43.3.1.6.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AB93F0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VšĮ "Gargždų švara" vykdomų priemonių finansavimas (GŠV)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7FB4AC1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3BBEE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300,0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8ADF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D6C01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3E07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A15F75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F6A6B73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7922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43.3.1.8.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6F120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lėšos už parduotą žemę (Ž)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8135602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D75EC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-140,0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C8A4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32B62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25AD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-140,0</w:t>
            </w:r>
          </w:p>
        </w:tc>
        <w:tc>
          <w:tcPr>
            <w:tcW w:w="236" w:type="dxa"/>
            <w:vAlign w:val="center"/>
            <w:hideMark/>
          </w:tcPr>
          <w:p w14:paraId="45E2F8A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0931D6F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8DE8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43.3.1.9.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6D293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BD33D2F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DF06D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-260,0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767D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759E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FDE1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-260,0</w:t>
            </w:r>
          </w:p>
        </w:tc>
        <w:tc>
          <w:tcPr>
            <w:tcW w:w="236" w:type="dxa"/>
            <w:vAlign w:val="center"/>
            <w:hideMark/>
          </w:tcPr>
          <w:p w14:paraId="4938BC0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4D20E19" w14:textId="77777777" w:rsidTr="00ED69C7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CF59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43.4.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C608D5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94D9398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23FB3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64,776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A6F3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64,776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A386D" w14:textId="1AAF1214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83,26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3691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F3379B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249A4D3" w14:textId="77777777" w:rsidTr="00ED69C7">
        <w:trPr>
          <w:trHeight w:val="97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37EA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43.4.3.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ECF38B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EBEBE96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243A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-20,7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947B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-20,7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1E5B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779F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1FF180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7A78B6A" w14:textId="77777777" w:rsidTr="00ED69C7">
        <w:trPr>
          <w:trHeight w:val="70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51C2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43.4.4.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5D46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Patirtoms išlaidoms už skiepijimo nuo COVID-19 ligos (koronaviruso infekcijos) paslaugas kompensuoti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3C2D4F3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0647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60,172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A07B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60,172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95AD1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59,296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E80D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94142A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98DE477" w14:textId="77777777" w:rsidTr="00ED69C7">
        <w:trPr>
          <w:trHeight w:val="70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C2D9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43.4.6.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CAEC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Patirtoms išlaidoms, susijusioms su darbuotojų darbo užmokesčio didinimu, kompensuoti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31ABEDE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9470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25,304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6C57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25,304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922B9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24,864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0078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C4D38E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819354D" w14:textId="77777777" w:rsidTr="00ED69C7">
        <w:trPr>
          <w:trHeight w:val="52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2998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43.5.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49746A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103D73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3D7C9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-25,0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9F119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-25,0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2F81A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4DF7D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AAE9F1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432825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EBAE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58B3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1EB49B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91321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FC4C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E21A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DBF1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F888A6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E33E655" w14:textId="77777777" w:rsidTr="00ED69C7">
        <w:trPr>
          <w:trHeight w:val="22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EECD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43.5.3.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FE40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62B625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88B3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-25,0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2384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-25,0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26514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8642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3F662A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55B2FFF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81BE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43.6.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FF247C8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CB86A3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0BB4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555,4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D0B60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A3C63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B8BFD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555,4</w:t>
            </w:r>
          </w:p>
        </w:tc>
        <w:tc>
          <w:tcPr>
            <w:tcW w:w="236" w:type="dxa"/>
            <w:vAlign w:val="center"/>
            <w:hideMark/>
          </w:tcPr>
          <w:p w14:paraId="2206439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8ABE133" w14:textId="77777777" w:rsidTr="00ED69C7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D426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9FB96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D354E9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48099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638B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B654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84A4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A8558C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B927C7F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B430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43.6.1.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762D9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0C0DF57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4D76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65,0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7AF1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4825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9D31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65,0</w:t>
            </w:r>
          </w:p>
        </w:tc>
        <w:tc>
          <w:tcPr>
            <w:tcW w:w="236" w:type="dxa"/>
            <w:vAlign w:val="center"/>
            <w:hideMark/>
          </w:tcPr>
          <w:p w14:paraId="0643369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DE7FCD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F0A1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43.6.2.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250F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F1A152A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AAD8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FA92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99DF5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ADF9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100271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F2030B2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B7E0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E95C1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543E46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E34B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8F62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E8B77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36D5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B17122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56D4CDF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8DDE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43.6.2.6.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66AEF4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C52A905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B119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F83F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872D1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AB82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FD8A636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39AC1E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AC60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43.6.2.7.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BCB2B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2ADF52E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3C74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0689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8A65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1663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8EC12D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418DA64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D9CE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43.6.2.11.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49FA0E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Vėžaičių seniūnija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D0AA94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CD97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-2,5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0824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3A16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4000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3A1DFF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ACE5594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F373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43.6.6.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765A2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D58EB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9058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654A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961A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33FB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14:paraId="4E5054B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28F6206" w14:textId="77777777" w:rsidTr="00ED69C7">
        <w:trPr>
          <w:trHeight w:val="5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606F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lastRenderedPageBreak/>
              <w:t>43.6.7.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357F9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D234A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FC0B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308,4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24AB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7F99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FADF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308,4</w:t>
            </w:r>
          </w:p>
        </w:tc>
        <w:tc>
          <w:tcPr>
            <w:tcW w:w="236" w:type="dxa"/>
            <w:vAlign w:val="center"/>
            <w:hideMark/>
          </w:tcPr>
          <w:p w14:paraId="23F0A8F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C16CE9F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06CE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43.6.8.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84EA2E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lėšos už parduotą žemę (Ž)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C283F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0D8C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180,0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9D0C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AD40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609A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14:paraId="0C1D537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B6AF414" w14:textId="77777777" w:rsidTr="00ED69C7">
        <w:trPr>
          <w:trHeight w:val="49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188E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43.7.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FEE936F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AF11A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03BE0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-451,8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5DA84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CC123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A249F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-451,8</w:t>
            </w:r>
          </w:p>
        </w:tc>
        <w:tc>
          <w:tcPr>
            <w:tcW w:w="236" w:type="dxa"/>
            <w:vAlign w:val="center"/>
            <w:hideMark/>
          </w:tcPr>
          <w:p w14:paraId="3C6BB77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1955164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2698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8083C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0C09C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A0034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6BB7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1649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C074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C714C9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BC8FC50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05D3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43.7.1.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E5ED4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CFA96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62A0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-251,8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6363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AAB5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B9D1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-251,8</w:t>
            </w:r>
          </w:p>
        </w:tc>
        <w:tc>
          <w:tcPr>
            <w:tcW w:w="236" w:type="dxa"/>
            <w:vAlign w:val="center"/>
            <w:hideMark/>
          </w:tcPr>
          <w:p w14:paraId="0EA5701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D1D2A90" w14:textId="77777777" w:rsidTr="00ED69C7">
        <w:trPr>
          <w:trHeight w:val="7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4757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43.7.3.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C9BE99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Valstyvės investicijų programos lėšomis finansuojamam projektui įgyvendinti (VBD(VIP))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D3400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0BE4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-200,0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0F20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0D10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FCA0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-200,0</w:t>
            </w:r>
          </w:p>
        </w:tc>
        <w:tc>
          <w:tcPr>
            <w:tcW w:w="236" w:type="dxa"/>
            <w:vAlign w:val="center"/>
            <w:hideMark/>
          </w:tcPr>
          <w:p w14:paraId="6C15D87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9E34026" w14:textId="77777777" w:rsidTr="00ED69C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6A31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43.9.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DC7058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5CEAD87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3B81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9E5A2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B2FD2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67F6D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943676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07063DE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E20C85A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2D04E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8EE0F3C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B54E7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4EF2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828E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4F4B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A4CD41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E6BF642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2B437C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43.9.7.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DB2E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C5606D0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035C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CC3F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6304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5BB2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DFA827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C353D82" w14:textId="77777777" w:rsidTr="00ED69C7">
        <w:trPr>
          <w:trHeight w:val="25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3127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</w:t>
            </w:r>
          </w:p>
        </w:tc>
        <w:tc>
          <w:tcPr>
            <w:tcW w:w="33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7A2C3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BFCA3" w14:textId="77777777" w:rsidR="00ED69C7" w:rsidRPr="004A7F3F" w:rsidRDefault="00ED69C7" w:rsidP="00ED69C7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7E556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625,256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5F248" w14:textId="77777777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834,126</w:t>
            </w:r>
          </w:p>
        </w:tc>
        <w:tc>
          <w:tcPr>
            <w:tcW w:w="11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C660F" w14:textId="6595A198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449,7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4263E" w14:textId="386520FB" w:rsidR="00ED69C7" w:rsidRPr="004A7F3F" w:rsidRDefault="00ED69C7" w:rsidP="00ED69C7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-208,87</w:t>
            </w:r>
          </w:p>
        </w:tc>
        <w:tc>
          <w:tcPr>
            <w:tcW w:w="236" w:type="dxa"/>
            <w:vAlign w:val="center"/>
            <w:hideMark/>
          </w:tcPr>
          <w:p w14:paraId="14FBD55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EA06C9B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56D3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BB60F2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303D2" w14:textId="77777777" w:rsidR="00ED69C7" w:rsidRPr="004A7F3F" w:rsidRDefault="00ED69C7" w:rsidP="00ED69C7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67C5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BC78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358C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E2452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483C81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21EDE3B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3440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04E86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5866C" w14:textId="77777777" w:rsidR="00ED69C7" w:rsidRPr="004A7F3F" w:rsidRDefault="00ED69C7" w:rsidP="00ED69C7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2BB8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FCBC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96,77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2A816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-15,0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B3A8C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-96,77</w:t>
            </w:r>
          </w:p>
        </w:tc>
        <w:tc>
          <w:tcPr>
            <w:tcW w:w="236" w:type="dxa"/>
            <w:vAlign w:val="center"/>
            <w:hideMark/>
          </w:tcPr>
          <w:p w14:paraId="0B5EE25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F0757CB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04C1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44.2.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B49D6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61F20" w14:textId="77777777" w:rsidR="00ED69C7" w:rsidRPr="004A7F3F" w:rsidRDefault="00ED69C7" w:rsidP="00ED69C7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4F1C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313,7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B5ED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313,7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337E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295,8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5456C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8931E8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3F212F1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FE16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44.8.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374AB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B2D73" w14:textId="77777777" w:rsidR="00ED69C7" w:rsidRPr="004A7F3F" w:rsidRDefault="00ED69C7" w:rsidP="00ED69C7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B40C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12,3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0443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5E7F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6,7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E1D85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14:paraId="5A3525A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68C341E" w14:textId="77777777" w:rsidTr="00ED69C7">
        <w:trPr>
          <w:trHeight w:val="28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8CD85E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44.10.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6233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lėšos už parduotą žemę (Ž)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D2C9D3" w14:textId="77777777" w:rsidR="00ED69C7" w:rsidRPr="004A7F3F" w:rsidRDefault="00ED69C7" w:rsidP="00ED69C7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95AEB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CA77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1DCF9" w14:textId="73420804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D6F46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14:paraId="3B6BEDB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8E83211" w14:textId="77777777" w:rsidTr="00ED69C7">
        <w:trPr>
          <w:trHeight w:val="73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82F2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44.11.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6A7B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VBES, EEE, EEEVB)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DE80F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C5E9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-7,8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5AA3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-11,5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FADE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-0,5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AFAAB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3,7</w:t>
            </w:r>
          </w:p>
        </w:tc>
        <w:tc>
          <w:tcPr>
            <w:tcW w:w="236" w:type="dxa"/>
            <w:vAlign w:val="center"/>
            <w:hideMark/>
          </w:tcPr>
          <w:p w14:paraId="2C36445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9A29851" w14:textId="77777777" w:rsidTr="00ED69C7">
        <w:trPr>
          <w:trHeight w:val="49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5911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44.13.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AF95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VšĮ "Gargždų švara" vykdomų priemonių finansavimas (GŠV)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B5E7B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48E8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C452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4E17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EABAA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808188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90FFDA4" w14:textId="77777777" w:rsidTr="00ED69C7">
        <w:trPr>
          <w:trHeight w:val="45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A0CA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44.16.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584497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skaitmeninio ugdymo plėtrai (ML(COVID))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36286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7980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02D3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38DA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AEA82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B766BB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FC6E8D7" w14:textId="77777777" w:rsidTr="00ED69C7">
        <w:trPr>
          <w:trHeight w:val="43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2373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44.19.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8E4E5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Valstyvės investicijų programos lėšomis finansuojamam projektui įgyvendinti (VBD(VIP))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05360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B2F5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-200,0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3EF8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9DC73" w14:textId="1ACADB0B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55AF4A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-200,0</w:t>
            </w:r>
          </w:p>
        </w:tc>
        <w:tc>
          <w:tcPr>
            <w:tcW w:w="236" w:type="dxa"/>
            <w:vAlign w:val="center"/>
            <w:hideMark/>
          </w:tcPr>
          <w:p w14:paraId="0D68927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B44BF68" w14:textId="77777777" w:rsidTr="00ED69C7">
        <w:trPr>
          <w:trHeight w:val="27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F809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44.20.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5A7E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82555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D1FF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79,68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145B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79,68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B58C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78,54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C8A0DC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73F87A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44A539D" w14:textId="77777777" w:rsidTr="00ED69C7">
        <w:trPr>
          <w:trHeight w:val="72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FBE2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44.24.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F32B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Patirtoms išlaidoms, susijusioms su darbuotojų darbo užmokesčio didinimu, kompensuoti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A6290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4095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25,304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78FC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25,304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35CC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24,864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59DF9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2E41D7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C84BB4F" w14:textId="77777777" w:rsidTr="00ED69C7">
        <w:trPr>
          <w:trHeight w:val="690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694E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44.25.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ADF9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Patirtoms išlaidoms už skiepijimo nuo COVID-19 ligos (koronaviruso infekcijos) paslaugas kompensuoti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0B239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1ECA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60,172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19CF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60,172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05E5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59,296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A1086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ECD13F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4BD0A01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29CD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44.26.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17C77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BCE4F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6A1B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79ED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-42,2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6379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B5045C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42,2</w:t>
            </w:r>
          </w:p>
        </w:tc>
        <w:tc>
          <w:tcPr>
            <w:tcW w:w="236" w:type="dxa"/>
            <w:vAlign w:val="center"/>
            <w:hideMark/>
          </w:tcPr>
          <w:p w14:paraId="3191783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1994622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59B2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E42B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269FB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8938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1927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CBDF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F90C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8A308E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0DCA1A1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4536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45.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F7F95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E850C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2D209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448,28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07158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449,18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9212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374,34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98306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236" w:type="dxa"/>
            <w:vAlign w:val="center"/>
            <w:hideMark/>
          </w:tcPr>
          <w:p w14:paraId="61E45D5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9F79E24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14F9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827BB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907C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C24C6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BA4D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30591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6F15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6F68274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799FCD9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AAA9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45.1.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0133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DF81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2DB9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53,0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F6F9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53,9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9137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C1EE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236" w:type="dxa"/>
            <w:vAlign w:val="center"/>
            <w:hideMark/>
          </w:tcPr>
          <w:p w14:paraId="150B8FD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8D3EF3C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6178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45.2.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26CD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7564E2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1AE3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313,7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4A78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313,7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CC1F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295,8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8D57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F317EA2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D039D84" w14:textId="77777777" w:rsidTr="00ED69C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D973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45.8.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3EF826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skaitmeninio ugdymo plėtrai (ML(COVID))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669BC2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4C44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A4E3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6F12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DC5A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394C2D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26C5D71" w14:textId="77777777" w:rsidTr="00ED69C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EA64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45.9.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FE872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Konsultacijoms mokiniams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994B3F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91D3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79,68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2A4F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79,68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E82D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78,54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E9BB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E89AAD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8A1693C" w14:textId="77777777" w:rsidTr="00ED69C7">
        <w:trPr>
          <w:trHeight w:val="43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96F6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46.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64464FE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33E30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D59014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5248A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76A5F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886BF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14:paraId="767604C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263BDAB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EF13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9DE8C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B6079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0E3F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644B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15D22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B0CB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A92877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0B45DD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0100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46.1.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122C9C2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2F7AF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4D71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CFB4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FBB5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3B4F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14:paraId="0501CA2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911E222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17CC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D303F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092B8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19484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7994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0E50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F376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F9C450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3F4D3FE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D071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46.1.1.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60E4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E2BC8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6272C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48,4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9C49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42,2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874B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2FE8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236" w:type="dxa"/>
            <w:vAlign w:val="center"/>
            <w:hideMark/>
          </w:tcPr>
          <w:p w14:paraId="3A6B5DA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9222AB5" w14:textId="77777777" w:rsidTr="00ED69C7">
        <w:trPr>
          <w:trHeight w:val="51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5889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lastRenderedPageBreak/>
              <w:t>46.1.5.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0525F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DBE1B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C3020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-48,4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28A5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-42,2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0CD8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9327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-6,2</w:t>
            </w:r>
          </w:p>
        </w:tc>
        <w:tc>
          <w:tcPr>
            <w:tcW w:w="236" w:type="dxa"/>
            <w:vAlign w:val="center"/>
            <w:hideMark/>
          </w:tcPr>
          <w:p w14:paraId="3BE2068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8F50568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D59A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47.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4B409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74AB6D5F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FC6E0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-81,5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D78D5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309,5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16E27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-15,0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BA1DC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-391,0</w:t>
            </w:r>
          </w:p>
        </w:tc>
        <w:tc>
          <w:tcPr>
            <w:tcW w:w="236" w:type="dxa"/>
            <w:vAlign w:val="center"/>
            <w:hideMark/>
          </w:tcPr>
          <w:p w14:paraId="1F4D710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9C48F92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D630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C4A3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0284859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C376D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73A2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F813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C6BD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F325A7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0B3E2C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4AAE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47.1.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C6795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D7EA3E8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2E0E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-81,5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A23A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309,5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5B60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-15,0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5CD3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-391,0</w:t>
            </w:r>
          </w:p>
        </w:tc>
        <w:tc>
          <w:tcPr>
            <w:tcW w:w="236" w:type="dxa"/>
            <w:vAlign w:val="center"/>
            <w:hideMark/>
          </w:tcPr>
          <w:p w14:paraId="7ECD9AA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920B786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0810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1D57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56D7D2E2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2119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AC92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7355C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D814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644D15D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EB41681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D683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47.1.1.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5073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 xml:space="preserve"> 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18F2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DDFC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18,5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DAA0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FDFB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-15,0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6A39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236" w:type="dxa"/>
            <w:vAlign w:val="center"/>
            <w:hideMark/>
          </w:tcPr>
          <w:p w14:paraId="67AF649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75F2E03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03E8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47.1.6.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FBE84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VšĮ "Gargždų švara" vykdomų priemonių finansavimas (GŠV)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AFC2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94B5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D737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3BB7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B2A7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EA8A8C3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140A418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4F59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47.1.8.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E8D2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lėšos už parduotą žemę (Ž)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9EF3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A762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-140,0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3B55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FEDF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A15F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-140,0</w:t>
            </w:r>
          </w:p>
        </w:tc>
        <w:tc>
          <w:tcPr>
            <w:tcW w:w="236" w:type="dxa"/>
            <w:vAlign w:val="center"/>
            <w:hideMark/>
          </w:tcPr>
          <w:p w14:paraId="208AA09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F7002A7" w14:textId="77777777" w:rsidTr="00ED69C7">
        <w:trPr>
          <w:trHeight w:val="49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3E64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47.1.9.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05855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A0AC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C493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-260,0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0888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3B2C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EA4E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-260,0</w:t>
            </w:r>
          </w:p>
        </w:tc>
        <w:tc>
          <w:tcPr>
            <w:tcW w:w="236" w:type="dxa"/>
            <w:vAlign w:val="center"/>
            <w:hideMark/>
          </w:tcPr>
          <w:p w14:paraId="3968401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6697C901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2BF5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48.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47F58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C663905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65DCB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77,676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FAA8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73,976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C492" w14:textId="2B87FB92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83,66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B7BB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3,7</w:t>
            </w:r>
          </w:p>
        </w:tc>
        <w:tc>
          <w:tcPr>
            <w:tcW w:w="236" w:type="dxa"/>
            <w:vAlign w:val="center"/>
            <w:hideMark/>
          </w:tcPr>
          <w:p w14:paraId="60F65E98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0085994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718C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DABCE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5C4FC2B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ABAA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8CD3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500A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712C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BE8761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7E8307D" w14:textId="77777777" w:rsidTr="00ED69C7">
        <w:trPr>
          <w:trHeight w:val="94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61663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48.5.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29A676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VBES, EEE, EEEVB)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87EA3BA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5BFC5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-7,8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BC94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-11,5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498E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-0,5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BC5E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3,7</w:t>
            </w:r>
          </w:p>
        </w:tc>
        <w:tc>
          <w:tcPr>
            <w:tcW w:w="236" w:type="dxa"/>
            <w:vAlign w:val="center"/>
            <w:hideMark/>
          </w:tcPr>
          <w:p w14:paraId="6DA3971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7F3918D6" w14:textId="77777777" w:rsidTr="00ED69C7">
        <w:trPr>
          <w:trHeight w:val="72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98EAD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48.6.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77677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Patirtoms išlaidoms, susijusioms su darbuotojų darbo užmokesčio didinimu, kompensuoti (VBD(COVID))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9C8529B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60E7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25,304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6361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25,304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4D23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24,864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0552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E8E96B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70EF292" w14:textId="77777777" w:rsidTr="00ED69C7">
        <w:trPr>
          <w:trHeight w:val="76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7ABD9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48.7.</w:t>
            </w:r>
          </w:p>
        </w:tc>
        <w:tc>
          <w:tcPr>
            <w:tcW w:w="3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7D01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Patirtoms išlaidoms už skiepijimo nuo COVID-19 ligos (koronaviruso infekcijos) paslaugas kompensuoti (VBD(COVID))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B8645AA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2B5FA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60,172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15BCB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60,172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B313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59,296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C0D34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463786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2CD03E0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C74C6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49.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8B070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4B590B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E19D1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1567F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-5,43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00B5F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6,7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10F0E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15,73</w:t>
            </w:r>
          </w:p>
        </w:tc>
        <w:tc>
          <w:tcPr>
            <w:tcW w:w="236" w:type="dxa"/>
            <w:vAlign w:val="center"/>
            <w:hideMark/>
          </w:tcPr>
          <w:p w14:paraId="363B7A3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38AE1A9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A651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41BF6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3D17D9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BDFCC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57C0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53B5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1738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BFA11D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51D01C1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FDC9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49.1.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EA901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06679E2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EA9F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A706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-5,43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6B77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95C4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15,73</w:t>
            </w:r>
          </w:p>
        </w:tc>
        <w:tc>
          <w:tcPr>
            <w:tcW w:w="236" w:type="dxa"/>
            <w:vAlign w:val="center"/>
            <w:hideMark/>
          </w:tcPr>
          <w:p w14:paraId="10B5AF9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C08DA6A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905C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08E9E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A2C3AF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FAB7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2C15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80D64A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9B61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0BA743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4380E02E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FE11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49.1.1.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AD4E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FA62F1B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9F77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6CC0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-15,73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EB6F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DC399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15,73</w:t>
            </w:r>
          </w:p>
        </w:tc>
        <w:tc>
          <w:tcPr>
            <w:tcW w:w="236" w:type="dxa"/>
            <w:vAlign w:val="center"/>
            <w:hideMark/>
          </w:tcPr>
          <w:p w14:paraId="6C95A251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6A9A90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52E2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49.1.4.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7BDF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1F0ABD7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D268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BF79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5261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2B42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3A5B1F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B3FA6F2" w14:textId="77777777" w:rsidTr="00ED69C7">
        <w:trPr>
          <w:trHeight w:val="45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71A6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50.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CFAF3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E43F6B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CE4C2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555,4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0D73F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E4D9A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3CBE4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555,4</w:t>
            </w:r>
          </w:p>
        </w:tc>
        <w:tc>
          <w:tcPr>
            <w:tcW w:w="236" w:type="dxa"/>
            <w:vAlign w:val="center"/>
            <w:hideMark/>
          </w:tcPr>
          <w:p w14:paraId="2C718D1F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D27CC0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F463B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30AA1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6DB622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2788D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75F2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9981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D2E3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5327E65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3AA02FD4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BBCC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50.1.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6F98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D6EE5EF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80FB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65,0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0A0B2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1C11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9E6C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65,0</w:t>
            </w:r>
          </w:p>
        </w:tc>
        <w:tc>
          <w:tcPr>
            <w:tcW w:w="236" w:type="dxa"/>
            <w:vAlign w:val="center"/>
            <w:hideMark/>
          </w:tcPr>
          <w:p w14:paraId="3D171C2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D2922CE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7B72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50.6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61B070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A3F10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20B4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75AB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EFF1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DA19A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14:paraId="08DD4EEA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8E57E10" w14:textId="77777777" w:rsidTr="00ED69C7">
        <w:trPr>
          <w:trHeight w:val="58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8F5DE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50.7.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6D0A3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EE4C0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A4B04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308,4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CAF8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7CDA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A3FB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308,4</w:t>
            </w:r>
          </w:p>
        </w:tc>
        <w:tc>
          <w:tcPr>
            <w:tcW w:w="236" w:type="dxa"/>
            <w:vAlign w:val="center"/>
            <w:hideMark/>
          </w:tcPr>
          <w:p w14:paraId="45AA149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F0517CB" w14:textId="77777777" w:rsidTr="00ED69C7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1FA0B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50.8.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821D6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lėšos už parduotą žemę (Ž)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E2AF1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2407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180,0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EB6D8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9521C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FED9E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14:paraId="0F7B7A07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488039E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E7D0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BF7988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61B7D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97661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-390,9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F5DA1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79CAA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201EB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-391,8</w:t>
            </w:r>
          </w:p>
        </w:tc>
        <w:tc>
          <w:tcPr>
            <w:tcW w:w="236" w:type="dxa"/>
            <w:vAlign w:val="center"/>
            <w:hideMark/>
          </w:tcPr>
          <w:p w14:paraId="77D07E3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C0686E4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F77E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69E0D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0A0BC0" w14:textId="77777777" w:rsidR="00ED69C7" w:rsidRPr="004A7F3F" w:rsidRDefault="00ED69C7" w:rsidP="00ED69C7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192F9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04C9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66F75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E9CFD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3298CAC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7FAF03C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19B9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51.1.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AC3A0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0DFADCF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BD27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-190,9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6DBA7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57221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83B5F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-191,8</w:t>
            </w:r>
          </w:p>
        </w:tc>
        <w:tc>
          <w:tcPr>
            <w:tcW w:w="236" w:type="dxa"/>
            <w:vAlign w:val="center"/>
            <w:hideMark/>
          </w:tcPr>
          <w:p w14:paraId="480A8E1E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5BC8BC20" w14:textId="77777777" w:rsidTr="00ED69C7">
        <w:trPr>
          <w:trHeight w:val="70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F17B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51.6.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9ECE16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Dotacija Valstyvės investicijų programos lėšomis finansuojamam projektui įgyvendinti (VBD(VIP))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4D15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01561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-200,0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1002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0CBA9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20243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-200,0</w:t>
            </w:r>
          </w:p>
        </w:tc>
        <w:tc>
          <w:tcPr>
            <w:tcW w:w="236" w:type="dxa"/>
            <w:vAlign w:val="center"/>
            <w:hideMark/>
          </w:tcPr>
          <w:p w14:paraId="498DB0E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2E2F8DB7" w14:textId="77777777" w:rsidTr="00ED69C7">
        <w:trPr>
          <w:trHeight w:val="480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EE5FD87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53.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3BFF15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0B596B4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35B91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CC442" w14:textId="77777777" w:rsidR="00ED69C7" w:rsidRPr="004A7F3F" w:rsidRDefault="00ED69C7" w:rsidP="00ED69C7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1F81C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825BC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7AC75C9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079A21EA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C7C52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A43A3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EA182C7" w14:textId="77777777" w:rsidR="00ED69C7" w:rsidRPr="004A7F3F" w:rsidRDefault="00ED69C7" w:rsidP="00ED69C7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4A7F3F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2FFD6" w14:textId="77777777" w:rsidR="00ED69C7" w:rsidRPr="004A7F3F" w:rsidRDefault="00ED69C7" w:rsidP="00ED69C7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4A7F3F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D6BD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DDF7C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893BF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9C8CE2B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  <w:tr w:rsidR="00ED69C7" w:rsidRPr="004A7F3F" w14:paraId="13A31668" w14:textId="77777777" w:rsidTr="00ED69C7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3BCC3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53.6.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D6BDD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FF420" w14:textId="77777777" w:rsidR="00ED69C7" w:rsidRPr="004A7F3F" w:rsidRDefault="00ED69C7" w:rsidP="00ED69C7">
            <w:pPr>
              <w:jc w:val="center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52665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EE86C" w14:textId="77777777" w:rsidR="00ED69C7" w:rsidRPr="004A7F3F" w:rsidRDefault="00ED69C7" w:rsidP="00ED69C7">
            <w:pPr>
              <w:jc w:val="right"/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781A0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4C3D8" w14:textId="77777777" w:rsidR="00ED69C7" w:rsidRPr="004A7F3F" w:rsidRDefault="00ED69C7" w:rsidP="00ED69C7">
            <w:pPr>
              <w:rPr>
                <w:sz w:val="18"/>
                <w:szCs w:val="18"/>
                <w:lang w:eastAsia="lt-LT"/>
              </w:rPr>
            </w:pPr>
            <w:r w:rsidRPr="004A7F3F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A3A24D0" w14:textId="77777777" w:rsidR="00ED69C7" w:rsidRPr="004A7F3F" w:rsidRDefault="00ED69C7" w:rsidP="00ED69C7">
            <w:pPr>
              <w:rPr>
                <w:sz w:val="20"/>
                <w:szCs w:val="20"/>
                <w:lang w:eastAsia="lt-LT"/>
              </w:rPr>
            </w:pPr>
          </w:p>
        </w:tc>
      </w:tr>
    </w:tbl>
    <w:p w14:paraId="3283E705" w14:textId="77777777" w:rsidR="005D611E" w:rsidRDefault="005D611E" w:rsidP="005D611E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4482CFAB" w14:textId="7CA26C0C" w:rsidR="0029484C" w:rsidRDefault="00297FA0" w:rsidP="0029484C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3.</w:t>
      </w:r>
      <w:r w:rsidR="00C61738">
        <w:t>4</w:t>
      </w:r>
      <w:r w:rsidR="004A7F3F">
        <w:t>.</w:t>
      </w:r>
      <w:r w:rsidR="00FE0B1B">
        <w:t xml:space="preserve"> </w:t>
      </w:r>
      <w:bookmarkStart w:id="3" w:name="_GoBack"/>
      <w:bookmarkEnd w:id="3"/>
      <w:r>
        <w:t>6 priedą:</w:t>
      </w:r>
    </w:p>
    <w:p w14:paraId="4BD752CD" w14:textId="77777777" w:rsidR="0029484C" w:rsidRDefault="00E90EED" w:rsidP="0029484C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3.</w:t>
      </w:r>
      <w:r w:rsidR="00C61738">
        <w:t>4</w:t>
      </w:r>
      <w:r>
        <w:t>.1. Įrašyti eilutę</w:t>
      </w:r>
      <w:r w:rsidR="008C62D8">
        <w:t xml:space="preserve"> Nr. </w:t>
      </w:r>
      <w:r w:rsidR="00C61738">
        <w:t>3.</w:t>
      </w:r>
      <w:r>
        <w:t xml:space="preserve"> skiltyje ,,Asignavimų valdytojo pavadinimas, programos numeris ir pavadinimas“ įrašant žodžius ,,</w:t>
      </w:r>
      <w:r w:rsidR="00C61738">
        <w:t>Gargždų „Vaivorykštės</w:t>
      </w:r>
      <w:r w:rsidR="008773E1">
        <w:t>“</w:t>
      </w:r>
      <w:r w:rsidR="00C61738">
        <w:t xml:space="preserve"> gimnazija</w:t>
      </w:r>
      <w:r>
        <w:t>‘‘.</w:t>
      </w:r>
    </w:p>
    <w:p w14:paraId="0DA77130" w14:textId="1E905FE9" w:rsidR="00C61738" w:rsidRDefault="00EB3F35" w:rsidP="0029484C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3.4.2. Įrašyti eilutę 3.1. skiltyje ,,Asignavimų valdytojo pavadinimas, programos numeris ir pavadinimas“ įrašant žodžius ,,1.Žinių visuomenės plėtros programa“.</w:t>
      </w:r>
    </w:p>
    <w:p w14:paraId="73435A0F" w14:textId="01ECC4EB" w:rsidR="00EB3F35" w:rsidRDefault="00EB3F35" w:rsidP="0029484C">
      <w:pPr>
        <w:ind w:firstLine="1134"/>
        <w:jc w:val="both"/>
      </w:pPr>
      <w:r>
        <w:lastRenderedPageBreak/>
        <w:t>3.4.3. Įrašyti eilutę 3.1.1. skiltyje ,,Asignavimų valdytojo pavadinimas, programos numeris ir pavadinimas“ įrašant žodžius ,,Iš jos: Savivaldybės biudžeto 2020 m. lėšų likutis (LK)“.</w:t>
      </w:r>
    </w:p>
    <w:p w14:paraId="272DB42E" w14:textId="7A94E2FC" w:rsidR="00BF70C5" w:rsidRDefault="00BF70C5" w:rsidP="0029484C">
      <w:pPr>
        <w:ind w:firstLine="1134"/>
        <w:jc w:val="both"/>
      </w:pPr>
      <w:r>
        <w:t>3.4.4. Įrašyti eilutę Nr. 4. skiltyje ,,Asignavimų valdytojo pavadinimas, programos numeris ir pavadinimas“ įrašant žodžius ,,</w:t>
      </w:r>
      <w:r w:rsidR="00BF2E10">
        <w:t>Priekulės Ievos Simonaitytės</w:t>
      </w:r>
      <w:r>
        <w:t xml:space="preserve"> gimnazija‘‘.</w:t>
      </w:r>
    </w:p>
    <w:p w14:paraId="1F661776" w14:textId="2363F07D" w:rsidR="00BF70C5" w:rsidRDefault="00BF70C5" w:rsidP="0029484C">
      <w:pPr>
        <w:ind w:firstLine="1134"/>
        <w:jc w:val="both"/>
      </w:pPr>
      <w:r>
        <w:t>3.4.5. Įrašyti eilutę 4.1. skiltyje ,,Asignavimų valdytojo pavadinimas, programos numeris ir pavadinimas“ įrašant žodžius ,,1.Žinių visuomenės plėtros programa“.</w:t>
      </w:r>
    </w:p>
    <w:p w14:paraId="0C73E0AE" w14:textId="4355A7F6" w:rsidR="00C61738" w:rsidRDefault="00BF70C5" w:rsidP="0029484C">
      <w:pPr>
        <w:ind w:firstLine="1134"/>
        <w:jc w:val="both"/>
      </w:pPr>
      <w:r>
        <w:t>3.4.6. Įrašyti eilutę 4.1.1. skiltyje ,,Asignavimų valdytojo pavadinimas, programos numeris ir pavadinimas“ įrašant žodžius ,,Iš jos: Savivaldybės biudžeto 2020 m. lėšų likutis (LK)“.</w:t>
      </w:r>
    </w:p>
    <w:p w14:paraId="400210C7" w14:textId="373444B1" w:rsidR="006742B4" w:rsidRDefault="006742B4" w:rsidP="0029484C">
      <w:pPr>
        <w:ind w:firstLine="1134"/>
        <w:jc w:val="both"/>
      </w:pPr>
      <w:r>
        <w:t>3.4.7. Įrašyti eilutę Nr. 5. skiltyje ,,Asignavimų valdytojo pavadinimas, programos numeris ir pavadinimas“ įrašant žodžius ,,Endriejavo pagrindinė mokykla‘‘.</w:t>
      </w:r>
    </w:p>
    <w:p w14:paraId="2A4A7863" w14:textId="2D2780E0" w:rsidR="006742B4" w:rsidRDefault="006742B4" w:rsidP="0029484C">
      <w:pPr>
        <w:ind w:firstLine="1134"/>
        <w:jc w:val="both"/>
      </w:pPr>
      <w:r>
        <w:t>3.4.8. Įrašyti eilutę 5.1. skiltyje ,,Asignavimų valdytojo pavadinimas, programos numeris ir pavadinimas“ įrašant žodžius ,,1.Žinių visuomenės plėtros programa“.</w:t>
      </w:r>
    </w:p>
    <w:p w14:paraId="3009DC6F" w14:textId="7CE7282F" w:rsidR="00C61738" w:rsidRDefault="006742B4" w:rsidP="0029484C">
      <w:pPr>
        <w:ind w:firstLine="1134"/>
        <w:jc w:val="both"/>
      </w:pPr>
      <w:r>
        <w:t>3.4.9. Įrašyti eilutę 5.1.1. skiltyje ,,Asignavimų valdytojo pavadinimas, programos numeris ir pavadinimas“ įrašant žodžius ,,Iš jos: Savivaldybės biudžeto 2020 m. lėšų likutis (LK)“.</w:t>
      </w:r>
    </w:p>
    <w:p w14:paraId="61E7898F" w14:textId="7C8D03B8" w:rsidR="00E1633A" w:rsidRDefault="00E1633A" w:rsidP="0029484C">
      <w:pPr>
        <w:ind w:firstLine="1134"/>
        <w:jc w:val="both"/>
      </w:pPr>
      <w:r>
        <w:t>3.4.10. Įrašyti eilutę Nr. 6. skiltyje ,,Asignavimų valdytojo pavadinimas, programos numeris ir pavadinimas“ įrašant žodžius ,,Gargždų „Kranto“ pagrindinė mokykla‘‘.</w:t>
      </w:r>
    </w:p>
    <w:p w14:paraId="0A95248B" w14:textId="45B9C030" w:rsidR="00E1633A" w:rsidRDefault="00E1633A" w:rsidP="0029484C">
      <w:pPr>
        <w:ind w:firstLine="1134"/>
        <w:jc w:val="both"/>
      </w:pPr>
      <w:r>
        <w:t>3.4.11. Įrašyti eilutę 6.1. skiltyje ,,Asignavimų valdytojo pavadinimas, programos numeris ir pavadinimas“ įrašant žodžius ,,1.Žinių visuomenės plėtros programa“.</w:t>
      </w:r>
    </w:p>
    <w:p w14:paraId="7707B430" w14:textId="32EBEC17" w:rsidR="00C61738" w:rsidRDefault="00E1633A" w:rsidP="0029484C">
      <w:pPr>
        <w:ind w:firstLine="1134"/>
        <w:jc w:val="both"/>
      </w:pPr>
      <w:r>
        <w:t>3.4.12. Įrašyti eilutę 6.1.1. skiltyje ,,Asignavimų valdytojo pavadinimas, programos numeris ir pavadinimas“ įrašant žodžius ,,Iš jos: Savivaldybės biudžeto 2020 m. lėšų likutis (LK)“.</w:t>
      </w:r>
    </w:p>
    <w:p w14:paraId="181673F5" w14:textId="3E392BFA" w:rsidR="00786207" w:rsidRDefault="00786207" w:rsidP="0029484C">
      <w:pPr>
        <w:ind w:firstLine="1134"/>
        <w:jc w:val="both"/>
      </w:pPr>
      <w:r>
        <w:t xml:space="preserve">3.4.13. Įrašyti eilutę Nr. </w:t>
      </w:r>
      <w:r w:rsidR="002D1E88">
        <w:t>7</w:t>
      </w:r>
      <w:r>
        <w:t>. skiltyje ,,Asignavimų valdytojo pavadinimas, programos numeris ir pavadinimas“ įrašant žodžius ,,Gargždų „</w:t>
      </w:r>
      <w:r w:rsidR="002D2B2B">
        <w:t>Minijos“ progimnazija</w:t>
      </w:r>
      <w:r>
        <w:t>‘‘.</w:t>
      </w:r>
    </w:p>
    <w:p w14:paraId="306B4EDA" w14:textId="23311D3F" w:rsidR="00786207" w:rsidRDefault="00786207" w:rsidP="0029484C">
      <w:pPr>
        <w:ind w:firstLine="1134"/>
        <w:jc w:val="both"/>
      </w:pPr>
      <w:r>
        <w:t xml:space="preserve">3.4.14. Įrašyti eilutę </w:t>
      </w:r>
      <w:r w:rsidR="002D1E88">
        <w:t>7</w:t>
      </w:r>
      <w:r>
        <w:t>.1. skiltyje ,,Asignavimų valdytojo pavadinimas, programos numeris ir pavadinimas“ įrašant žodžius ,,1.Žinių visuomenės plėtros programa“.</w:t>
      </w:r>
    </w:p>
    <w:p w14:paraId="1FCD0A72" w14:textId="0CF81DE6" w:rsidR="00786207" w:rsidRDefault="00786207" w:rsidP="0029484C">
      <w:pPr>
        <w:ind w:firstLine="1134"/>
        <w:jc w:val="both"/>
      </w:pPr>
      <w:r>
        <w:t xml:space="preserve">3.4.15. Įrašyti eilutę </w:t>
      </w:r>
      <w:r w:rsidR="002D1E88">
        <w:t>7</w:t>
      </w:r>
      <w:r>
        <w:t>.1.1. skiltyje ,,Asignavimų valdytojo pavadinimas, programos numeris ir pavadinimas“ įrašant žodžius ,,Iš jos: Savivaldybės biudžeto 2020 m. lėšų likutis (LK)“.</w:t>
      </w:r>
    </w:p>
    <w:p w14:paraId="7B5FE1DA" w14:textId="45673DB5" w:rsidR="00FC568C" w:rsidRDefault="00FC568C" w:rsidP="0029484C">
      <w:pPr>
        <w:ind w:firstLine="1134"/>
        <w:jc w:val="both"/>
      </w:pPr>
      <w:r>
        <w:t>3.4.16. Įrašyti eilutę Nr. 8. skiltyje ,,Asignavimų valdytojo pavadinimas, programos numeris ir pavadinimas“ įrašant žodžius ,,</w:t>
      </w:r>
      <w:r w:rsidR="00B85C8C">
        <w:t>Dituvos pagrindinė mokykla</w:t>
      </w:r>
      <w:r>
        <w:t>‘‘.</w:t>
      </w:r>
    </w:p>
    <w:p w14:paraId="28685179" w14:textId="778186C0" w:rsidR="00FC568C" w:rsidRDefault="00FC568C" w:rsidP="0029484C">
      <w:pPr>
        <w:ind w:firstLine="1134"/>
        <w:jc w:val="both"/>
      </w:pPr>
      <w:r>
        <w:t>3.4.17. Įrašyti eilutę 8.1. skiltyje ,,Asignavimų valdytojo pavadinimas, programos numeris ir pavadinimas“ įrašant žodžius ,,1.Žinių visuomenės plėtros programa“.</w:t>
      </w:r>
    </w:p>
    <w:p w14:paraId="259FB7EE" w14:textId="3B5ECEB6" w:rsidR="00FC568C" w:rsidRDefault="00FC568C" w:rsidP="0029484C">
      <w:pPr>
        <w:ind w:firstLine="1134"/>
        <w:jc w:val="both"/>
      </w:pPr>
      <w:r>
        <w:t>3.4.18. Įrašyti eilutę 8.1.1. skiltyje ,,Asignavimų valdytojo pavadinimas, programos numeris ir pavadinimas“ įrašant žodžius ,,Iš jos: Savivaldybės biudžeto 2020 m. lėšų likutis (LK)“.</w:t>
      </w:r>
    </w:p>
    <w:p w14:paraId="035934F6" w14:textId="4C51693C" w:rsidR="006C6D9C" w:rsidRDefault="006C6D9C" w:rsidP="0029484C">
      <w:pPr>
        <w:ind w:firstLine="1134"/>
        <w:jc w:val="both"/>
      </w:pPr>
      <w:r>
        <w:t xml:space="preserve">3.4.19 Įrašyti eilutę Nr. </w:t>
      </w:r>
      <w:r w:rsidR="0036103C">
        <w:t>9</w:t>
      </w:r>
      <w:r>
        <w:t>. skiltyje ,,Asignavimų valdytojo pavadinimas, programos numeris ir pavadinimas“ įrašant žodžius ,,</w:t>
      </w:r>
      <w:r w:rsidR="00156310">
        <w:t>Dovilų pagrindinė mokykla</w:t>
      </w:r>
      <w:r>
        <w:t>‘‘.</w:t>
      </w:r>
    </w:p>
    <w:p w14:paraId="10517DC3" w14:textId="68FB8003" w:rsidR="006C6D9C" w:rsidRDefault="006C6D9C" w:rsidP="0029484C">
      <w:pPr>
        <w:ind w:firstLine="1134"/>
        <w:jc w:val="both"/>
      </w:pPr>
      <w:r>
        <w:t xml:space="preserve">3.4.20. Įrašyti eilutę </w:t>
      </w:r>
      <w:r w:rsidR="0036103C">
        <w:t>9</w:t>
      </w:r>
      <w:r>
        <w:t>.1. skiltyje ,,Asignavimų valdytojo pavadinimas, programos numeris ir pavadinimas“ įrašant žodžius ,,1.Žinių visuomenės plėtros programa“.</w:t>
      </w:r>
    </w:p>
    <w:p w14:paraId="3F2CF608" w14:textId="05DF7A22" w:rsidR="00103CC9" w:rsidRDefault="006C6D9C" w:rsidP="0029484C">
      <w:pPr>
        <w:ind w:firstLine="1134"/>
        <w:jc w:val="both"/>
      </w:pPr>
      <w:r>
        <w:t xml:space="preserve">3.4.21. Įrašyti eilutę </w:t>
      </w:r>
      <w:r w:rsidR="0036103C">
        <w:t>9</w:t>
      </w:r>
      <w:r>
        <w:t>.1.1. skiltyje ,,Asignavimų valdytojo pavadinimas, programos numeris ir pavadinimas“ įrašant žodžius ,,Iš jos: Savivaldybės biudžeto 2020 m. lėšų likutis (LK)“.</w:t>
      </w:r>
    </w:p>
    <w:p w14:paraId="198AB431" w14:textId="64B1E2D5" w:rsidR="00BB15D7" w:rsidRDefault="00BB15D7" w:rsidP="0029484C">
      <w:pPr>
        <w:ind w:firstLine="1134"/>
        <w:jc w:val="both"/>
      </w:pPr>
      <w:r>
        <w:t>3.4.</w:t>
      </w:r>
      <w:r w:rsidR="00E22D72">
        <w:t>22</w:t>
      </w:r>
      <w:r>
        <w:t xml:space="preserve">. Įrašyti eilutę Nr. </w:t>
      </w:r>
      <w:r w:rsidR="00E22D72">
        <w:t>10</w:t>
      </w:r>
      <w:r>
        <w:t>. skiltyje ,,Asignavimų valdytojo pavadinimas, programos numeris ir pavadinimas“ įrašant žodžius ,,</w:t>
      </w:r>
      <w:r w:rsidR="00E22D72">
        <w:t>Ketvergių pagrindinė mokykla</w:t>
      </w:r>
      <w:r>
        <w:t>‘‘.</w:t>
      </w:r>
    </w:p>
    <w:p w14:paraId="792F6994" w14:textId="63A37C6F" w:rsidR="00BB15D7" w:rsidRDefault="00BB15D7" w:rsidP="0029484C">
      <w:pPr>
        <w:ind w:firstLine="1134"/>
        <w:jc w:val="both"/>
      </w:pPr>
      <w:r>
        <w:t>3.4.</w:t>
      </w:r>
      <w:r w:rsidR="00E22D72">
        <w:t>23</w:t>
      </w:r>
      <w:r>
        <w:t xml:space="preserve">. Įrašyti eilutę </w:t>
      </w:r>
      <w:r w:rsidR="00E22D72">
        <w:t>10</w:t>
      </w:r>
      <w:r>
        <w:t>.1. skiltyje ,,Asignavimų valdytojo pavadinimas, programos numeris ir pavadinimas“ įrašant žodžius ,,1.Žinių visuomenės plėtros programa“.</w:t>
      </w:r>
    </w:p>
    <w:p w14:paraId="2260E3C0" w14:textId="62D90B7D" w:rsidR="00DB7046" w:rsidRDefault="00BB15D7" w:rsidP="0029484C">
      <w:pPr>
        <w:ind w:firstLine="1134"/>
        <w:jc w:val="both"/>
      </w:pPr>
      <w:r>
        <w:t>3.4.</w:t>
      </w:r>
      <w:r w:rsidR="00E22D72">
        <w:t>24</w:t>
      </w:r>
      <w:r>
        <w:t xml:space="preserve">. Įrašyti eilutę </w:t>
      </w:r>
      <w:r w:rsidR="00E22D72">
        <w:t>10</w:t>
      </w:r>
      <w:r>
        <w:t>.1.1. skiltyje ,,Asignavimų valdytojo pavadinimas, programos numeris ir pavadinimas“ įrašant žodžius ,,Iš jos: Savivaldybės biudžeto 2020 m. lėšų likutis (LK)“.</w:t>
      </w:r>
    </w:p>
    <w:p w14:paraId="376C47EF" w14:textId="00195045" w:rsidR="00272684" w:rsidRDefault="00272684" w:rsidP="0029484C">
      <w:pPr>
        <w:ind w:firstLine="1134"/>
        <w:jc w:val="both"/>
      </w:pPr>
      <w:r>
        <w:t>3.4.25. Įrašyti eilutę Nr. 11. skiltyje ,,Asignavimų valdytojo pavadinimas, programos numeris ir pavadinimas“ įrašant žodžius ,,Lapių pagrindinė mokykla‘‘.</w:t>
      </w:r>
    </w:p>
    <w:p w14:paraId="50107FDA" w14:textId="76492BEE" w:rsidR="00272684" w:rsidRDefault="00272684" w:rsidP="0029484C">
      <w:pPr>
        <w:ind w:firstLine="1134"/>
        <w:jc w:val="both"/>
      </w:pPr>
      <w:r>
        <w:t>3.4.2</w:t>
      </w:r>
      <w:r w:rsidR="00135868">
        <w:t>6</w:t>
      </w:r>
      <w:r>
        <w:t xml:space="preserve">. Įrašyti eilutę </w:t>
      </w:r>
      <w:r w:rsidR="00135868">
        <w:t>11</w:t>
      </w:r>
      <w:r>
        <w:t>.1. skiltyje ,,Asignavimų valdytojo pavadinimas, programos numeris ir pavadinimas“ įrašant žodžius ,,1.Žinių visuomenės plėtros programa“.</w:t>
      </w:r>
    </w:p>
    <w:p w14:paraId="3B9AA9AE" w14:textId="1D4F1432" w:rsidR="00272684" w:rsidRDefault="00272684" w:rsidP="0029484C">
      <w:pPr>
        <w:ind w:firstLine="1134"/>
        <w:jc w:val="both"/>
      </w:pPr>
      <w:r>
        <w:t>3.4.</w:t>
      </w:r>
      <w:r w:rsidR="00135868">
        <w:t>27</w:t>
      </w:r>
      <w:r>
        <w:t xml:space="preserve">. Įrašyti eilutę </w:t>
      </w:r>
      <w:r w:rsidR="00135868">
        <w:t>11</w:t>
      </w:r>
      <w:r>
        <w:t>.1.1. skiltyje ,,Asignavimų valdytojo pavadinimas, programos numeris ir pavadinimas“ įrašant žodžius ,,Iš jos: Savivaldybės biudžeto 2020 m. lėšų likutis (LK)“.</w:t>
      </w:r>
    </w:p>
    <w:p w14:paraId="42E67761" w14:textId="2230102F" w:rsidR="006667C7" w:rsidRDefault="006667C7" w:rsidP="0029484C">
      <w:pPr>
        <w:ind w:firstLine="1134"/>
        <w:jc w:val="both"/>
      </w:pPr>
      <w:r>
        <w:t>3.4.28. Įrašyti eilutę Nr. 12. skiltyje ,,Asignavimų valdytojo pavadinimas, programos numeris ir pavadinimas“ įrašant žodžius ,,</w:t>
      </w:r>
      <w:r w:rsidR="008D161F">
        <w:t>Priekulės vaikų lopšelis-darželis</w:t>
      </w:r>
      <w:r>
        <w:t>‘‘.</w:t>
      </w:r>
    </w:p>
    <w:p w14:paraId="1E7E9025" w14:textId="66503F69" w:rsidR="006667C7" w:rsidRDefault="006667C7" w:rsidP="0029484C">
      <w:pPr>
        <w:ind w:firstLine="1134"/>
        <w:jc w:val="both"/>
      </w:pPr>
      <w:r>
        <w:lastRenderedPageBreak/>
        <w:t>3.4.29. Įrašyti eilutę 12.1. skiltyje ,,Asignavimų valdytojo pavadinimas, programos numeris ir pavadinimas“ įrašant žodžius ,,1.Žinių visuomenės plėtros programa“.</w:t>
      </w:r>
    </w:p>
    <w:p w14:paraId="7DC67E41" w14:textId="55713762" w:rsidR="006667C7" w:rsidRDefault="006667C7" w:rsidP="0029484C">
      <w:pPr>
        <w:ind w:firstLine="1134"/>
        <w:jc w:val="both"/>
      </w:pPr>
      <w:r>
        <w:t>3.4.30. Įrašyti eilutę 12.1.1. skiltyje ,,Asignavimų valdytojo pavadinimas, programos numeris ir pavadinimas“ įrašant žodžius ,,Iš jos: Savivaldybės biudžeto 2020 m. lėšų likutis (LK)“.</w:t>
      </w:r>
    </w:p>
    <w:p w14:paraId="73669AFE" w14:textId="77777777" w:rsidR="00766B99" w:rsidRDefault="00766B99" w:rsidP="006667C7">
      <w:pPr>
        <w:ind w:firstLine="851"/>
        <w:jc w:val="both"/>
      </w:pPr>
    </w:p>
    <w:tbl>
      <w:tblPr>
        <w:tblW w:w="9396" w:type="dxa"/>
        <w:tblInd w:w="108" w:type="dxa"/>
        <w:tblLook w:val="04A0" w:firstRow="1" w:lastRow="0" w:firstColumn="1" w:lastColumn="0" w:noHBand="0" w:noVBand="1"/>
      </w:tblPr>
      <w:tblGrid>
        <w:gridCol w:w="950"/>
        <w:gridCol w:w="3831"/>
        <w:gridCol w:w="1059"/>
        <w:gridCol w:w="891"/>
        <w:gridCol w:w="871"/>
        <w:gridCol w:w="1213"/>
        <w:gridCol w:w="710"/>
        <w:gridCol w:w="222"/>
      </w:tblGrid>
      <w:tr w:rsidR="00472F1B" w:rsidRPr="004A7F3F" w14:paraId="73A2807C" w14:textId="77777777" w:rsidTr="00472F1B">
        <w:trPr>
          <w:gridAfter w:val="1"/>
          <w:wAfter w:w="36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27FE" w14:textId="77777777" w:rsidR="00472F1B" w:rsidRPr="004A7F3F" w:rsidRDefault="00472F1B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2B84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44B0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F6B1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CD94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B622F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tūkst. eurų</w:t>
            </w:r>
          </w:p>
        </w:tc>
      </w:tr>
      <w:tr w:rsidR="00472F1B" w:rsidRPr="004A7F3F" w14:paraId="04B627B7" w14:textId="77777777" w:rsidTr="00472F1B">
        <w:trPr>
          <w:gridAfter w:val="1"/>
          <w:wAfter w:w="36" w:type="dxa"/>
          <w:trHeight w:val="25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05F7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Eil. Nr.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79A461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 xml:space="preserve">Asignavimų valdytojo pavadinimas, programos numeris ir pavadinimas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FA4C" w14:textId="77777777" w:rsidR="00472F1B" w:rsidRPr="004A7F3F" w:rsidRDefault="00472F1B">
            <w:pPr>
              <w:jc w:val="center"/>
              <w:rPr>
                <w:sz w:val="16"/>
                <w:szCs w:val="16"/>
              </w:rPr>
            </w:pPr>
            <w:r w:rsidRPr="004A7F3F">
              <w:rPr>
                <w:sz w:val="16"/>
                <w:szCs w:val="16"/>
              </w:rPr>
              <w:t>Funkcinės klasifikacijos kodas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2661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viso: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B18E0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</w:tr>
      <w:tr w:rsidR="00472F1B" w:rsidRPr="004A7F3F" w14:paraId="73F1510B" w14:textId="77777777" w:rsidTr="00472F1B">
        <w:trPr>
          <w:gridAfter w:val="1"/>
          <w:wAfter w:w="36" w:type="dxa"/>
          <w:trHeight w:val="2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E3EE4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5F9F80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6AFD8" w14:textId="77777777" w:rsidR="00472F1B" w:rsidRPr="004A7F3F" w:rsidRDefault="00472F1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4A9BD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0A14F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išlaidoms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3209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turtui įsigyti</w:t>
            </w:r>
          </w:p>
        </w:tc>
      </w:tr>
      <w:tr w:rsidR="00472F1B" w:rsidRPr="004A7F3F" w14:paraId="47570185" w14:textId="77777777" w:rsidTr="00472F1B">
        <w:trPr>
          <w:gridAfter w:val="1"/>
          <w:wAfter w:w="36" w:type="dxa"/>
          <w:trHeight w:val="27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F01AB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9AFBB89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A5C60" w14:textId="77777777" w:rsidR="00472F1B" w:rsidRPr="004A7F3F" w:rsidRDefault="00472F1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68E09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F431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viso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DEA1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 darbo užmokesčiui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8B6BA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1592A3ED" w14:textId="77777777" w:rsidTr="00472F1B">
        <w:trPr>
          <w:trHeight w:val="2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22035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0FA89BD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2F47F" w14:textId="77777777" w:rsidR="00472F1B" w:rsidRPr="004A7F3F" w:rsidRDefault="00472F1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A87FF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03600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47B36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79EF5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FCC2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</w:p>
        </w:tc>
      </w:tr>
      <w:tr w:rsidR="00472F1B" w:rsidRPr="004A7F3F" w14:paraId="05C431A0" w14:textId="77777777" w:rsidTr="00472F1B">
        <w:trPr>
          <w:trHeight w:val="45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781E8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62F6DB5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09D16" w14:textId="77777777" w:rsidR="00472F1B" w:rsidRPr="004A7F3F" w:rsidRDefault="00472F1B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710DD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EA6C8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11ED8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93CA8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B9FE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5C25D2DB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6D6A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4E61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B508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CCEC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4B7C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8E0B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0619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7</w:t>
            </w:r>
          </w:p>
        </w:tc>
        <w:tc>
          <w:tcPr>
            <w:tcW w:w="36" w:type="dxa"/>
            <w:vAlign w:val="center"/>
            <w:hideMark/>
          </w:tcPr>
          <w:p w14:paraId="7478DF92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10792E75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0E46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70CB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Savivaldybės administracija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DBA9" w14:textId="77777777" w:rsidR="00472F1B" w:rsidRPr="004A7F3F" w:rsidRDefault="00472F1B">
            <w:pPr>
              <w:rPr>
                <w:b/>
                <w:bCs/>
                <w:sz w:val="18"/>
                <w:szCs w:val="18"/>
              </w:rPr>
            </w:pPr>
            <w:r w:rsidRPr="004A7F3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1B9EA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-29,2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FF7A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-89,2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D160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127D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36" w:type="dxa"/>
            <w:vAlign w:val="center"/>
            <w:hideMark/>
          </w:tcPr>
          <w:p w14:paraId="6CE10B3E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3CBE3D73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E565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81195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5C52" w14:textId="77777777" w:rsidR="00472F1B" w:rsidRPr="004A7F3F" w:rsidRDefault="00472F1B">
            <w:pPr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D6B6F" w14:textId="77777777" w:rsidR="00472F1B" w:rsidRPr="004A7F3F" w:rsidRDefault="00472F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83A1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662C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5FAF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706ACE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04CB40BE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2BBB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A5AA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207C" w14:textId="77777777" w:rsidR="00472F1B" w:rsidRPr="004A7F3F" w:rsidRDefault="00472F1B">
            <w:pPr>
              <w:jc w:val="center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09.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F197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-89,2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FEB5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-89,2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18DB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5EC0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1C1D9C0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2ABF6391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7007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96D17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ACA8D" w14:textId="77777777" w:rsidR="00472F1B" w:rsidRPr="004A7F3F" w:rsidRDefault="00472F1B">
            <w:pPr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42D7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-89,2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EDC0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-89,2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A8B4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E5F3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E14459D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24D86040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68C0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1.5.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E54A2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6. Susisiekimo ir inžinerinės infrastruktūros plėtros programa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9E40" w14:textId="77777777" w:rsidR="00472F1B" w:rsidRPr="004A7F3F" w:rsidRDefault="00472F1B">
            <w:pPr>
              <w:jc w:val="center"/>
              <w:rPr>
                <w:i/>
                <w:iCs/>
                <w:sz w:val="18"/>
                <w:szCs w:val="18"/>
              </w:rPr>
            </w:pPr>
            <w:r w:rsidRPr="004A7F3F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0B718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60,0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F640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C99F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A078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60,0</w:t>
            </w:r>
          </w:p>
        </w:tc>
        <w:tc>
          <w:tcPr>
            <w:tcW w:w="36" w:type="dxa"/>
            <w:vAlign w:val="center"/>
            <w:hideMark/>
          </w:tcPr>
          <w:p w14:paraId="6216EEEA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2D6DFA25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378A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C7D21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2636" w14:textId="77777777" w:rsidR="00472F1B" w:rsidRPr="004A7F3F" w:rsidRDefault="00472F1B">
            <w:pPr>
              <w:jc w:val="center"/>
              <w:rPr>
                <w:i/>
                <w:iCs/>
                <w:sz w:val="18"/>
                <w:szCs w:val="18"/>
              </w:rPr>
            </w:pPr>
            <w:r w:rsidRPr="004A7F3F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F3E7" w14:textId="77777777" w:rsidR="00472F1B" w:rsidRPr="004A7F3F" w:rsidRDefault="00472F1B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E2BA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AC25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F895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F350C2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766872DF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24D8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1.5.1.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C76A5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5B4E" w14:textId="77777777" w:rsidR="00472F1B" w:rsidRPr="004A7F3F" w:rsidRDefault="00472F1B">
            <w:pPr>
              <w:jc w:val="center"/>
              <w:rPr>
                <w:sz w:val="18"/>
                <w:szCs w:val="18"/>
              </w:rPr>
            </w:pPr>
            <w:r w:rsidRPr="004A7F3F">
              <w:rPr>
                <w:sz w:val="18"/>
                <w:szCs w:val="18"/>
              </w:rPr>
              <w:t>04.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B7E21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60,0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73B6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B7AE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5F49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60,0</w:t>
            </w:r>
          </w:p>
        </w:tc>
        <w:tc>
          <w:tcPr>
            <w:tcW w:w="36" w:type="dxa"/>
            <w:vAlign w:val="center"/>
            <w:hideMark/>
          </w:tcPr>
          <w:p w14:paraId="15303B87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03A0CCD9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0BC422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00E36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Veiviržėnų Jurgio Šaulio gimnazija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20DC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597D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7,8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C16B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D169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4AB7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3A951058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4FFDAB69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DF623E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8D450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60191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DEEE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46B4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0CA2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60E5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CAF3F4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255C533A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A5B7D4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2.1.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344E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6A95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09.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8C3A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7,8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6C75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7,0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80BF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FAB9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2DB57528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387A4AF8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F1ADC9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2.1.1.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4F06F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881D4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81FF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7,8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079F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7,0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65DC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6F94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1DCF659F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0534B151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9AED80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6266F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Gargždų ,,Vaivorykštės" gimnazija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4F7B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15BF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2816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BCD2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7C2F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4D49043F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1EEBEC66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832E64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947C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30F0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A4380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56F3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6CC3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4F6E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D8F998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67737971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D8D707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3.1.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01F2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D6D58" w14:textId="77777777" w:rsidR="00472F1B" w:rsidRPr="004A7F3F" w:rsidRDefault="00472F1B">
            <w:pPr>
              <w:jc w:val="center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09.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86EF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60FB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5513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9638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16B98D6E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47A39B94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06E500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3.1.1.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C21FE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0E3D1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9AE6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3875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9E3F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A424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570DCDF9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511B477C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945999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E44CE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 xml:space="preserve">Priekulės Ievos Simonaitytės gimnazija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28733" w14:textId="77777777" w:rsidR="00472F1B" w:rsidRPr="004A7F3F" w:rsidRDefault="00472F1B">
            <w:pPr>
              <w:jc w:val="center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8CBC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4,8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0701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4,8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6AD6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536E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0E8BF0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0BBA517A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923CF6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65D5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8CA0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8D80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23E4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CB19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863A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133A8E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0ADC2732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D45A6A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4.1.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449D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060A" w14:textId="77777777" w:rsidR="00472F1B" w:rsidRPr="004A7F3F" w:rsidRDefault="00472F1B">
            <w:pPr>
              <w:jc w:val="center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09.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80A7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4,8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6A65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4,8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9BD3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E6AA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F7C8B9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2BF55BEE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D84F4E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4.1.1.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72846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BD19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66B6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4,8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2D0E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4,8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5633B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8C8C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F8C6F4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4A92EEA1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D47267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5DB6B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Endriejavo pagrindinė mokykla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7768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9AF6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A277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7390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4E54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66D9BF76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08A5D9D5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D96B63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60BA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760B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76D9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6536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7E30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DF2C6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F375431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305CDAD8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A287EF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5.1.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C792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0D85" w14:textId="77777777" w:rsidR="00472F1B" w:rsidRPr="004A7F3F" w:rsidRDefault="00472F1B">
            <w:pPr>
              <w:jc w:val="center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09.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8D38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7862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15AC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7206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3EED4AD6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695BCDA4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4467E8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5.1.1.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32E82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1B8C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C064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CA51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675B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F768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0791399C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1FAD5F4F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ED00B9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15B25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Gargždų ,,Kranto" pagrindinė mokykla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A582" w14:textId="77777777" w:rsidR="00472F1B" w:rsidRPr="004A7F3F" w:rsidRDefault="00472F1B">
            <w:pPr>
              <w:jc w:val="center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61F0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2,9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1BD1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DC6B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D740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2,3</w:t>
            </w:r>
          </w:p>
        </w:tc>
        <w:tc>
          <w:tcPr>
            <w:tcW w:w="36" w:type="dxa"/>
            <w:vAlign w:val="center"/>
            <w:hideMark/>
          </w:tcPr>
          <w:p w14:paraId="5D479F0B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655C8BD2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2E2C45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53359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FC6D5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A9A0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4D92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A9D6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61BE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AB1782F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1DDC35B1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6CF4F2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6.1.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B2D8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D486" w14:textId="77777777" w:rsidR="00472F1B" w:rsidRPr="004A7F3F" w:rsidRDefault="00472F1B">
            <w:pPr>
              <w:jc w:val="center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09.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DA2B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2,9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7405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B9D6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0E4C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2,3</w:t>
            </w:r>
          </w:p>
        </w:tc>
        <w:tc>
          <w:tcPr>
            <w:tcW w:w="36" w:type="dxa"/>
            <w:vAlign w:val="center"/>
            <w:hideMark/>
          </w:tcPr>
          <w:p w14:paraId="6A2B655B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2A8E5F6D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0494C7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6.1.1.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C6916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662E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CFDA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2,9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8935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73C6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2B48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2,3</w:t>
            </w:r>
          </w:p>
        </w:tc>
        <w:tc>
          <w:tcPr>
            <w:tcW w:w="36" w:type="dxa"/>
            <w:vAlign w:val="center"/>
            <w:hideMark/>
          </w:tcPr>
          <w:p w14:paraId="30F10D0C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009E7A84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EF98D0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63097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Gargždų ,,Minijos" progimnazija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E034" w14:textId="77777777" w:rsidR="00472F1B" w:rsidRPr="004A7F3F" w:rsidRDefault="00472F1B">
            <w:pPr>
              <w:jc w:val="center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1272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3,3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053F0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2,5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04B2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D75C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642BD530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6398F574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CED8E4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392D9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62FB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2E9FD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483C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AD78D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0713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4C84F5A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2F1F0551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0D4119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7.1.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53BE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7D03" w14:textId="77777777" w:rsidR="00472F1B" w:rsidRPr="004A7F3F" w:rsidRDefault="00472F1B">
            <w:pPr>
              <w:jc w:val="center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09.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9F86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3,3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C3CD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2,5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46D70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0C9F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601C0CAC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75E9AA53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1BBE4E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7.1.1.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093EC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998D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A7BE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3,3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DE9E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2,5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2EE2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8BFC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66D4345C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3A8750BB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382A7D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2CC76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Dituvos pagrindinė mokykla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A968C" w14:textId="77777777" w:rsidR="00472F1B" w:rsidRPr="004A7F3F" w:rsidRDefault="00472F1B">
            <w:pPr>
              <w:jc w:val="center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3DDF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1,9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52A7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1,1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A4D0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98BA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4351F741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0E8C98B2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30E0C9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C6A78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435A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DB1A8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4B54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B26E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E26F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17F5FD8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5043C432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CA931F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lastRenderedPageBreak/>
              <w:t>8.1.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E2EA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01AA7" w14:textId="77777777" w:rsidR="00472F1B" w:rsidRPr="004A7F3F" w:rsidRDefault="00472F1B">
            <w:pPr>
              <w:jc w:val="center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09.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B4505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AE2D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1,1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DAA0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03A4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08CD8A6A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6A33FC5D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CA9B23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8.1.1.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E79E9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7C492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0894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F30E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1,1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F1908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238A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09A06AF5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78702985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6560F0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4B945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Dovilų pagrindinė mokykla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5CFD" w14:textId="77777777" w:rsidR="00472F1B" w:rsidRPr="004A7F3F" w:rsidRDefault="00472F1B">
            <w:pPr>
              <w:jc w:val="center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3659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9F0B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2,4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3102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BC32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50EB92EB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5BE0D935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F5BF98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3C977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4AA42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7029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81A0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CC1D3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493D8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48974A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77166B94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F9B299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9.1.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8A73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22B7" w14:textId="77777777" w:rsidR="00472F1B" w:rsidRPr="004A7F3F" w:rsidRDefault="00472F1B">
            <w:pPr>
              <w:jc w:val="center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09.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7E26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766F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2,4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591E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90BE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3DF18F62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4B7825CF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2A09D2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9.1.1.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79D46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540E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7DD1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3,2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A7DF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2,4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F3E6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88E3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4FE62722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10F33704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4F4399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136C7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Ketvergių pagrindinė mokykla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1CDF" w14:textId="77777777" w:rsidR="00472F1B" w:rsidRPr="004A7F3F" w:rsidRDefault="00472F1B">
            <w:pPr>
              <w:jc w:val="center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9A22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2,2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05C2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C389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335E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36" w:type="dxa"/>
            <w:vAlign w:val="center"/>
            <w:hideMark/>
          </w:tcPr>
          <w:p w14:paraId="4A935365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389BBA18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924874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2663A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8A1FA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C4AA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AD96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28D6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6F50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A1D142D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6B5CEBCD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3F09F4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10.1.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AA50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B7C48" w14:textId="77777777" w:rsidR="00472F1B" w:rsidRPr="004A7F3F" w:rsidRDefault="00472F1B">
            <w:pPr>
              <w:jc w:val="center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09.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98FE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2,2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2302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02A8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B554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1,5</w:t>
            </w:r>
          </w:p>
        </w:tc>
        <w:tc>
          <w:tcPr>
            <w:tcW w:w="36" w:type="dxa"/>
            <w:vAlign w:val="center"/>
            <w:hideMark/>
          </w:tcPr>
          <w:p w14:paraId="196C509A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48A83F91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CEF8BA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10.1.1.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8EF15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C79B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4A04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2,2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6AF2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AA8A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6E2A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1,5</w:t>
            </w:r>
          </w:p>
        </w:tc>
        <w:tc>
          <w:tcPr>
            <w:tcW w:w="36" w:type="dxa"/>
            <w:vAlign w:val="center"/>
            <w:hideMark/>
          </w:tcPr>
          <w:p w14:paraId="1A9B08AB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41A41BE4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9B8765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63935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Lapių pagrindinė mokykla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887D" w14:textId="77777777" w:rsidR="00472F1B" w:rsidRPr="004A7F3F" w:rsidRDefault="00472F1B">
            <w:pPr>
              <w:jc w:val="center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DBE9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2B78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92C7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C39F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6D5A70BE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78479F2B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CEBED6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BFCBF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FF88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DD92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09BA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D652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EF902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B386CF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3A05A05B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B22B15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A536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DE7B3" w14:textId="77777777" w:rsidR="00472F1B" w:rsidRPr="004A7F3F" w:rsidRDefault="00472F1B">
            <w:pPr>
              <w:jc w:val="center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09.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AB1F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B016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FE13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270C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46E0D2D9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27846ACC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E58E84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11.1.1.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90E0E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2075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D53C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B497F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59CA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6D41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0,8</w:t>
            </w:r>
          </w:p>
        </w:tc>
        <w:tc>
          <w:tcPr>
            <w:tcW w:w="36" w:type="dxa"/>
            <w:vAlign w:val="center"/>
            <w:hideMark/>
          </w:tcPr>
          <w:p w14:paraId="20102C69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4D535FF5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01E5DC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BE2EB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Priekulės vaikų lopšelis-darželis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1B7A" w14:textId="77777777" w:rsidR="00472F1B" w:rsidRPr="004A7F3F" w:rsidRDefault="00472F1B">
            <w:pPr>
              <w:jc w:val="center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3E373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7B3C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7912" w14:textId="77777777" w:rsidR="00472F1B" w:rsidRPr="004A7F3F" w:rsidRDefault="00472F1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A7F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6A44C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269BBB9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413E2674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9509E1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8C856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9603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B3D9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85F6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3191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639E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B55301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22AAC635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5608DC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12.1.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95CB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7D96" w14:textId="77777777" w:rsidR="00472F1B" w:rsidRPr="004A7F3F" w:rsidRDefault="00472F1B">
            <w:pPr>
              <w:jc w:val="center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09.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FD277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D314" w14:textId="77777777" w:rsidR="00472F1B" w:rsidRPr="004A7F3F" w:rsidRDefault="00472F1B">
            <w:pPr>
              <w:jc w:val="right"/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0,7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9AC8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AF83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AB3205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57B59D3D" w14:textId="77777777" w:rsidTr="00472F1B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82914F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12.1.1.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D4411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F4C6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3D67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75A6F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08C7" w14:textId="77777777" w:rsidR="00472F1B" w:rsidRPr="004A7F3F" w:rsidRDefault="00472F1B">
            <w:pPr>
              <w:rPr>
                <w:i/>
                <w:iCs/>
                <w:sz w:val="20"/>
                <w:szCs w:val="20"/>
              </w:rPr>
            </w:pPr>
            <w:r w:rsidRPr="004A7F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E7378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906668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7D1809BB" w14:textId="77777777" w:rsidTr="00472F1B">
        <w:trPr>
          <w:trHeight w:val="27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17EE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FF72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872A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2C6E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2716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-69,4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80DC" w14:textId="77777777" w:rsidR="00472F1B" w:rsidRPr="004A7F3F" w:rsidRDefault="00472F1B">
            <w:pPr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035A28" w14:textId="77777777" w:rsidR="00472F1B" w:rsidRPr="004A7F3F" w:rsidRDefault="00472F1B">
            <w:pPr>
              <w:jc w:val="right"/>
              <w:rPr>
                <w:b/>
                <w:bCs/>
                <w:sz w:val="20"/>
                <w:szCs w:val="20"/>
              </w:rPr>
            </w:pPr>
            <w:r w:rsidRPr="004A7F3F">
              <w:rPr>
                <w:b/>
                <w:bCs/>
                <w:sz w:val="20"/>
                <w:szCs w:val="20"/>
              </w:rPr>
              <w:t>69,4</w:t>
            </w:r>
          </w:p>
        </w:tc>
        <w:tc>
          <w:tcPr>
            <w:tcW w:w="36" w:type="dxa"/>
            <w:vAlign w:val="center"/>
            <w:hideMark/>
          </w:tcPr>
          <w:p w14:paraId="1AA66908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4D708125" w14:textId="77777777" w:rsidTr="00472F1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431F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DBD3A" w14:textId="77777777" w:rsidR="00472F1B" w:rsidRPr="004A7F3F" w:rsidRDefault="00472F1B">
            <w:pPr>
              <w:jc w:val="center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200E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8597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B6CA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416B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37E22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DADD82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  <w:tr w:rsidR="00472F1B" w:rsidRPr="004A7F3F" w14:paraId="735CBA5C" w14:textId="77777777" w:rsidTr="00472F1B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35C4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13.1.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768B6D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Savivaldybės biudžeto 2020 m. lėšų likutis (LK)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ABBD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C5505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4EE6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-69,4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9C3A" w14:textId="77777777" w:rsidR="00472F1B" w:rsidRPr="004A7F3F" w:rsidRDefault="00472F1B">
            <w:pPr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52A1" w14:textId="77777777" w:rsidR="00472F1B" w:rsidRPr="004A7F3F" w:rsidRDefault="00472F1B">
            <w:pPr>
              <w:jc w:val="right"/>
              <w:rPr>
                <w:sz w:val="20"/>
                <w:szCs w:val="20"/>
              </w:rPr>
            </w:pPr>
            <w:r w:rsidRPr="004A7F3F">
              <w:rPr>
                <w:sz w:val="20"/>
                <w:szCs w:val="20"/>
              </w:rPr>
              <w:t>69,4</w:t>
            </w:r>
          </w:p>
        </w:tc>
        <w:tc>
          <w:tcPr>
            <w:tcW w:w="36" w:type="dxa"/>
            <w:vAlign w:val="center"/>
            <w:hideMark/>
          </w:tcPr>
          <w:p w14:paraId="3D11EA77" w14:textId="77777777" w:rsidR="00472F1B" w:rsidRPr="004A7F3F" w:rsidRDefault="00472F1B">
            <w:pPr>
              <w:rPr>
                <w:sz w:val="20"/>
                <w:szCs w:val="20"/>
              </w:rPr>
            </w:pPr>
          </w:p>
        </w:tc>
      </w:tr>
    </w:tbl>
    <w:p w14:paraId="7642F8F0" w14:textId="64CDC3B6" w:rsidR="00E90EED" w:rsidRDefault="00E90EED" w:rsidP="00E90EED">
      <w:pPr>
        <w:jc w:val="both"/>
      </w:pPr>
    </w:p>
    <w:p w14:paraId="469CA7D0" w14:textId="77777777" w:rsidR="0029484C" w:rsidRDefault="00DB7046" w:rsidP="0029484C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4</w:t>
      </w:r>
      <w:r w:rsidR="00FB3702">
        <w:t>. Klaipėdos rajono savivaldybės tarybos 2021 m. sausio 28 d. sprendimo Nr. T11-33 ,,Dėl Klaipėdos rajono savivaldybės 2021</w:t>
      </w:r>
      <w:r w:rsidR="006411BB">
        <w:t xml:space="preserve"> metų biudžeto patvirtinimo“ 1</w:t>
      </w:r>
      <w:r w:rsidR="00970225">
        <w:t xml:space="preserve">, </w:t>
      </w:r>
      <w:r w:rsidR="00C42E91">
        <w:t xml:space="preserve">2, </w:t>
      </w:r>
      <w:r w:rsidR="00114EE5">
        <w:t>3</w:t>
      </w:r>
      <w:r w:rsidR="00472F1B">
        <w:t xml:space="preserve"> </w:t>
      </w:r>
      <w:r w:rsidR="00114EE5">
        <w:t xml:space="preserve">ir 6 </w:t>
      </w:r>
      <w:r w:rsidR="00FB3702">
        <w:t>priedus išdėstyti nauja redakcija (priedai pridedami).</w:t>
      </w:r>
    </w:p>
    <w:p w14:paraId="0B893398" w14:textId="02DEC409" w:rsidR="00FB3702" w:rsidRDefault="00FB3702" w:rsidP="0029484C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5. Skelbti šį sprendimą Teisės aktų registre ir Klaipėdos rajono savivaldybės interneto svetainėje.</w:t>
      </w:r>
    </w:p>
    <w:p w14:paraId="566D15A1" w14:textId="77777777" w:rsidR="006D3F48" w:rsidRDefault="006D3F48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13138A54" w14:textId="77777777" w:rsidR="00FB3702" w:rsidRDefault="00FB3702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3A244D17" w14:textId="77777777" w:rsidR="0029484C" w:rsidRDefault="0029484C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2F2587C8" w14:textId="39603028" w:rsidR="00147DD2" w:rsidRPr="0029484C" w:rsidRDefault="006C5F00" w:rsidP="0029484C">
      <w:pPr>
        <w:pStyle w:val="Pagrindiniotekstotrauka2"/>
        <w:tabs>
          <w:tab w:val="clear" w:pos="9639"/>
          <w:tab w:val="left" w:pos="7591"/>
        </w:tabs>
        <w:ind w:left="0"/>
      </w:pPr>
      <w:r>
        <w:rPr>
          <w:caps/>
        </w:rPr>
        <w:t>S</w:t>
      </w:r>
      <w:r>
        <w:t>avivaldybės meras</w:t>
      </w:r>
      <w:r w:rsidR="0029484C">
        <w:tab/>
        <w:t xml:space="preserve"> Bronius Markauskas</w:t>
      </w:r>
    </w:p>
    <w:sectPr w:rsidR="00147DD2" w:rsidRPr="0029484C" w:rsidSect="006D3F48">
      <w:headerReference w:type="even" r:id="rId8"/>
      <w:headerReference w:type="default" r:id="rId9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23D92" w14:textId="77777777" w:rsidR="004F624E" w:rsidRDefault="004F624E">
      <w:r>
        <w:separator/>
      </w:r>
    </w:p>
  </w:endnote>
  <w:endnote w:type="continuationSeparator" w:id="0">
    <w:p w14:paraId="459EA554" w14:textId="77777777" w:rsidR="004F624E" w:rsidRDefault="004F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456D3" w14:textId="77777777" w:rsidR="004F624E" w:rsidRDefault="004F624E">
      <w:r>
        <w:separator/>
      </w:r>
    </w:p>
  </w:footnote>
  <w:footnote w:type="continuationSeparator" w:id="0">
    <w:p w14:paraId="60914DB6" w14:textId="77777777" w:rsidR="004F624E" w:rsidRDefault="004F6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E85E0" w14:textId="77777777" w:rsidR="005E6BBF" w:rsidRDefault="005E6BBF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D2C475" w14:textId="77777777" w:rsidR="005E6BBF" w:rsidRDefault="005E6BBF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96F09" w14:textId="77777777" w:rsidR="005E6BBF" w:rsidRDefault="005E6BB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FE0B1B">
      <w:rPr>
        <w:noProof/>
      </w:rPr>
      <w:t>11</w:t>
    </w:r>
    <w:r>
      <w:fldChar w:fldCharType="end"/>
    </w:r>
  </w:p>
  <w:p w14:paraId="327556FB" w14:textId="77777777" w:rsidR="005E6BBF" w:rsidRDefault="005E6BBF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04718"/>
    <w:multiLevelType w:val="hybridMultilevel"/>
    <w:tmpl w:val="A532DE0C"/>
    <w:lvl w:ilvl="0" w:tplc="93E2BC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547243"/>
    <w:multiLevelType w:val="hybridMultilevel"/>
    <w:tmpl w:val="AFA6FA84"/>
    <w:lvl w:ilvl="0" w:tplc="29C281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03E1F"/>
    <w:multiLevelType w:val="hybridMultilevel"/>
    <w:tmpl w:val="7A385D48"/>
    <w:lvl w:ilvl="0" w:tplc="5FBE8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D90A58"/>
    <w:multiLevelType w:val="hybridMultilevel"/>
    <w:tmpl w:val="823A88A4"/>
    <w:lvl w:ilvl="0" w:tplc="E2822AE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8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D26"/>
    <w:rsid w:val="0000211C"/>
    <w:rsid w:val="000033C9"/>
    <w:rsid w:val="00003AAD"/>
    <w:rsid w:val="000043B3"/>
    <w:rsid w:val="00006916"/>
    <w:rsid w:val="00007703"/>
    <w:rsid w:val="000111A1"/>
    <w:rsid w:val="00014DE3"/>
    <w:rsid w:val="0001588B"/>
    <w:rsid w:val="00017C43"/>
    <w:rsid w:val="000202EA"/>
    <w:rsid w:val="00020C3F"/>
    <w:rsid w:val="0002148B"/>
    <w:rsid w:val="00021614"/>
    <w:rsid w:val="000217B6"/>
    <w:rsid w:val="00023652"/>
    <w:rsid w:val="00027577"/>
    <w:rsid w:val="00030281"/>
    <w:rsid w:val="0003233A"/>
    <w:rsid w:val="0003246F"/>
    <w:rsid w:val="000341DD"/>
    <w:rsid w:val="0003612E"/>
    <w:rsid w:val="000365D5"/>
    <w:rsid w:val="00036B3B"/>
    <w:rsid w:val="00041232"/>
    <w:rsid w:val="00042AA3"/>
    <w:rsid w:val="00042D26"/>
    <w:rsid w:val="00043960"/>
    <w:rsid w:val="00043CBD"/>
    <w:rsid w:val="000450D2"/>
    <w:rsid w:val="00045C36"/>
    <w:rsid w:val="00047139"/>
    <w:rsid w:val="000472A3"/>
    <w:rsid w:val="00051751"/>
    <w:rsid w:val="00055F9C"/>
    <w:rsid w:val="00057FA8"/>
    <w:rsid w:val="000610FC"/>
    <w:rsid w:val="00062A39"/>
    <w:rsid w:val="00064ED8"/>
    <w:rsid w:val="00065AFB"/>
    <w:rsid w:val="00067097"/>
    <w:rsid w:val="0006725A"/>
    <w:rsid w:val="00067934"/>
    <w:rsid w:val="00067AB5"/>
    <w:rsid w:val="0007015E"/>
    <w:rsid w:val="000706B8"/>
    <w:rsid w:val="00070AA7"/>
    <w:rsid w:val="00070C7F"/>
    <w:rsid w:val="00072523"/>
    <w:rsid w:val="00072C68"/>
    <w:rsid w:val="0007436D"/>
    <w:rsid w:val="00077600"/>
    <w:rsid w:val="00080BE6"/>
    <w:rsid w:val="000813D8"/>
    <w:rsid w:val="00081EBD"/>
    <w:rsid w:val="00082B0B"/>
    <w:rsid w:val="0008309E"/>
    <w:rsid w:val="000832B4"/>
    <w:rsid w:val="00084131"/>
    <w:rsid w:val="00086001"/>
    <w:rsid w:val="00086EB7"/>
    <w:rsid w:val="000920AD"/>
    <w:rsid w:val="00092DC9"/>
    <w:rsid w:val="000944AE"/>
    <w:rsid w:val="00094EDD"/>
    <w:rsid w:val="00094FFC"/>
    <w:rsid w:val="000A20A0"/>
    <w:rsid w:val="000A327F"/>
    <w:rsid w:val="000A3A17"/>
    <w:rsid w:val="000A4BA2"/>
    <w:rsid w:val="000A4C2C"/>
    <w:rsid w:val="000A6751"/>
    <w:rsid w:val="000A6A5F"/>
    <w:rsid w:val="000B3FA5"/>
    <w:rsid w:val="000B46B3"/>
    <w:rsid w:val="000B5995"/>
    <w:rsid w:val="000C022E"/>
    <w:rsid w:val="000C27AB"/>
    <w:rsid w:val="000C2C94"/>
    <w:rsid w:val="000C32EF"/>
    <w:rsid w:val="000C3B27"/>
    <w:rsid w:val="000C6C97"/>
    <w:rsid w:val="000D0354"/>
    <w:rsid w:val="000D17A4"/>
    <w:rsid w:val="000D1BB3"/>
    <w:rsid w:val="000D21D1"/>
    <w:rsid w:val="000D28DF"/>
    <w:rsid w:val="000D39AC"/>
    <w:rsid w:val="000D653D"/>
    <w:rsid w:val="000E7E2E"/>
    <w:rsid w:val="000F0ADA"/>
    <w:rsid w:val="000F1FB1"/>
    <w:rsid w:val="000F3F23"/>
    <w:rsid w:val="000F533D"/>
    <w:rsid w:val="000F5352"/>
    <w:rsid w:val="000F5483"/>
    <w:rsid w:val="000F5E0D"/>
    <w:rsid w:val="000F6707"/>
    <w:rsid w:val="000F74CA"/>
    <w:rsid w:val="000F7A3E"/>
    <w:rsid w:val="00100A2B"/>
    <w:rsid w:val="00101BEE"/>
    <w:rsid w:val="00102728"/>
    <w:rsid w:val="00102C41"/>
    <w:rsid w:val="00103CC9"/>
    <w:rsid w:val="00106107"/>
    <w:rsid w:val="00112786"/>
    <w:rsid w:val="001144A6"/>
    <w:rsid w:val="00114EE5"/>
    <w:rsid w:val="001159D3"/>
    <w:rsid w:val="001200E3"/>
    <w:rsid w:val="00121ACB"/>
    <w:rsid w:val="00121B1D"/>
    <w:rsid w:val="00123050"/>
    <w:rsid w:val="00125182"/>
    <w:rsid w:val="00125C92"/>
    <w:rsid w:val="0012618F"/>
    <w:rsid w:val="0012624D"/>
    <w:rsid w:val="00127123"/>
    <w:rsid w:val="00130202"/>
    <w:rsid w:val="00130F25"/>
    <w:rsid w:val="001337C1"/>
    <w:rsid w:val="00134033"/>
    <w:rsid w:val="001348C4"/>
    <w:rsid w:val="00135868"/>
    <w:rsid w:val="00136AED"/>
    <w:rsid w:val="0014489B"/>
    <w:rsid w:val="00144B29"/>
    <w:rsid w:val="00145A39"/>
    <w:rsid w:val="00147DD2"/>
    <w:rsid w:val="00152A35"/>
    <w:rsid w:val="00153AC3"/>
    <w:rsid w:val="00153C4F"/>
    <w:rsid w:val="001548D2"/>
    <w:rsid w:val="00154A38"/>
    <w:rsid w:val="00155682"/>
    <w:rsid w:val="001562C4"/>
    <w:rsid w:val="00156310"/>
    <w:rsid w:val="001567CB"/>
    <w:rsid w:val="00157533"/>
    <w:rsid w:val="00157B30"/>
    <w:rsid w:val="0016062F"/>
    <w:rsid w:val="001609C0"/>
    <w:rsid w:val="001613FB"/>
    <w:rsid w:val="001614E1"/>
    <w:rsid w:val="00161C35"/>
    <w:rsid w:val="00161CD4"/>
    <w:rsid w:val="00162577"/>
    <w:rsid w:val="00162A7F"/>
    <w:rsid w:val="00162DAE"/>
    <w:rsid w:val="00163F69"/>
    <w:rsid w:val="001656D2"/>
    <w:rsid w:val="0017022D"/>
    <w:rsid w:val="00171E72"/>
    <w:rsid w:val="00174FAF"/>
    <w:rsid w:val="00176E67"/>
    <w:rsid w:val="00180A4F"/>
    <w:rsid w:val="001811C7"/>
    <w:rsid w:val="00184B50"/>
    <w:rsid w:val="00184FB1"/>
    <w:rsid w:val="0019457B"/>
    <w:rsid w:val="001959C4"/>
    <w:rsid w:val="00197E09"/>
    <w:rsid w:val="001A03B8"/>
    <w:rsid w:val="001A0946"/>
    <w:rsid w:val="001A0B31"/>
    <w:rsid w:val="001A5479"/>
    <w:rsid w:val="001A567B"/>
    <w:rsid w:val="001A6298"/>
    <w:rsid w:val="001A6BE5"/>
    <w:rsid w:val="001B2D3E"/>
    <w:rsid w:val="001C06F5"/>
    <w:rsid w:val="001C311A"/>
    <w:rsid w:val="001C3B2F"/>
    <w:rsid w:val="001D2BA6"/>
    <w:rsid w:val="001D5C75"/>
    <w:rsid w:val="001D5F0F"/>
    <w:rsid w:val="001D618D"/>
    <w:rsid w:val="001E0176"/>
    <w:rsid w:val="001E0CE9"/>
    <w:rsid w:val="001E2479"/>
    <w:rsid w:val="001E34BD"/>
    <w:rsid w:val="001E7F6E"/>
    <w:rsid w:val="001F050B"/>
    <w:rsid w:val="001F0BCB"/>
    <w:rsid w:val="001F1CB7"/>
    <w:rsid w:val="001F4085"/>
    <w:rsid w:val="001F5FDF"/>
    <w:rsid w:val="001F69A3"/>
    <w:rsid w:val="001F6BD1"/>
    <w:rsid w:val="001F79E3"/>
    <w:rsid w:val="0020417F"/>
    <w:rsid w:val="0020746A"/>
    <w:rsid w:val="0021080D"/>
    <w:rsid w:val="002109E0"/>
    <w:rsid w:val="00211C23"/>
    <w:rsid w:val="0021210C"/>
    <w:rsid w:val="002156CC"/>
    <w:rsid w:val="00221B20"/>
    <w:rsid w:val="002225C8"/>
    <w:rsid w:val="00222A68"/>
    <w:rsid w:val="00222E9A"/>
    <w:rsid w:val="0022351F"/>
    <w:rsid w:val="002238CC"/>
    <w:rsid w:val="002240CE"/>
    <w:rsid w:val="002250DF"/>
    <w:rsid w:val="00225F96"/>
    <w:rsid w:val="00226801"/>
    <w:rsid w:val="0023015A"/>
    <w:rsid w:val="00230792"/>
    <w:rsid w:val="0023417F"/>
    <w:rsid w:val="002348C8"/>
    <w:rsid w:val="0023572D"/>
    <w:rsid w:val="00237067"/>
    <w:rsid w:val="00237515"/>
    <w:rsid w:val="00237BCB"/>
    <w:rsid w:val="002403D8"/>
    <w:rsid w:val="002416CE"/>
    <w:rsid w:val="00242C5F"/>
    <w:rsid w:val="00242D17"/>
    <w:rsid w:val="00243752"/>
    <w:rsid w:val="00243DEE"/>
    <w:rsid w:val="002457B0"/>
    <w:rsid w:val="00245881"/>
    <w:rsid w:val="00245B06"/>
    <w:rsid w:val="00245C25"/>
    <w:rsid w:val="00246293"/>
    <w:rsid w:val="002470F4"/>
    <w:rsid w:val="00251755"/>
    <w:rsid w:val="002519C0"/>
    <w:rsid w:val="00255485"/>
    <w:rsid w:val="00260DC0"/>
    <w:rsid w:val="00261F8C"/>
    <w:rsid w:val="0026236E"/>
    <w:rsid w:val="002631F3"/>
    <w:rsid w:val="00263B4A"/>
    <w:rsid w:val="00266504"/>
    <w:rsid w:val="00272684"/>
    <w:rsid w:val="00272A21"/>
    <w:rsid w:val="00273FD8"/>
    <w:rsid w:val="00274537"/>
    <w:rsid w:val="00274C16"/>
    <w:rsid w:val="0027545A"/>
    <w:rsid w:val="00275498"/>
    <w:rsid w:val="002767C8"/>
    <w:rsid w:val="00276FCA"/>
    <w:rsid w:val="0027714C"/>
    <w:rsid w:val="002775D6"/>
    <w:rsid w:val="00282FC1"/>
    <w:rsid w:val="002834E6"/>
    <w:rsid w:val="002901F5"/>
    <w:rsid w:val="00290B9C"/>
    <w:rsid w:val="002913FF"/>
    <w:rsid w:val="002940F4"/>
    <w:rsid w:val="002947B2"/>
    <w:rsid w:val="0029484C"/>
    <w:rsid w:val="00295681"/>
    <w:rsid w:val="00295711"/>
    <w:rsid w:val="00295E93"/>
    <w:rsid w:val="00296E11"/>
    <w:rsid w:val="00297FA0"/>
    <w:rsid w:val="002B12EB"/>
    <w:rsid w:val="002B2C58"/>
    <w:rsid w:val="002B624E"/>
    <w:rsid w:val="002B6D0E"/>
    <w:rsid w:val="002B7AFA"/>
    <w:rsid w:val="002C00D8"/>
    <w:rsid w:val="002C0283"/>
    <w:rsid w:val="002C0605"/>
    <w:rsid w:val="002C0ED3"/>
    <w:rsid w:val="002C4ACE"/>
    <w:rsid w:val="002C60DB"/>
    <w:rsid w:val="002D0810"/>
    <w:rsid w:val="002D1E88"/>
    <w:rsid w:val="002D29A3"/>
    <w:rsid w:val="002D2B2B"/>
    <w:rsid w:val="002D45F3"/>
    <w:rsid w:val="002D471E"/>
    <w:rsid w:val="002D54BF"/>
    <w:rsid w:val="002D5C7F"/>
    <w:rsid w:val="002D5CAA"/>
    <w:rsid w:val="002D6489"/>
    <w:rsid w:val="002D74CF"/>
    <w:rsid w:val="002E0425"/>
    <w:rsid w:val="002E513F"/>
    <w:rsid w:val="002E59DB"/>
    <w:rsid w:val="002F0F1D"/>
    <w:rsid w:val="002F44FB"/>
    <w:rsid w:val="002F5F21"/>
    <w:rsid w:val="002F6C37"/>
    <w:rsid w:val="00300588"/>
    <w:rsid w:val="00301F5F"/>
    <w:rsid w:val="0030315D"/>
    <w:rsid w:val="003035A0"/>
    <w:rsid w:val="003049B6"/>
    <w:rsid w:val="00307096"/>
    <w:rsid w:val="00312111"/>
    <w:rsid w:val="0031404B"/>
    <w:rsid w:val="00314582"/>
    <w:rsid w:val="00315105"/>
    <w:rsid w:val="00316552"/>
    <w:rsid w:val="00316B74"/>
    <w:rsid w:val="00317D21"/>
    <w:rsid w:val="00321671"/>
    <w:rsid w:val="003253B1"/>
    <w:rsid w:val="00326A54"/>
    <w:rsid w:val="00326CAA"/>
    <w:rsid w:val="00331049"/>
    <w:rsid w:val="003342DF"/>
    <w:rsid w:val="00334A9B"/>
    <w:rsid w:val="0033702E"/>
    <w:rsid w:val="003406ED"/>
    <w:rsid w:val="00340FF6"/>
    <w:rsid w:val="00343294"/>
    <w:rsid w:val="003436F1"/>
    <w:rsid w:val="00344F79"/>
    <w:rsid w:val="00350786"/>
    <w:rsid w:val="00351BAE"/>
    <w:rsid w:val="00352931"/>
    <w:rsid w:val="00353080"/>
    <w:rsid w:val="00353ECD"/>
    <w:rsid w:val="0035582F"/>
    <w:rsid w:val="00357BD1"/>
    <w:rsid w:val="0036103C"/>
    <w:rsid w:val="00362E34"/>
    <w:rsid w:val="00363E3B"/>
    <w:rsid w:val="00364095"/>
    <w:rsid w:val="00364219"/>
    <w:rsid w:val="0036494E"/>
    <w:rsid w:val="00365FD0"/>
    <w:rsid w:val="00370BBB"/>
    <w:rsid w:val="00370F87"/>
    <w:rsid w:val="00371DEF"/>
    <w:rsid w:val="003735DD"/>
    <w:rsid w:val="0037611E"/>
    <w:rsid w:val="00376681"/>
    <w:rsid w:val="00376916"/>
    <w:rsid w:val="00377859"/>
    <w:rsid w:val="00381D15"/>
    <w:rsid w:val="00382D40"/>
    <w:rsid w:val="003831E9"/>
    <w:rsid w:val="00383675"/>
    <w:rsid w:val="0038450C"/>
    <w:rsid w:val="0038460C"/>
    <w:rsid w:val="003877E6"/>
    <w:rsid w:val="00392AB8"/>
    <w:rsid w:val="00392CD6"/>
    <w:rsid w:val="00395B08"/>
    <w:rsid w:val="00395B41"/>
    <w:rsid w:val="003962C9"/>
    <w:rsid w:val="003A029A"/>
    <w:rsid w:val="003A0DC4"/>
    <w:rsid w:val="003A112A"/>
    <w:rsid w:val="003A12C6"/>
    <w:rsid w:val="003A1577"/>
    <w:rsid w:val="003A2057"/>
    <w:rsid w:val="003A39BC"/>
    <w:rsid w:val="003A54A3"/>
    <w:rsid w:val="003B0414"/>
    <w:rsid w:val="003B0E17"/>
    <w:rsid w:val="003B1062"/>
    <w:rsid w:val="003B2ED3"/>
    <w:rsid w:val="003B40C7"/>
    <w:rsid w:val="003B5016"/>
    <w:rsid w:val="003B69FC"/>
    <w:rsid w:val="003C2EA0"/>
    <w:rsid w:val="003C36D9"/>
    <w:rsid w:val="003C6436"/>
    <w:rsid w:val="003C65DB"/>
    <w:rsid w:val="003C790E"/>
    <w:rsid w:val="003C7DF0"/>
    <w:rsid w:val="003D02AA"/>
    <w:rsid w:val="003D1560"/>
    <w:rsid w:val="003D43B1"/>
    <w:rsid w:val="003D4D16"/>
    <w:rsid w:val="003D50BA"/>
    <w:rsid w:val="003E046F"/>
    <w:rsid w:val="003E04B8"/>
    <w:rsid w:val="003E068C"/>
    <w:rsid w:val="003E0B4B"/>
    <w:rsid w:val="003E1691"/>
    <w:rsid w:val="003E2257"/>
    <w:rsid w:val="003E6E78"/>
    <w:rsid w:val="003F07C0"/>
    <w:rsid w:val="003F1193"/>
    <w:rsid w:val="003F131A"/>
    <w:rsid w:val="003F4F15"/>
    <w:rsid w:val="003F613D"/>
    <w:rsid w:val="003F68EA"/>
    <w:rsid w:val="004006CB"/>
    <w:rsid w:val="00400AED"/>
    <w:rsid w:val="004015BD"/>
    <w:rsid w:val="00403176"/>
    <w:rsid w:val="0040325D"/>
    <w:rsid w:val="00404611"/>
    <w:rsid w:val="00406D2C"/>
    <w:rsid w:val="00406D6C"/>
    <w:rsid w:val="00407819"/>
    <w:rsid w:val="00407E9D"/>
    <w:rsid w:val="00407F54"/>
    <w:rsid w:val="004129E1"/>
    <w:rsid w:val="00413594"/>
    <w:rsid w:val="00413A9F"/>
    <w:rsid w:val="00413B8F"/>
    <w:rsid w:val="00414FDE"/>
    <w:rsid w:val="00417CCA"/>
    <w:rsid w:val="00422831"/>
    <w:rsid w:val="004235AB"/>
    <w:rsid w:val="00423D06"/>
    <w:rsid w:val="00426CEA"/>
    <w:rsid w:val="00427974"/>
    <w:rsid w:val="00430F3D"/>
    <w:rsid w:val="0043273E"/>
    <w:rsid w:val="00434D32"/>
    <w:rsid w:val="004421D0"/>
    <w:rsid w:val="00442227"/>
    <w:rsid w:val="00442D8D"/>
    <w:rsid w:val="004438B6"/>
    <w:rsid w:val="00444CC2"/>
    <w:rsid w:val="004506C5"/>
    <w:rsid w:val="004518AB"/>
    <w:rsid w:val="00452F12"/>
    <w:rsid w:val="004549A8"/>
    <w:rsid w:val="00456D6A"/>
    <w:rsid w:val="00460C56"/>
    <w:rsid w:val="00461360"/>
    <w:rsid w:val="004651AB"/>
    <w:rsid w:val="00465A35"/>
    <w:rsid w:val="00471405"/>
    <w:rsid w:val="00472F1B"/>
    <w:rsid w:val="00473909"/>
    <w:rsid w:val="004739EF"/>
    <w:rsid w:val="00473C83"/>
    <w:rsid w:val="004750B8"/>
    <w:rsid w:val="00476845"/>
    <w:rsid w:val="0048287E"/>
    <w:rsid w:val="00482E5C"/>
    <w:rsid w:val="0048451A"/>
    <w:rsid w:val="00486461"/>
    <w:rsid w:val="00487679"/>
    <w:rsid w:val="00490000"/>
    <w:rsid w:val="004904C7"/>
    <w:rsid w:val="004927DE"/>
    <w:rsid w:val="00493FEB"/>
    <w:rsid w:val="004961BF"/>
    <w:rsid w:val="004A262D"/>
    <w:rsid w:val="004A67D4"/>
    <w:rsid w:val="004A6969"/>
    <w:rsid w:val="004A6E21"/>
    <w:rsid w:val="004A7E42"/>
    <w:rsid w:val="004A7F3F"/>
    <w:rsid w:val="004B19DE"/>
    <w:rsid w:val="004B1CEB"/>
    <w:rsid w:val="004B62AF"/>
    <w:rsid w:val="004C0186"/>
    <w:rsid w:val="004C28E2"/>
    <w:rsid w:val="004C5B18"/>
    <w:rsid w:val="004C666E"/>
    <w:rsid w:val="004C7B68"/>
    <w:rsid w:val="004C7C91"/>
    <w:rsid w:val="004D176B"/>
    <w:rsid w:val="004D3079"/>
    <w:rsid w:val="004D4A0F"/>
    <w:rsid w:val="004D4B15"/>
    <w:rsid w:val="004D601A"/>
    <w:rsid w:val="004D72FF"/>
    <w:rsid w:val="004D7C29"/>
    <w:rsid w:val="004E30E8"/>
    <w:rsid w:val="004E4635"/>
    <w:rsid w:val="004E5037"/>
    <w:rsid w:val="004F3EFC"/>
    <w:rsid w:val="004F4928"/>
    <w:rsid w:val="004F4C45"/>
    <w:rsid w:val="004F624E"/>
    <w:rsid w:val="00500500"/>
    <w:rsid w:val="005042F0"/>
    <w:rsid w:val="00505C1D"/>
    <w:rsid w:val="005063A3"/>
    <w:rsid w:val="00511CB5"/>
    <w:rsid w:val="00514FBE"/>
    <w:rsid w:val="0051594A"/>
    <w:rsid w:val="00516EB7"/>
    <w:rsid w:val="00517063"/>
    <w:rsid w:val="00520783"/>
    <w:rsid w:val="00521464"/>
    <w:rsid w:val="005219E6"/>
    <w:rsid w:val="005233D9"/>
    <w:rsid w:val="00525372"/>
    <w:rsid w:val="00527546"/>
    <w:rsid w:val="005275D2"/>
    <w:rsid w:val="005305CA"/>
    <w:rsid w:val="0053238E"/>
    <w:rsid w:val="005334DC"/>
    <w:rsid w:val="00533F65"/>
    <w:rsid w:val="00534170"/>
    <w:rsid w:val="0053599E"/>
    <w:rsid w:val="005417D3"/>
    <w:rsid w:val="00541ABE"/>
    <w:rsid w:val="005425DF"/>
    <w:rsid w:val="005458B9"/>
    <w:rsid w:val="00546150"/>
    <w:rsid w:val="00546346"/>
    <w:rsid w:val="005500B0"/>
    <w:rsid w:val="0055019E"/>
    <w:rsid w:val="00551C05"/>
    <w:rsid w:val="00552A14"/>
    <w:rsid w:val="00552E5B"/>
    <w:rsid w:val="0055776B"/>
    <w:rsid w:val="00562913"/>
    <w:rsid w:val="00563151"/>
    <w:rsid w:val="005642F5"/>
    <w:rsid w:val="0056627C"/>
    <w:rsid w:val="00566F21"/>
    <w:rsid w:val="0056737D"/>
    <w:rsid w:val="0057125E"/>
    <w:rsid w:val="00571563"/>
    <w:rsid w:val="0057178F"/>
    <w:rsid w:val="00571D32"/>
    <w:rsid w:val="0057489D"/>
    <w:rsid w:val="00576F69"/>
    <w:rsid w:val="005770B2"/>
    <w:rsid w:val="00577651"/>
    <w:rsid w:val="0058014F"/>
    <w:rsid w:val="00581C11"/>
    <w:rsid w:val="00582F11"/>
    <w:rsid w:val="00584D50"/>
    <w:rsid w:val="005856D7"/>
    <w:rsid w:val="00586496"/>
    <w:rsid w:val="00587DE6"/>
    <w:rsid w:val="0059227F"/>
    <w:rsid w:val="00592A7D"/>
    <w:rsid w:val="00592DE6"/>
    <w:rsid w:val="00592EC6"/>
    <w:rsid w:val="00593CEE"/>
    <w:rsid w:val="005A0365"/>
    <w:rsid w:val="005A1B5C"/>
    <w:rsid w:val="005A2D38"/>
    <w:rsid w:val="005A4F8E"/>
    <w:rsid w:val="005A6B1B"/>
    <w:rsid w:val="005B1103"/>
    <w:rsid w:val="005B1489"/>
    <w:rsid w:val="005B2136"/>
    <w:rsid w:val="005B375C"/>
    <w:rsid w:val="005B3F0A"/>
    <w:rsid w:val="005B5A66"/>
    <w:rsid w:val="005B6CBE"/>
    <w:rsid w:val="005B77F6"/>
    <w:rsid w:val="005B7D08"/>
    <w:rsid w:val="005C054A"/>
    <w:rsid w:val="005C0765"/>
    <w:rsid w:val="005C162D"/>
    <w:rsid w:val="005C2986"/>
    <w:rsid w:val="005C7767"/>
    <w:rsid w:val="005D1011"/>
    <w:rsid w:val="005D2BC6"/>
    <w:rsid w:val="005D611E"/>
    <w:rsid w:val="005D6C3A"/>
    <w:rsid w:val="005D708D"/>
    <w:rsid w:val="005D790F"/>
    <w:rsid w:val="005D7CC6"/>
    <w:rsid w:val="005E032B"/>
    <w:rsid w:val="005E244C"/>
    <w:rsid w:val="005E3A4C"/>
    <w:rsid w:val="005E42C6"/>
    <w:rsid w:val="005E4BE9"/>
    <w:rsid w:val="005E58A2"/>
    <w:rsid w:val="005E6270"/>
    <w:rsid w:val="005E64C8"/>
    <w:rsid w:val="005E6BBF"/>
    <w:rsid w:val="005E6DBE"/>
    <w:rsid w:val="005E7C62"/>
    <w:rsid w:val="005F02E4"/>
    <w:rsid w:val="005F2A3D"/>
    <w:rsid w:val="005F2BD3"/>
    <w:rsid w:val="005F3042"/>
    <w:rsid w:val="005F36B5"/>
    <w:rsid w:val="005F55B7"/>
    <w:rsid w:val="006015C9"/>
    <w:rsid w:val="0060196E"/>
    <w:rsid w:val="00601B87"/>
    <w:rsid w:val="006058B8"/>
    <w:rsid w:val="00605E72"/>
    <w:rsid w:val="00606DB7"/>
    <w:rsid w:val="00607820"/>
    <w:rsid w:val="00607F1A"/>
    <w:rsid w:val="00610684"/>
    <w:rsid w:val="0061354F"/>
    <w:rsid w:val="006157D3"/>
    <w:rsid w:val="00616731"/>
    <w:rsid w:val="00620521"/>
    <w:rsid w:val="00625D7D"/>
    <w:rsid w:val="006263AD"/>
    <w:rsid w:val="006278EB"/>
    <w:rsid w:val="00632940"/>
    <w:rsid w:val="00633742"/>
    <w:rsid w:val="00634E1E"/>
    <w:rsid w:val="0064059C"/>
    <w:rsid w:val="006411BB"/>
    <w:rsid w:val="00643A68"/>
    <w:rsid w:val="00643B76"/>
    <w:rsid w:val="00644F4E"/>
    <w:rsid w:val="0064564D"/>
    <w:rsid w:val="006461C5"/>
    <w:rsid w:val="00646503"/>
    <w:rsid w:val="00647FFC"/>
    <w:rsid w:val="00651547"/>
    <w:rsid w:val="006515AC"/>
    <w:rsid w:val="006518B3"/>
    <w:rsid w:val="00652479"/>
    <w:rsid w:val="00655CA0"/>
    <w:rsid w:val="006609DA"/>
    <w:rsid w:val="00660BD7"/>
    <w:rsid w:val="0066196D"/>
    <w:rsid w:val="006628ED"/>
    <w:rsid w:val="00662C89"/>
    <w:rsid w:val="0066375C"/>
    <w:rsid w:val="006660A1"/>
    <w:rsid w:val="006667C7"/>
    <w:rsid w:val="00667F14"/>
    <w:rsid w:val="006711C9"/>
    <w:rsid w:val="00672AC6"/>
    <w:rsid w:val="006742B4"/>
    <w:rsid w:val="00674AD9"/>
    <w:rsid w:val="006750EA"/>
    <w:rsid w:val="00681B43"/>
    <w:rsid w:val="00681F85"/>
    <w:rsid w:val="00682C20"/>
    <w:rsid w:val="00683DB7"/>
    <w:rsid w:val="00694EBE"/>
    <w:rsid w:val="006A33E7"/>
    <w:rsid w:val="006A43AC"/>
    <w:rsid w:val="006A60F9"/>
    <w:rsid w:val="006A6D2E"/>
    <w:rsid w:val="006A6F5A"/>
    <w:rsid w:val="006A7A2C"/>
    <w:rsid w:val="006B2A16"/>
    <w:rsid w:val="006B63E7"/>
    <w:rsid w:val="006B69CB"/>
    <w:rsid w:val="006B7429"/>
    <w:rsid w:val="006C1AF0"/>
    <w:rsid w:val="006C2162"/>
    <w:rsid w:val="006C30DF"/>
    <w:rsid w:val="006C31D3"/>
    <w:rsid w:val="006C32C8"/>
    <w:rsid w:val="006C51B6"/>
    <w:rsid w:val="006C5F00"/>
    <w:rsid w:val="006C6D9C"/>
    <w:rsid w:val="006C7B92"/>
    <w:rsid w:val="006D2688"/>
    <w:rsid w:val="006D2B01"/>
    <w:rsid w:val="006D2E1E"/>
    <w:rsid w:val="006D2E97"/>
    <w:rsid w:val="006D3F48"/>
    <w:rsid w:val="006D5F51"/>
    <w:rsid w:val="006D7468"/>
    <w:rsid w:val="006E03D4"/>
    <w:rsid w:val="006E094A"/>
    <w:rsid w:val="006E2B11"/>
    <w:rsid w:val="006E3A7A"/>
    <w:rsid w:val="006E5E4C"/>
    <w:rsid w:val="006E7D69"/>
    <w:rsid w:val="006F1ADD"/>
    <w:rsid w:val="006F245B"/>
    <w:rsid w:val="006F4F52"/>
    <w:rsid w:val="006F6ACA"/>
    <w:rsid w:val="00700DAB"/>
    <w:rsid w:val="00701FDE"/>
    <w:rsid w:val="00702E8C"/>
    <w:rsid w:val="0070379A"/>
    <w:rsid w:val="00704E19"/>
    <w:rsid w:val="0070641E"/>
    <w:rsid w:val="0071029C"/>
    <w:rsid w:val="00711157"/>
    <w:rsid w:val="00711E48"/>
    <w:rsid w:val="00712A7F"/>
    <w:rsid w:val="00713B40"/>
    <w:rsid w:val="00713D39"/>
    <w:rsid w:val="00713F98"/>
    <w:rsid w:val="007145DE"/>
    <w:rsid w:val="00714D3C"/>
    <w:rsid w:val="00714E5F"/>
    <w:rsid w:val="0071561B"/>
    <w:rsid w:val="00715E01"/>
    <w:rsid w:val="00717B46"/>
    <w:rsid w:val="00720C92"/>
    <w:rsid w:val="00720CCE"/>
    <w:rsid w:val="0072175F"/>
    <w:rsid w:val="00722D9B"/>
    <w:rsid w:val="007244FF"/>
    <w:rsid w:val="00725629"/>
    <w:rsid w:val="00726CFD"/>
    <w:rsid w:val="00727994"/>
    <w:rsid w:val="00727BDC"/>
    <w:rsid w:val="00727D00"/>
    <w:rsid w:val="0073059D"/>
    <w:rsid w:val="00730B3D"/>
    <w:rsid w:val="00730C78"/>
    <w:rsid w:val="00730C92"/>
    <w:rsid w:val="00731176"/>
    <w:rsid w:val="007335CF"/>
    <w:rsid w:val="00734993"/>
    <w:rsid w:val="00741C79"/>
    <w:rsid w:val="007423E7"/>
    <w:rsid w:val="00743716"/>
    <w:rsid w:val="00743D65"/>
    <w:rsid w:val="0074662D"/>
    <w:rsid w:val="007523F3"/>
    <w:rsid w:val="0075357A"/>
    <w:rsid w:val="007537EF"/>
    <w:rsid w:val="0075658F"/>
    <w:rsid w:val="00756C73"/>
    <w:rsid w:val="0075777D"/>
    <w:rsid w:val="0076077E"/>
    <w:rsid w:val="00761250"/>
    <w:rsid w:val="00761BC5"/>
    <w:rsid w:val="00762BD7"/>
    <w:rsid w:val="00762D1F"/>
    <w:rsid w:val="007644FC"/>
    <w:rsid w:val="00765FAC"/>
    <w:rsid w:val="0076630F"/>
    <w:rsid w:val="00766B99"/>
    <w:rsid w:val="007679A0"/>
    <w:rsid w:val="00771D57"/>
    <w:rsid w:val="00771F8B"/>
    <w:rsid w:val="0077213B"/>
    <w:rsid w:val="00773B5F"/>
    <w:rsid w:val="007745C2"/>
    <w:rsid w:val="00775A3F"/>
    <w:rsid w:val="00777904"/>
    <w:rsid w:val="00777BAF"/>
    <w:rsid w:val="0078152B"/>
    <w:rsid w:val="00781A18"/>
    <w:rsid w:val="007848A5"/>
    <w:rsid w:val="00786207"/>
    <w:rsid w:val="00786D25"/>
    <w:rsid w:val="007871B6"/>
    <w:rsid w:val="007921FB"/>
    <w:rsid w:val="007932EB"/>
    <w:rsid w:val="00797066"/>
    <w:rsid w:val="00797B20"/>
    <w:rsid w:val="007A091A"/>
    <w:rsid w:val="007A12E0"/>
    <w:rsid w:val="007A2F07"/>
    <w:rsid w:val="007A3704"/>
    <w:rsid w:val="007A45B3"/>
    <w:rsid w:val="007A5623"/>
    <w:rsid w:val="007A5A29"/>
    <w:rsid w:val="007A5C90"/>
    <w:rsid w:val="007B0CBC"/>
    <w:rsid w:val="007B0D5F"/>
    <w:rsid w:val="007B119E"/>
    <w:rsid w:val="007B1B81"/>
    <w:rsid w:val="007B78C7"/>
    <w:rsid w:val="007C0E9F"/>
    <w:rsid w:val="007C12BD"/>
    <w:rsid w:val="007C486E"/>
    <w:rsid w:val="007C62B5"/>
    <w:rsid w:val="007C755B"/>
    <w:rsid w:val="007D1042"/>
    <w:rsid w:val="007D1411"/>
    <w:rsid w:val="007D1E0A"/>
    <w:rsid w:val="007D2FD3"/>
    <w:rsid w:val="007D2FE4"/>
    <w:rsid w:val="007D4120"/>
    <w:rsid w:val="007D56C8"/>
    <w:rsid w:val="007D70EA"/>
    <w:rsid w:val="007E140F"/>
    <w:rsid w:val="007E1626"/>
    <w:rsid w:val="007E562D"/>
    <w:rsid w:val="007E5FBF"/>
    <w:rsid w:val="007F0051"/>
    <w:rsid w:val="007F0142"/>
    <w:rsid w:val="007F08AA"/>
    <w:rsid w:val="007F1462"/>
    <w:rsid w:val="007F1FBE"/>
    <w:rsid w:val="007F3684"/>
    <w:rsid w:val="007F58F8"/>
    <w:rsid w:val="007F6A61"/>
    <w:rsid w:val="007F7F3F"/>
    <w:rsid w:val="00801499"/>
    <w:rsid w:val="00801B52"/>
    <w:rsid w:val="00805542"/>
    <w:rsid w:val="008056BF"/>
    <w:rsid w:val="008068BF"/>
    <w:rsid w:val="00806C59"/>
    <w:rsid w:val="00807A1A"/>
    <w:rsid w:val="0081011F"/>
    <w:rsid w:val="0081065D"/>
    <w:rsid w:val="00812DBF"/>
    <w:rsid w:val="00812FA7"/>
    <w:rsid w:val="0081380A"/>
    <w:rsid w:val="0081420F"/>
    <w:rsid w:val="008150A6"/>
    <w:rsid w:val="00816A11"/>
    <w:rsid w:val="00817853"/>
    <w:rsid w:val="008208FA"/>
    <w:rsid w:val="008242E8"/>
    <w:rsid w:val="00830B4E"/>
    <w:rsid w:val="00830D31"/>
    <w:rsid w:val="0083615C"/>
    <w:rsid w:val="00840CF5"/>
    <w:rsid w:val="00841D85"/>
    <w:rsid w:val="0084297F"/>
    <w:rsid w:val="008441FA"/>
    <w:rsid w:val="008464B9"/>
    <w:rsid w:val="00847515"/>
    <w:rsid w:val="0085149C"/>
    <w:rsid w:val="00852D37"/>
    <w:rsid w:val="00854E4B"/>
    <w:rsid w:val="008575FE"/>
    <w:rsid w:val="00860719"/>
    <w:rsid w:val="00861645"/>
    <w:rsid w:val="00861982"/>
    <w:rsid w:val="00862FD3"/>
    <w:rsid w:val="00866273"/>
    <w:rsid w:val="00866E85"/>
    <w:rsid w:val="00866F28"/>
    <w:rsid w:val="008708DC"/>
    <w:rsid w:val="00870A56"/>
    <w:rsid w:val="00872EC3"/>
    <w:rsid w:val="0087425D"/>
    <w:rsid w:val="00874AE8"/>
    <w:rsid w:val="00874E1D"/>
    <w:rsid w:val="008751D3"/>
    <w:rsid w:val="00875B13"/>
    <w:rsid w:val="00876A12"/>
    <w:rsid w:val="008773E1"/>
    <w:rsid w:val="008807B2"/>
    <w:rsid w:val="00881C6C"/>
    <w:rsid w:val="008845E2"/>
    <w:rsid w:val="008852C0"/>
    <w:rsid w:val="00885E93"/>
    <w:rsid w:val="00887449"/>
    <w:rsid w:val="0088769B"/>
    <w:rsid w:val="008900BC"/>
    <w:rsid w:val="008906EB"/>
    <w:rsid w:val="0089278F"/>
    <w:rsid w:val="008943EA"/>
    <w:rsid w:val="00894D73"/>
    <w:rsid w:val="00895B18"/>
    <w:rsid w:val="0089676B"/>
    <w:rsid w:val="00896D51"/>
    <w:rsid w:val="008A1AC3"/>
    <w:rsid w:val="008A2A4B"/>
    <w:rsid w:val="008A45A7"/>
    <w:rsid w:val="008A4DFF"/>
    <w:rsid w:val="008A51B7"/>
    <w:rsid w:val="008A5440"/>
    <w:rsid w:val="008A70FB"/>
    <w:rsid w:val="008A7370"/>
    <w:rsid w:val="008A7820"/>
    <w:rsid w:val="008B0B1B"/>
    <w:rsid w:val="008B450D"/>
    <w:rsid w:val="008B5EAE"/>
    <w:rsid w:val="008B666A"/>
    <w:rsid w:val="008B6EA9"/>
    <w:rsid w:val="008C0D5A"/>
    <w:rsid w:val="008C18EC"/>
    <w:rsid w:val="008C46D2"/>
    <w:rsid w:val="008C4EF7"/>
    <w:rsid w:val="008C62D8"/>
    <w:rsid w:val="008D06A0"/>
    <w:rsid w:val="008D0DF8"/>
    <w:rsid w:val="008D161F"/>
    <w:rsid w:val="008D37F2"/>
    <w:rsid w:val="008D3A5F"/>
    <w:rsid w:val="008D4541"/>
    <w:rsid w:val="008D50C1"/>
    <w:rsid w:val="008D55A0"/>
    <w:rsid w:val="008D741F"/>
    <w:rsid w:val="008D7EE7"/>
    <w:rsid w:val="008E03C2"/>
    <w:rsid w:val="008E3F8E"/>
    <w:rsid w:val="008E69C1"/>
    <w:rsid w:val="008F027C"/>
    <w:rsid w:val="008F04F2"/>
    <w:rsid w:val="008F3356"/>
    <w:rsid w:val="008F38B8"/>
    <w:rsid w:val="00901FEC"/>
    <w:rsid w:val="00902602"/>
    <w:rsid w:val="00902832"/>
    <w:rsid w:val="0090451C"/>
    <w:rsid w:val="00904905"/>
    <w:rsid w:val="00904EE4"/>
    <w:rsid w:val="00905D2E"/>
    <w:rsid w:val="00911DCD"/>
    <w:rsid w:val="00913264"/>
    <w:rsid w:val="00913839"/>
    <w:rsid w:val="00914ADB"/>
    <w:rsid w:val="00914C74"/>
    <w:rsid w:val="00914DFD"/>
    <w:rsid w:val="00915322"/>
    <w:rsid w:val="00917386"/>
    <w:rsid w:val="00917663"/>
    <w:rsid w:val="00920C83"/>
    <w:rsid w:val="0092222E"/>
    <w:rsid w:val="00923255"/>
    <w:rsid w:val="00923F46"/>
    <w:rsid w:val="00924723"/>
    <w:rsid w:val="0093095A"/>
    <w:rsid w:val="00934038"/>
    <w:rsid w:val="009344B2"/>
    <w:rsid w:val="00936CDF"/>
    <w:rsid w:val="00937150"/>
    <w:rsid w:val="009436D3"/>
    <w:rsid w:val="00944165"/>
    <w:rsid w:val="009469AE"/>
    <w:rsid w:val="00946E83"/>
    <w:rsid w:val="00947B32"/>
    <w:rsid w:val="0095096D"/>
    <w:rsid w:val="00954167"/>
    <w:rsid w:val="00954A53"/>
    <w:rsid w:val="00954FE1"/>
    <w:rsid w:val="00955D36"/>
    <w:rsid w:val="009560EB"/>
    <w:rsid w:val="0095684E"/>
    <w:rsid w:val="009571E5"/>
    <w:rsid w:val="0096377D"/>
    <w:rsid w:val="009644DD"/>
    <w:rsid w:val="00965DE8"/>
    <w:rsid w:val="0096635B"/>
    <w:rsid w:val="009663BC"/>
    <w:rsid w:val="00966402"/>
    <w:rsid w:val="00966A38"/>
    <w:rsid w:val="009677E7"/>
    <w:rsid w:val="00970225"/>
    <w:rsid w:val="00970CA6"/>
    <w:rsid w:val="00971F8A"/>
    <w:rsid w:val="00972569"/>
    <w:rsid w:val="00972F04"/>
    <w:rsid w:val="00973439"/>
    <w:rsid w:val="00973705"/>
    <w:rsid w:val="00973AA7"/>
    <w:rsid w:val="00973D21"/>
    <w:rsid w:val="009753A3"/>
    <w:rsid w:val="00975666"/>
    <w:rsid w:val="00977957"/>
    <w:rsid w:val="00983E6E"/>
    <w:rsid w:val="00986F61"/>
    <w:rsid w:val="00987971"/>
    <w:rsid w:val="00987B5F"/>
    <w:rsid w:val="00990922"/>
    <w:rsid w:val="009911D9"/>
    <w:rsid w:val="00994328"/>
    <w:rsid w:val="00995C96"/>
    <w:rsid w:val="009A01A5"/>
    <w:rsid w:val="009A031E"/>
    <w:rsid w:val="009A0AE7"/>
    <w:rsid w:val="009A3FFC"/>
    <w:rsid w:val="009A483E"/>
    <w:rsid w:val="009A4863"/>
    <w:rsid w:val="009A709F"/>
    <w:rsid w:val="009B1C92"/>
    <w:rsid w:val="009B5E8F"/>
    <w:rsid w:val="009B6579"/>
    <w:rsid w:val="009B7EE3"/>
    <w:rsid w:val="009C2516"/>
    <w:rsid w:val="009D2313"/>
    <w:rsid w:val="009D2612"/>
    <w:rsid w:val="009D30BC"/>
    <w:rsid w:val="009D3106"/>
    <w:rsid w:val="009D61A9"/>
    <w:rsid w:val="009D7961"/>
    <w:rsid w:val="009E039D"/>
    <w:rsid w:val="009E0536"/>
    <w:rsid w:val="009E2FCA"/>
    <w:rsid w:val="009E4F38"/>
    <w:rsid w:val="009E537C"/>
    <w:rsid w:val="009F49F9"/>
    <w:rsid w:val="009F605E"/>
    <w:rsid w:val="009F6C43"/>
    <w:rsid w:val="009F6D84"/>
    <w:rsid w:val="00A034C5"/>
    <w:rsid w:val="00A03835"/>
    <w:rsid w:val="00A0513A"/>
    <w:rsid w:val="00A05704"/>
    <w:rsid w:val="00A11BD0"/>
    <w:rsid w:val="00A122B3"/>
    <w:rsid w:val="00A12FBA"/>
    <w:rsid w:val="00A144DE"/>
    <w:rsid w:val="00A1462D"/>
    <w:rsid w:val="00A15614"/>
    <w:rsid w:val="00A16B6D"/>
    <w:rsid w:val="00A22C99"/>
    <w:rsid w:val="00A23A83"/>
    <w:rsid w:val="00A24F90"/>
    <w:rsid w:val="00A2577F"/>
    <w:rsid w:val="00A26963"/>
    <w:rsid w:val="00A27C6B"/>
    <w:rsid w:val="00A30BC7"/>
    <w:rsid w:val="00A331F2"/>
    <w:rsid w:val="00A33578"/>
    <w:rsid w:val="00A34E62"/>
    <w:rsid w:val="00A36256"/>
    <w:rsid w:val="00A37F9C"/>
    <w:rsid w:val="00A41871"/>
    <w:rsid w:val="00A43010"/>
    <w:rsid w:val="00A44A54"/>
    <w:rsid w:val="00A46EF4"/>
    <w:rsid w:val="00A50752"/>
    <w:rsid w:val="00A512B4"/>
    <w:rsid w:val="00A51EB2"/>
    <w:rsid w:val="00A539F2"/>
    <w:rsid w:val="00A54FF2"/>
    <w:rsid w:val="00A5659C"/>
    <w:rsid w:val="00A572F8"/>
    <w:rsid w:val="00A6073B"/>
    <w:rsid w:val="00A6370D"/>
    <w:rsid w:val="00A64864"/>
    <w:rsid w:val="00A7215D"/>
    <w:rsid w:val="00A726C7"/>
    <w:rsid w:val="00A73A1F"/>
    <w:rsid w:val="00A73EB3"/>
    <w:rsid w:val="00A743CC"/>
    <w:rsid w:val="00A76490"/>
    <w:rsid w:val="00A76D04"/>
    <w:rsid w:val="00A7758E"/>
    <w:rsid w:val="00A7765F"/>
    <w:rsid w:val="00A82D87"/>
    <w:rsid w:val="00A8397D"/>
    <w:rsid w:val="00A852D3"/>
    <w:rsid w:val="00A858AD"/>
    <w:rsid w:val="00A85A59"/>
    <w:rsid w:val="00A913D7"/>
    <w:rsid w:val="00A93762"/>
    <w:rsid w:val="00A94424"/>
    <w:rsid w:val="00A95E55"/>
    <w:rsid w:val="00AA001A"/>
    <w:rsid w:val="00AA36B6"/>
    <w:rsid w:val="00AA779A"/>
    <w:rsid w:val="00AB0B0A"/>
    <w:rsid w:val="00AB0D77"/>
    <w:rsid w:val="00AB17D6"/>
    <w:rsid w:val="00AB368F"/>
    <w:rsid w:val="00AB4600"/>
    <w:rsid w:val="00AB46FF"/>
    <w:rsid w:val="00AB74D7"/>
    <w:rsid w:val="00AB7FF6"/>
    <w:rsid w:val="00AC26A2"/>
    <w:rsid w:val="00AC4142"/>
    <w:rsid w:val="00AC43A0"/>
    <w:rsid w:val="00AC4481"/>
    <w:rsid w:val="00AC4B10"/>
    <w:rsid w:val="00AC55BC"/>
    <w:rsid w:val="00AC6BD9"/>
    <w:rsid w:val="00AD1660"/>
    <w:rsid w:val="00AD207B"/>
    <w:rsid w:val="00AD2C23"/>
    <w:rsid w:val="00AD3399"/>
    <w:rsid w:val="00AD3E7E"/>
    <w:rsid w:val="00AD413F"/>
    <w:rsid w:val="00AD4FA9"/>
    <w:rsid w:val="00AD530B"/>
    <w:rsid w:val="00AD5A19"/>
    <w:rsid w:val="00AD6232"/>
    <w:rsid w:val="00AD7197"/>
    <w:rsid w:val="00AD7955"/>
    <w:rsid w:val="00AD7BD7"/>
    <w:rsid w:val="00AD7BDF"/>
    <w:rsid w:val="00AD7C57"/>
    <w:rsid w:val="00AE0544"/>
    <w:rsid w:val="00AE0E5A"/>
    <w:rsid w:val="00AE1397"/>
    <w:rsid w:val="00AE140D"/>
    <w:rsid w:val="00AE1E17"/>
    <w:rsid w:val="00AE4029"/>
    <w:rsid w:val="00AE50D4"/>
    <w:rsid w:val="00AE76EE"/>
    <w:rsid w:val="00AF02FA"/>
    <w:rsid w:val="00AF5C97"/>
    <w:rsid w:val="00AF60FE"/>
    <w:rsid w:val="00AF726A"/>
    <w:rsid w:val="00B063C5"/>
    <w:rsid w:val="00B12579"/>
    <w:rsid w:val="00B13988"/>
    <w:rsid w:val="00B145A0"/>
    <w:rsid w:val="00B154E0"/>
    <w:rsid w:val="00B20ACE"/>
    <w:rsid w:val="00B20D20"/>
    <w:rsid w:val="00B22D03"/>
    <w:rsid w:val="00B230AD"/>
    <w:rsid w:val="00B2451A"/>
    <w:rsid w:val="00B24EAF"/>
    <w:rsid w:val="00B25266"/>
    <w:rsid w:val="00B27595"/>
    <w:rsid w:val="00B27930"/>
    <w:rsid w:val="00B327A3"/>
    <w:rsid w:val="00B338AA"/>
    <w:rsid w:val="00B34609"/>
    <w:rsid w:val="00B3543A"/>
    <w:rsid w:val="00B36174"/>
    <w:rsid w:val="00B434A6"/>
    <w:rsid w:val="00B44892"/>
    <w:rsid w:val="00B455D9"/>
    <w:rsid w:val="00B45C5D"/>
    <w:rsid w:val="00B4759C"/>
    <w:rsid w:val="00B47A91"/>
    <w:rsid w:val="00B5085D"/>
    <w:rsid w:val="00B51981"/>
    <w:rsid w:val="00B535E2"/>
    <w:rsid w:val="00B60EC0"/>
    <w:rsid w:val="00B61F97"/>
    <w:rsid w:val="00B6210E"/>
    <w:rsid w:val="00B6401D"/>
    <w:rsid w:val="00B64060"/>
    <w:rsid w:val="00B663D9"/>
    <w:rsid w:val="00B66B9D"/>
    <w:rsid w:val="00B70B6B"/>
    <w:rsid w:val="00B713A6"/>
    <w:rsid w:val="00B7421E"/>
    <w:rsid w:val="00B74550"/>
    <w:rsid w:val="00B754CF"/>
    <w:rsid w:val="00B75535"/>
    <w:rsid w:val="00B75978"/>
    <w:rsid w:val="00B7643F"/>
    <w:rsid w:val="00B76AD6"/>
    <w:rsid w:val="00B77B36"/>
    <w:rsid w:val="00B80258"/>
    <w:rsid w:val="00B80EE7"/>
    <w:rsid w:val="00B82453"/>
    <w:rsid w:val="00B845C5"/>
    <w:rsid w:val="00B85C8C"/>
    <w:rsid w:val="00B90831"/>
    <w:rsid w:val="00B90D26"/>
    <w:rsid w:val="00B912CF"/>
    <w:rsid w:val="00B920F5"/>
    <w:rsid w:val="00B936C3"/>
    <w:rsid w:val="00B94629"/>
    <w:rsid w:val="00B94D19"/>
    <w:rsid w:val="00BA153A"/>
    <w:rsid w:val="00BA31C8"/>
    <w:rsid w:val="00BA4BB8"/>
    <w:rsid w:val="00BA6416"/>
    <w:rsid w:val="00BA6FC9"/>
    <w:rsid w:val="00BB035D"/>
    <w:rsid w:val="00BB10E5"/>
    <w:rsid w:val="00BB15D7"/>
    <w:rsid w:val="00BB47E1"/>
    <w:rsid w:val="00BB4A15"/>
    <w:rsid w:val="00BC0F23"/>
    <w:rsid w:val="00BC1F86"/>
    <w:rsid w:val="00BC3EA6"/>
    <w:rsid w:val="00BC4825"/>
    <w:rsid w:val="00BC5741"/>
    <w:rsid w:val="00BC6A01"/>
    <w:rsid w:val="00BD0072"/>
    <w:rsid w:val="00BD06F1"/>
    <w:rsid w:val="00BD07E2"/>
    <w:rsid w:val="00BD14D1"/>
    <w:rsid w:val="00BD56DD"/>
    <w:rsid w:val="00BD79B2"/>
    <w:rsid w:val="00BE64FB"/>
    <w:rsid w:val="00BF2E10"/>
    <w:rsid w:val="00BF3575"/>
    <w:rsid w:val="00BF4E59"/>
    <w:rsid w:val="00BF70C5"/>
    <w:rsid w:val="00BF723D"/>
    <w:rsid w:val="00C011E4"/>
    <w:rsid w:val="00C02222"/>
    <w:rsid w:val="00C02584"/>
    <w:rsid w:val="00C0265C"/>
    <w:rsid w:val="00C03052"/>
    <w:rsid w:val="00C03433"/>
    <w:rsid w:val="00C0363C"/>
    <w:rsid w:val="00C044E4"/>
    <w:rsid w:val="00C04C3E"/>
    <w:rsid w:val="00C05666"/>
    <w:rsid w:val="00C05C0F"/>
    <w:rsid w:val="00C06496"/>
    <w:rsid w:val="00C116CA"/>
    <w:rsid w:val="00C11CF5"/>
    <w:rsid w:val="00C12363"/>
    <w:rsid w:val="00C130BB"/>
    <w:rsid w:val="00C13775"/>
    <w:rsid w:val="00C13FC0"/>
    <w:rsid w:val="00C13FFF"/>
    <w:rsid w:val="00C17CE9"/>
    <w:rsid w:val="00C23045"/>
    <w:rsid w:val="00C2315F"/>
    <w:rsid w:val="00C246AF"/>
    <w:rsid w:val="00C25558"/>
    <w:rsid w:val="00C2726D"/>
    <w:rsid w:val="00C2796B"/>
    <w:rsid w:val="00C36796"/>
    <w:rsid w:val="00C368CE"/>
    <w:rsid w:val="00C401CA"/>
    <w:rsid w:val="00C42E91"/>
    <w:rsid w:val="00C465B2"/>
    <w:rsid w:val="00C4673D"/>
    <w:rsid w:val="00C51E1F"/>
    <w:rsid w:val="00C52648"/>
    <w:rsid w:val="00C547A8"/>
    <w:rsid w:val="00C577ED"/>
    <w:rsid w:val="00C6020F"/>
    <w:rsid w:val="00C6043E"/>
    <w:rsid w:val="00C61738"/>
    <w:rsid w:val="00C62323"/>
    <w:rsid w:val="00C627DE"/>
    <w:rsid w:val="00C63AAF"/>
    <w:rsid w:val="00C63E7B"/>
    <w:rsid w:val="00C64E77"/>
    <w:rsid w:val="00C65EAB"/>
    <w:rsid w:val="00C6634A"/>
    <w:rsid w:val="00C67B50"/>
    <w:rsid w:val="00C67E17"/>
    <w:rsid w:val="00C67F09"/>
    <w:rsid w:val="00C74700"/>
    <w:rsid w:val="00C76514"/>
    <w:rsid w:val="00C80F1E"/>
    <w:rsid w:val="00C843E4"/>
    <w:rsid w:val="00C85CA9"/>
    <w:rsid w:val="00C8648F"/>
    <w:rsid w:val="00C86937"/>
    <w:rsid w:val="00C91710"/>
    <w:rsid w:val="00C91C5F"/>
    <w:rsid w:val="00C954C0"/>
    <w:rsid w:val="00C97041"/>
    <w:rsid w:val="00CA1716"/>
    <w:rsid w:val="00CA1CA8"/>
    <w:rsid w:val="00CA23C6"/>
    <w:rsid w:val="00CA43AD"/>
    <w:rsid w:val="00CA571D"/>
    <w:rsid w:val="00CA5752"/>
    <w:rsid w:val="00CB0660"/>
    <w:rsid w:val="00CB1333"/>
    <w:rsid w:val="00CB230F"/>
    <w:rsid w:val="00CC3F0E"/>
    <w:rsid w:val="00CC5704"/>
    <w:rsid w:val="00CC758C"/>
    <w:rsid w:val="00CD2081"/>
    <w:rsid w:val="00CD2E00"/>
    <w:rsid w:val="00CD4D51"/>
    <w:rsid w:val="00CD4E23"/>
    <w:rsid w:val="00CD6257"/>
    <w:rsid w:val="00CE254F"/>
    <w:rsid w:val="00CE7CCA"/>
    <w:rsid w:val="00CF0998"/>
    <w:rsid w:val="00CF1E13"/>
    <w:rsid w:val="00CF4623"/>
    <w:rsid w:val="00CF4B9F"/>
    <w:rsid w:val="00CF5183"/>
    <w:rsid w:val="00CF6936"/>
    <w:rsid w:val="00CF722C"/>
    <w:rsid w:val="00CF729F"/>
    <w:rsid w:val="00CF791C"/>
    <w:rsid w:val="00CF7BFA"/>
    <w:rsid w:val="00CF7DC7"/>
    <w:rsid w:val="00D0009A"/>
    <w:rsid w:val="00D004A7"/>
    <w:rsid w:val="00D005A5"/>
    <w:rsid w:val="00D01CC1"/>
    <w:rsid w:val="00D042AD"/>
    <w:rsid w:val="00D052B8"/>
    <w:rsid w:val="00D05837"/>
    <w:rsid w:val="00D06A0C"/>
    <w:rsid w:val="00D07BE3"/>
    <w:rsid w:val="00D10D23"/>
    <w:rsid w:val="00D1361C"/>
    <w:rsid w:val="00D13CAC"/>
    <w:rsid w:val="00D14B03"/>
    <w:rsid w:val="00D17CED"/>
    <w:rsid w:val="00D214C0"/>
    <w:rsid w:val="00D23C77"/>
    <w:rsid w:val="00D24501"/>
    <w:rsid w:val="00D25B24"/>
    <w:rsid w:val="00D27675"/>
    <w:rsid w:val="00D31503"/>
    <w:rsid w:val="00D3316D"/>
    <w:rsid w:val="00D33883"/>
    <w:rsid w:val="00D34D33"/>
    <w:rsid w:val="00D3756D"/>
    <w:rsid w:val="00D41B7E"/>
    <w:rsid w:val="00D42787"/>
    <w:rsid w:val="00D46BA0"/>
    <w:rsid w:val="00D46DF4"/>
    <w:rsid w:val="00D4740F"/>
    <w:rsid w:val="00D504BE"/>
    <w:rsid w:val="00D52657"/>
    <w:rsid w:val="00D52FAA"/>
    <w:rsid w:val="00D54CC9"/>
    <w:rsid w:val="00D55120"/>
    <w:rsid w:val="00D56016"/>
    <w:rsid w:val="00D57D3B"/>
    <w:rsid w:val="00D60822"/>
    <w:rsid w:val="00D61C59"/>
    <w:rsid w:val="00D638F6"/>
    <w:rsid w:val="00D64AD4"/>
    <w:rsid w:val="00D653D8"/>
    <w:rsid w:val="00D65DC6"/>
    <w:rsid w:val="00D667C5"/>
    <w:rsid w:val="00D70B99"/>
    <w:rsid w:val="00D71882"/>
    <w:rsid w:val="00D7368F"/>
    <w:rsid w:val="00D73EEF"/>
    <w:rsid w:val="00D75087"/>
    <w:rsid w:val="00D7631C"/>
    <w:rsid w:val="00D80453"/>
    <w:rsid w:val="00D809E7"/>
    <w:rsid w:val="00D830A3"/>
    <w:rsid w:val="00D84D38"/>
    <w:rsid w:val="00D851E0"/>
    <w:rsid w:val="00D9340C"/>
    <w:rsid w:val="00D9472B"/>
    <w:rsid w:val="00D953B3"/>
    <w:rsid w:val="00D957ED"/>
    <w:rsid w:val="00DA0DB8"/>
    <w:rsid w:val="00DA0EB9"/>
    <w:rsid w:val="00DA4A91"/>
    <w:rsid w:val="00DA610B"/>
    <w:rsid w:val="00DA6BD8"/>
    <w:rsid w:val="00DA7160"/>
    <w:rsid w:val="00DB0AC0"/>
    <w:rsid w:val="00DB0E7C"/>
    <w:rsid w:val="00DB13F2"/>
    <w:rsid w:val="00DB327A"/>
    <w:rsid w:val="00DB3EC8"/>
    <w:rsid w:val="00DB7046"/>
    <w:rsid w:val="00DB76FC"/>
    <w:rsid w:val="00DC10AC"/>
    <w:rsid w:val="00DC4E30"/>
    <w:rsid w:val="00DC5503"/>
    <w:rsid w:val="00DC5559"/>
    <w:rsid w:val="00DC585F"/>
    <w:rsid w:val="00DC7CF7"/>
    <w:rsid w:val="00DD17D4"/>
    <w:rsid w:val="00DD2366"/>
    <w:rsid w:val="00DD2405"/>
    <w:rsid w:val="00DD31B6"/>
    <w:rsid w:val="00DD3A21"/>
    <w:rsid w:val="00DD47CA"/>
    <w:rsid w:val="00DD48F0"/>
    <w:rsid w:val="00DD62A3"/>
    <w:rsid w:val="00DE039E"/>
    <w:rsid w:val="00DE3DC6"/>
    <w:rsid w:val="00DE5E0A"/>
    <w:rsid w:val="00DF6E8D"/>
    <w:rsid w:val="00DF7789"/>
    <w:rsid w:val="00DF785A"/>
    <w:rsid w:val="00E008EF"/>
    <w:rsid w:val="00E009D0"/>
    <w:rsid w:val="00E00E49"/>
    <w:rsid w:val="00E00F54"/>
    <w:rsid w:val="00E00F86"/>
    <w:rsid w:val="00E0252F"/>
    <w:rsid w:val="00E02B51"/>
    <w:rsid w:val="00E034A1"/>
    <w:rsid w:val="00E03942"/>
    <w:rsid w:val="00E03C0C"/>
    <w:rsid w:val="00E06E5D"/>
    <w:rsid w:val="00E0724B"/>
    <w:rsid w:val="00E12C5F"/>
    <w:rsid w:val="00E1441F"/>
    <w:rsid w:val="00E144E3"/>
    <w:rsid w:val="00E15AF3"/>
    <w:rsid w:val="00E15D29"/>
    <w:rsid w:val="00E15F13"/>
    <w:rsid w:val="00E1633A"/>
    <w:rsid w:val="00E17A77"/>
    <w:rsid w:val="00E20D7A"/>
    <w:rsid w:val="00E22BEA"/>
    <w:rsid w:val="00E22D72"/>
    <w:rsid w:val="00E2346B"/>
    <w:rsid w:val="00E23F16"/>
    <w:rsid w:val="00E24DA0"/>
    <w:rsid w:val="00E25E27"/>
    <w:rsid w:val="00E26309"/>
    <w:rsid w:val="00E30B34"/>
    <w:rsid w:val="00E326E8"/>
    <w:rsid w:val="00E32BC5"/>
    <w:rsid w:val="00E36A21"/>
    <w:rsid w:val="00E3738E"/>
    <w:rsid w:val="00E37D2E"/>
    <w:rsid w:val="00E4563F"/>
    <w:rsid w:val="00E45772"/>
    <w:rsid w:val="00E46468"/>
    <w:rsid w:val="00E46D1A"/>
    <w:rsid w:val="00E46DA5"/>
    <w:rsid w:val="00E46F2F"/>
    <w:rsid w:val="00E47CD2"/>
    <w:rsid w:val="00E5003B"/>
    <w:rsid w:val="00E504C1"/>
    <w:rsid w:val="00E5299F"/>
    <w:rsid w:val="00E5623D"/>
    <w:rsid w:val="00E608E0"/>
    <w:rsid w:val="00E6164A"/>
    <w:rsid w:val="00E65046"/>
    <w:rsid w:val="00E65A4B"/>
    <w:rsid w:val="00E66340"/>
    <w:rsid w:val="00E672CE"/>
    <w:rsid w:val="00E678D1"/>
    <w:rsid w:val="00E70212"/>
    <w:rsid w:val="00E73076"/>
    <w:rsid w:val="00E75439"/>
    <w:rsid w:val="00E779F8"/>
    <w:rsid w:val="00E81BF0"/>
    <w:rsid w:val="00E83544"/>
    <w:rsid w:val="00E83E52"/>
    <w:rsid w:val="00E84148"/>
    <w:rsid w:val="00E84F10"/>
    <w:rsid w:val="00E86146"/>
    <w:rsid w:val="00E90EED"/>
    <w:rsid w:val="00E91D7D"/>
    <w:rsid w:val="00E91FC2"/>
    <w:rsid w:val="00E959EE"/>
    <w:rsid w:val="00E95B1C"/>
    <w:rsid w:val="00E97147"/>
    <w:rsid w:val="00EA09A9"/>
    <w:rsid w:val="00EA10C2"/>
    <w:rsid w:val="00EA2483"/>
    <w:rsid w:val="00EA30FC"/>
    <w:rsid w:val="00EA357A"/>
    <w:rsid w:val="00EA3DD9"/>
    <w:rsid w:val="00EA6D34"/>
    <w:rsid w:val="00EA7504"/>
    <w:rsid w:val="00EA7EF5"/>
    <w:rsid w:val="00EB0250"/>
    <w:rsid w:val="00EB3F35"/>
    <w:rsid w:val="00EB4202"/>
    <w:rsid w:val="00EB42C6"/>
    <w:rsid w:val="00EB6187"/>
    <w:rsid w:val="00EB6313"/>
    <w:rsid w:val="00EB7D7F"/>
    <w:rsid w:val="00EC06DA"/>
    <w:rsid w:val="00EC0ABE"/>
    <w:rsid w:val="00EC1EBD"/>
    <w:rsid w:val="00EC21B8"/>
    <w:rsid w:val="00EC3C27"/>
    <w:rsid w:val="00EC4C8A"/>
    <w:rsid w:val="00EC4F90"/>
    <w:rsid w:val="00EC5CF7"/>
    <w:rsid w:val="00EC6836"/>
    <w:rsid w:val="00ED01B6"/>
    <w:rsid w:val="00ED288E"/>
    <w:rsid w:val="00ED383A"/>
    <w:rsid w:val="00ED39EB"/>
    <w:rsid w:val="00ED4B4C"/>
    <w:rsid w:val="00ED504F"/>
    <w:rsid w:val="00ED611B"/>
    <w:rsid w:val="00ED6681"/>
    <w:rsid w:val="00ED69C7"/>
    <w:rsid w:val="00EE13A0"/>
    <w:rsid w:val="00EE1613"/>
    <w:rsid w:val="00EE1905"/>
    <w:rsid w:val="00EE1A33"/>
    <w:rsid w:val="00EE1E14"/>
    <w:rsid w:val="00EE3DA2"/>
    <w:rsid w:val="00EE5212"/>
    <w:rsid w:val="00EE7493"/>
    <w:rsid w:val="00EF0942"/>
    <w:rsid w:val="00EF14FD"/>
    <w:rsid w:val="00EF6523"/>
    <w:rsid w:val="00EF7299"/>
    <w:rsid w:val="00F00389"/>
    <w:rsid w:val="00F015ED"/>
    <w:rsid w:val="00F02925"/>
    <w:rsid w:val="00F02E1B"/>
    <w:rsid w:val="00F0577B"/>
    <w:rsid w:val="00F07451"/>
    <w:rsid w:val="00F079EA"/>
    <w:rsid w:val="00F100A3"/>
    <w:rsid w:val="00F1064C"/>
    <w:rsid w:val="00F10E27"/>
    <w:rsid w:val="00F14438"/>
    <w:rsid w:val="00F144E1"/>
    <w:rsid w:val="00F14D33"/>
    <w:rsid w:val="00F16577"/>
    <w:rsid w:val="00F17274"/>
    <w:rsid w:val="00F176A8"/>
    <w:rsid w:val="00F17A11"/>
    <w:rsid w:val="00F205B6"/>
    <w:rsid w:val="00F21175"/>
    <w:rsid w:val="00F21410"/>
    <w:rsid w:val="00F22447"/>
    <w:rsid w:val="00F277AC"/>
    <w:rsid w:val="00F319FD"/>
    <w:rsid w:val="00F330B5"/>
    <w:rsid w:val="00F340F6"/>
    <w:rsid w:val="00F341F2"/>
    <w:rsid w:val="00F4175B"/>
    <w:rsid w:val="00F423F1"/>
    <w:rsid w:val="00F42B74"/>
    <w:rsid w:val="00F440D3"/>
    <w:rsid w:val="00F44EAC"/>
    <w:rsid w:val="00F45E52"/>
    <w:rsid w:val="00F47058"/>
    <w:rsid w:val="00F512A0"/>
    <w:rsid w:val="00F51479"/>
    <w:rsid w:val="00F5190D"/>
    <w:rsid w:val="00F52605"/>
    <w:rsid w:val="00F52C46"/>
    <w:rsid w:val="00F53892"/>
    <w:rsid w:val="00F53F41"/>
    <w:rsid w:val="00F5663C"/>
    <w:rsid w:val="00F57578"/>
    <w:rsid w:val="00F575D6"/>
    <w:rsid w:val="00F5791C"/>
    <w:rsid w:val="00F615DD"/>
    <w:rsid w:val="00F61CBE"/>
    <w:rsid w:val="00F631C6"/>
    <w:rsid w:val="00F6509E"/>
    <w:rsid w:val="00F70994"/>
    <w:rsid w:val="00F71CD8"/>
    <w:rsid w:val="00F72509"/>
    <w:rsid w:val="00F8220F"/>
    <w:rsid w:val="00F82808"/>
    <w:rsid w:val="00F8305B"/>
    <w:rsid w:val="00F83254"/>
    <w:rsid w:val="00F87477"/>
    <w:rsid w:val="00F907EB"/>
    <w:rsid w:val="00F908F7"/>
    <w:rsid w:val="00F9239E"/>
    <w:rsid w:val="00F93081"/>
    <w:rsid w:val="00F9369A"/>
    <w:rsid w:val="00F93F98"/>
    <w:rsid w:val="00F95784"/>
    <w:rsid w:val="00FA3826"/>
    <w:rsid w:val="00FA3EEA"/>
    <w:rsid w:val="00FA46AE"/>
    <w:rsid w:val="00FB157E"/>
    <w:rsid w:val="00FB1595"/>
    <w:rsid w:val="00FB1B76"/>
    <w:rsid w:val="00FB3702"/>
    <w:rsid w:val="00FB4950"/>
    <w:rsid w:val="00FB7550"/>
    <w:rsid w:val="00FC18F7"/>
    <w:rsid w:val="00FC1CAC"/>
    <w:rsid w:val="00FC1CDE"/>
    <w:rsid w:val="00FC4DDA"/>
    <w:rsid w:val="00FC568C"/>
    <w:rsid w:val="00FC57F6"/>
    <w:rsid w:val="00FC600F"/>
    <w:rsid w:val="00FC731E"/>
    <w:rsid w:val="00FC7EBA"/>
    <w:rsid w:val="00FD111B"/>
    <w:rsid w:val="00FD237B"/>
    <w:rsid w:val="00FD320A"/>
    <w:rsid w:val="00FD68AF"/>
    <w:rsid w:val="00FE0B1B"/>
    <w:rsid w:val="00FF0583"/>
    <w:rsid w:val="00FF1A62"/>
    <w:rsid w:val="00FF1D1B"/>
    <w:rsid w:val="00FF6FA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878A7"/>
  <w15:docId w15:val="{7F07AA59-8914-4730-91B3-AE03BEB43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4C01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03233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3233A"/>
    <w:rPr>
      <w:color w:val="800080"/>
      <w:u w:val="single"/>
    </w:rPr>
  </w:style>
  <w:style w:type="paragraph" w:customStyle="1" w:styleId="xl66">
    <w:name w:val="xl66"/>
    <w:basedOn w:val="prastasis"/>
    <w:rsid w:val="0003233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68">
    <w:name w:val="xl68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0">
    <w:name w:val="xl7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71">
    <w:name w:val="xl71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2">
    <w:name w:val="xl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3">
    <w:name w:val="xl7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74">
    <w:name w:val="xl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5">
    <w:name w:val="xl75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6">
    <w:name w:val="xl7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7">
    <w:name w:val="xl77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8">
    <w:name w:val="xl7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79">
    <w:name w:val="xl7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0">
    <w:name w:val="xl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81">
    <w:name w:val="xl8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2">
    <w:name w:val="xl82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3">
    <w:name w:val="xl83"/>
    <w:basedOn w:val="prastasis"/>
    <w:rsid w:val="0003233A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85">
    <w:name w:val="xl8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86">
    <w:name w:val="xl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7">
    <w:name w:val="xl8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92">
    <w:name w:val="xl9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3">
    <w:name w:val="xl93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94">
    <w:name w:val="xl94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6">
    <w:name w:val="xl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7">
    <w:name w:val="xl97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8">
    <w:name w:val="xl9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2">
    <w:name w:val="xl10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3">
    <w:name w:val="xl10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04">
    <w:name w:val="xl104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5">
    <w:name w:val="xl10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6">
    <w:name w:val="xl10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07">
    <w:name w:val="xl10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8">
    <w:name w:val="xl10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1">
    <w:name w:val="xl11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2">
    <w:name w:val="xl11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3">
    <w:name w:val="xl11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4">
    <w:name w:val="xl114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15">
    <w:name w:val="xl11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6">
    <w:name w:val="xl116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17">
    <w:name w:val="xl11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8">
    <w:name w:val="xl1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9">
    <w:name w:val="xl11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0">
    <w:name w:val="xl120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21">
    <w:name w:val="xl12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2">
    <w:name w:val="xl12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3">
    <w:name w:val="xl12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4">
    <w:name w:val="xl12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5">
    <w:name w:val="xl12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26">
    <w:name w:val="xl12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7">
    <w:name w:val="xl12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8">
    <w:name w:val="xl12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9">
    <w:name w:val="xl12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0">
    <w:name w:val="xl13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1">
    <w:name w:val="xl131"/>
    <w:basedOn w:val="prastasis"/>
    <w:rsid w:val="000323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2">
    <w:name w:val="xl132"/>
    <w:basedOn w:val="prastasis"/>
    <w:rsid w:val="0003233A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03233A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35">
    <w:name w:val="xl135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7">
    <w:name w:val="xl13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8">
    <w:name w:val="xl138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9">
    <w:name w:val="xl13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2">
    <w:name w:val="xl14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43">
    <w:name w:val="xl14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44">
    <w:name w:val="xl14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5">
    <w:name w:val="xl14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6">
    <w:name w:val="xl14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7">
    <w:name w:val="xl14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8">
    <w:name w:val="xl14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9">
    <w:name w:val="xl14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0">
    <w:name w:val="xl15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1">
    <w:name w:val="xl15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2">
    <w:name w:val="xl15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3">
    <w:name w:val="xl15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4">
    <w:name w:val="xl1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5">
    <w:name w:val="xl15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6">
    <w:name w:val="xl15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7">
    <w:name w:val="xl15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8">
    <w:name w:val="xl158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9">
    <w:name w:val="xl15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0">
    <w:name w:val="xl16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1">
    <w:name w:val="xl16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2">
    <w:name w:val="xl16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3">
    <w:name w:val="xl16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4">
    <w:name w:val="xl164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5">
    <w:name w:val="xl16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6">
    <w:name w:val="xl16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7">
    <w:name w:val="xl16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8">
    <w:name w:val="xl16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69">
    <w:name w:val="xl16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0">
    <w:name w:val="xl17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1">
    <w:name w:val="xl17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2">
    <w:name w:val="xl1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3">
    <w:name w:val="xl173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4">
    <w:name w:val="xl174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6">
    <w:name w:val="xl17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7">
    <w:name w:val="xl177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8">
    <w:name w:val="xl17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9">
    <w:name w:val="xl179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0">
    <w:name w:val="xl1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1">
    <w:name w:val="xl18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2">
    <w:name w:val="xl18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3">
    <w:name w:val="xl18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4">
    <w:name w:val="xl18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5">
    <w:name w:val="xl18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6">
    <w:name w:val="xl1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7">
    <w:name w:val="xl18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8">
    <w:name w:val="xl18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9">
    <w:name w:val="xl18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0">
    <w:name w:val="xl19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1">
    <w:name w:val="xl191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2">
    <w:name w:val="xl19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3">
    <w:name w:val="xl19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94">
    <w:name w:val="xl19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5">
    <w:name w:val="xl195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6">
    <w:name w:val="xl1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7">
    <w:name w:val="xl197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8">
    <w:name w:val="xl198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9">
    <w:name w:val="xl19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0">
    <w:name w:val="xl20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1">
    <w:name w:val="xl20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02">
    <w:name w:val="xl20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3">
    <w:name w:val="xl203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4">
    <w:name w:val="xl204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03233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03233A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08">
    <w:name w:val="xl20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9">
    <w:name w:val="xl20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0">
    <w:name w:val="xl21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1">
    <w:name w:val="xl21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2">
    <w:name w:val="xl21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3">
    <w:name w:val="xl21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4">
    <w:name w:val="xl214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15">
    <w:name w:val="xl21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6">
    <w:name w:val="xl21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17">
    <w:name w:val="xl21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18">
    <w:name w:val="xl2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9">
    <w:name w:val="xl21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0">
    <w:name w:val="xl220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1">
    <w:name w:val="xl22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2">
    <w:name w:val="xl22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3">
    <w:name w:val="xl223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4">
    <w:name w:val="xl224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5">
    <w:name w:val="xl22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6">
    <w:name w:val="xl226"/>
    <w:basedOn w:val="prastasis"/>
    <w:rsid w:val="0003233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7">
    <w:name w:val="xl227"/>
    <w:basedOn w:val="prastasis"/>
    <w:rsid w:val="0003233A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8">
    <w:name w:val="xl22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9">
    <w:name w:val="xl229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30">
    <w:name w:val="xl23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1">
    <w:name w:val="xl231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2">
    <w:name w:val="xl232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33">
    <w:name w:val="xl233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4">
    <w:name w:val="xl23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5">
    <w:name w:val="xl23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6">
    <w:name w:val="xl23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7">
    <w:name w:val="xl237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8">
    <w:name w:val="xl23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39">
    <w:name w:val="xl23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40">
    <w:name w:val="xl24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1">
    <w:name w:val="xl24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42">
    <w:name w:val="xl242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3">
    <w:name w:val="xl243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44">
    <w:name w:val="xl244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5">
    <w:name w:val="xl24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46">
    <w:name w:val="xl246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7">
    <w:name w:val="xl24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8">
    <w:name w:val="xl24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9">
    <w:name w:val="xl24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50">
    <w:name w:val="xl250"/>
    <w:basedOn w:val="prastasis"/>
    <w:rsid w:val="000323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1">
    <w:name w:val="xl251"/>
    <w:basedOn w:val="prastasis"/>
    <w:rsid w:val="0003233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2">
    <w:name w:val="xl252"/>
    <w:basedOn w:val="prastasis"/>
    <w:rsid w:val="0003233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3">
    <w:name w:val="xl253"/>
    <w:basedOn w:val="prastasis"/>
    <w:rsid w:val="0003233A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54">
    <w:name w:val="xl2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5">
    <w:name w:val="xl255"/>
    <w:basedOn w:val="prastasis"/>
    <w:rsid w:val="000323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6">
    <w:name w:val="xl25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7">
    <w:name w:val="xl25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8">
    <w:name w:val="xl25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9">
    <w:name w:val="xl259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60">
    <w:name w:val="xl26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03233A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63">
    <w:name w:val="xl26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70">
    <w:name w:val="xl270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1">
    <w:name w:val="xl27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4">
    <w:name w:val="xl2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5">
    <w:name w:val="xl27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6">
    <w:name w:val="xl276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8">
    <w:name w:val="xl27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9">
    <w:name w:val="xl279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0">
    <w:name w:val="xl280"/>
    <w:basedOn w:val="prastasis"/>
    <w:rsid w:val="000323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1">
    <w:name w:val="xl281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4">
    <w:name w:val="xl64"/>
    <w:basedOn w:val="prastasis"/>
    <w:rsid w:val="006A6F5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6A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msonormal0">
    <w:name w:val="msonormal"/>
    <w:basedOn w:val="prastasis"/>
    <w:rsid w:val="003C7DF0"/>
    <w:pPr>
      <w:spacing w:before="100" w:beforeAutospacing="1" w:after="100" w:afterAutospacing="1"/>
    </w:pPr>
    <w:rPr>
      <w:lang w:eastAsia="lt-LT"/>
    </w:rPr>
  </w:style>
  <w:style w:type="paragraph" w:customStyle="1" w:styleId="xl282">
    <w:name w:val="xl282"/>
    <w:basedOn w:val="prastasis"/>
    <w:rsid w:val="003C7DF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3">
    <w:name w:val="xl283"/>
    <w:basedOn w:val="prastasis"/>
    <w:rsid w:val="003C7DF0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4">
    <w:name w:val="xl284"/>
    <w:basedOn w:val="prastasis"/>
    <w:rsid w:val="003C7DF0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5">
    <w:name w:val="xl285"/>
    <w:basedOn w:val="prastasis"/>
    <w:rsid w:val="003C7D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86">
    <w:name w:val="xl286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7">
    <w:name w:val="xl287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88">
    <w:name w:val="xl288"/>
    <w:basedOn w:val="prastasis"/>
    <w:rsid w:val="003C7D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9">
    <w:name w:val="xl289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0">
    <w:name w:val="xl290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1">
    <w:name w:val="xl291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2">
    <w:name w:val="xl292"/>
    <w:basedOn w:val="prastasis"/>
    <w:rsid w:val="003C7DF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93">
    <w:name w:val="xl293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4">
    <w:name w:val="xl294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5">
    <w:name w:val="xl295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6">
    <w:name w:val="xl296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0">
    <w:name w:val="xl300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1">
    <w:name w:val="xl301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2">
    <w:name w:val="xl302"/>
    <w:basedOn w:val="prastasis"/>
    <w:rsid w:val="003C7D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03">
    <w:name w:val="xl303"/>
    <w:basedOn w:val="prastasis"/>
    <w:rsid w:val="003C7DF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304">
    <w:name w:val="xl304"/>
    <w:basedOn w:val="prastasis"/>
    <w:rsid w:val="003C7D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305">
    <w:name w:val="xl305"/>
    <w:basedOn w:val="prastasis"/>
    <w:rsid w:val="003C7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6">
    <w:name w:val="xl306"/>
    <w:basedOn w:val="prastasis"/>
    <w:rsid w:val="003C7D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7">
    <w:name w:val="xl307"/>
    <w:basedOn w:val="prastasis"/>
    <w:rsid w:val="003C7D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8">
    <w:name w:val="xl308"/>
    <w:basedOn w:val="prastasis"/>
    <w:rsid w:val="003C7DF0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309">
    <w:name w:val="xl309"/>
    <w:basedOn w:val="prastasis"/>
    <w:rsid w:val="003C7DF0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310">
    <w:name w:val="xl310"/>
    <w:basedOn w:val="prastasis"/>
    <w:rsid w:val="003C7DF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styleId="Sraopastraipa">
    <w:name w:val="List Paragraph"/>
    <w:basedOn w:val="prastasis"/>
    <w:uiPriority w:val="34"/>
    <w:qFormat/>
    <w:rsid w:val="009D30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xl63">
    <w:name w:val="xl63"/>
    <w:basedOn w:val="prastasis"/>
    <w:rsid w:val="00ED69C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1508</TotalTime>
  <Pages>11</Pages>
  <Words>18576</Words>
  <Characters>10589</Characters>
  <Application>Microsoft Office Word</Application>
  <DocSecurity>0</DocSecurity>
  <Lines>88</Lines>
  <Paragraphs>58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29107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Simona Daukšienė</cp:lastModifiedBy>
  <cp:revision>407</cp:revision>
  <cp:lastPrinted>2020-02-11T14:23:00Z</cp:lastPrinted>
  <dcterms:created xsi:type="dcterms:W3CDTF">2021-02-01T16:06:00Z</dcterms:created>
  <dcterms:modified xsi:type="dcterms:W3CDTF">2021-10-29T07:39:00Z</dcterms:modified>
</cp:coreProperties>
</file>