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48AC38" w14:textId="08FDD675" w:rsidR="00FC01E0" w:rsidRPr="00AD4084" w:rsidRDefault="00FC01E0" w:rsidP="00A65256">
      <w:r w:rsidRPr="00AD4084">
        <w:tab/>
      </w:r>
      <w:r w:rsidRPr="00AD4084">
        <w:tab/>
      </w:r>
      <w:r w:rsidRPr="00AD4084">
        <w:tab/>
      </w:r>
      <w:r w:rsidR="00412AB6" w:rsidRPr="00AD4084">
        <w:tab/>
      </w:r>
      <w:r w:rsidR="00412AB6" w:rsidRPr="00AD4084">
        <w:tab/>
      </w:r>
      <w:r w:rsidR="00B42390" w:rsidRPr="00AD4084">
        <w:tab/>
      </w:r>
      <w:r w:rsidR="00FE274D" w:rsidRPr="00AD4084">
        <w:tab/>
      </w:r>
      <w:r w:rsidR="00412AB6" w:rsidRPr="00AD4084">
        <w:t>PATVIRTINTA</w:t>
      </w:r>
    </w:p>
    <w:p w14:paraId="0A7EBFD4" w14:textId="0D18F38A" w:rsidR="00B42390" w:rsidRPr="00AD4084" w:rsidRDefault="00787910" w:rsidP="00FE274D">
      <w:pPr>
        <w:ind w:left="4320" w:firstLine="720"/>
      </w:pPr>
      <w:r w:rsidRPr="00AD4084">
        <w:t xml:space="preserve">Klaipėdos rajono savivaldybės tarybos </w:t>
      </w:r>
    </w:p>
    <w:p w14:paraId="2707178C" w14:textId="77777777" w:rsidR="005F1E84" w:rsidRDefault="005B6120" w:rsidP="00FE274D">
      <w:pPr>
        <w:ind w:left="5040"/>
      </w:pPr>
      <w:r w:rsidRPr="00AD4084">
        <w:t>20</w:t>
      </w:r>
      <w:r w:rsidR="002D51F2" w:rsidRPr="00AD4084">
        <w:t>21</w:t>
      </w:r>
      <w:r w:rsidRPr="00AD4084">
        <w:t xml:space="preserve"> m. </w:t>
      </w:r>
      <w:r w:rsidR="002D51F2" w:rsidRPr="00AD4084">
        <w:t>rug</w:t>
      </w:r>
      <w:r w:rsidR="0084582A" w:rsidRPr="00AD4084">
        <w:t>sėjo</w:t>
      </w:r>
      <w:r w:rsidR="002D51F2" w:rsidRPr="00AD4084">
        <w:t xml:space="preserve"> </w:t>
      </w:r>
      <w:r w:rsidR="007E62E5">
        <w:t>30</w:t>
      </w:r>
      <w:r w:rsidR="000B41B5" w:rsidRPr="00AD4084">
        <w:t xml:space="preserve"> d. </w:t>
      </w:r>
      <w:r w:rsidR="00E26800" w:rsidRPr="00AD4084">
        <w:t>s</w:t>
      </w:r>
      <w:r w:rsidR="00787910" w:rsidRPr="00AD4084">
        <w:t>prendim</w:t>
      </w:r>
      <w:r w:rsidR="00A65256">
        <w:t>u</w:t>
      </w:r>
      <w:r w:rsidR="00787910" w:rsidRPr="00AD4084">
        <w:t xml:space="preserve"> </w:t>
      </w:r>
      <w:r w:rsidRPr="00AD4084">
        <w:t xml:space="preserve">Nr. </w:t>
      </w:r>
      <w:r w:rsidR="002D51F2" w:rsidRPr="00AD4084">
        <w:t>T11-</w:t>
      </w:r>
      <w:r w:rsidR="007E62E5">
        <w:t>268</w:t>
      </w:r>
    </w:p>
    <w:p w14:paraId="43389830" w14:textId="00E6AC36" w:rsidR="00787910" w:rsidRPr="00AD4084" w:rsidRDefault="005F1E84" w:rsidP="00FE274D">
      <w:pPr>
        <w:ind w:left="5040"/>
      </w:pPr>
      <w:r>
        <w:t>1 priedas</w:t>
      </w:r>
      <w:r w:rsidR="002D51F2" w:rsidRPr="00AD4084">
        <w:t xml:space="preserve">           </w:t>
      </w:r>
      <w:r w:rsidR="00564923" w:rsidRPr="00AD4084">
        <w:t xml:space="preserve"> </w:t>
      </w:r>
    </w:p>
    <w:p w14:paraId="6D333CC1" w14:textId="77777777" w:rsidR="00412AB6" w:rsidRPr="00AD4084" w:rsidRDefault="00412AB6" w:rsidP="00412AB6">
      <w:pPr>
        <w:rPr>
          <w:bCs/>
        </w:rPr>
      </w:pPr>
    </w:p>
    <w:p w14:paraId="61AEB7B7" w14:textId="32B21F92" w:rsidR="00412AB6" w:rsidRPr="00AD4084" w:rsidRDefault="00B37ABE" w:rsidP="00412AB6">
      <w:pPr>
        <w:jc w:val="center"/>
        <w:rPr>
          <w:b/>
          <w:bCs/>
        </w:rPr>
      </w:pPr>
      <w:r w:rsidRPr="00AD4084">
        <w:rPr>
          <w:b/>
          <w:bCs/>
        </w:rPr>
        <w:t xml:space="preserve">MOKINIŲ </w:t>
      </w:r>
      <w:r w:rsidR="004E71DF" w:rsidRPr="00AD4084">
        <w:rPr>
          <w:b/>
          <w:bCs/>
        </w:rPr>
        <w:t xml:space="preserve">MAITINIMO </w:t>
      </w:r>
      <w:r w:rsidR="00412AB6" w:rsidRPr="00AD4084">
        <w:rPr>
          <w:b/>
          <w:bCs/>
        </w:rPr>
        <w:t xml:space="preserve">ORGANIZAVIMO KLAIPĖDOS RAJONO SAVIVALDYBĖS </w:t>
      </w:r>
      <w:r w:rsidR="004E71DF" w:rsidRPr="00AD4084">
        <w:rPr>
          <w:b/>
          <w:bCs/>
        </w:rPr>
        <w:t xml:space="preserve">MOKYKLOSE, VYKDANČIOSE </w:t>
      </w:r>
      <w:r w:rsidR="00412AB6" w:rsidRPr="00AD4084">
        <w:rPr>
          <w:b/>
          <w:bCs/>
        </w:rPr>
        <w:t xml:space="preserve">IKIMOKYKLINIO IR PRIEŠMOKYKLINIO UGDYMO </w:t>
      </w:r>
      <w:r w:rsidR="004E71DF" w:rsidRPr="00AD4084">
        <w:rPr>
          <w:b/>
          <w:bCs/>
        </w:rPr>
        <w:t>PROGRAMAS,</w:t>
      </w:r>
      <w:r w:rsidR="00412AB6" w:rsidRPr="00AD4084">
        <w:t xml:space="preserve"> </w:t>
      </w:r>
      <w:r w:rsidR="00412AB6" w:rsidRPr="00AD4084">
        <w:rPr>
          <w:b/>
          <w:bCs/>
        </w:rPr>
        <w:t>TVARKOS APRAŠAS</w:t>
      </w:r>
    </w:p>
    <w:p w14:paraId="06CACE36" w14:textId="77777777" w:rsidR="00412AB6" w:rsidRPr="00AD4084" w:rsidRDefault="00412AB6" w:rsidP="00412AB6">
      <w:pPr>
        <w:jc w:val="center"/>
        <w:rPr>
          <w:b/>
          <w:bCs/>
        </w:rPr>
      </w:pPr>
    </w:p>
    <w:p w14:paraId="6C3B5735" w14:textId="3B8D7454" w:rsidR="00E60F52" w:rsidRPr="00AD4084" w:rsidRDefault="00E60F52" w:rsidP="00412AB6">
      <w:pPr>
        <w:jc w:val="center"/>
        <w:rPr>
          <w:b/>
          <w:bCs/>
        </w:rPr>
      </w:pPr>
      <w:r w:rsidRPr="00AD4084">
        <w:rPr>
          <w:b/>
          <w:bCs/>
        </w:rPr>
        <w:t>I SKYRIUS</w:t>
      </w:r>
    </w:p>
    <w:p w14:paraId="2D55A238" w14:textId="58C27133" w:rsidR="00412AB6" w:rsidRPr="00AD4084" w:rsidRDefault="00412AB6" w:rsidP="00412AB6">
      <w:pPr>
        <w:ind w:left="57"/>
        <w:contextualSpacing/>
        <w:jc w:val="center"/>
        <w:rPr>
          <w:rFonts w:eastAsia="Calibri"/>
          <w:b/>
          <w:bCs/>
          <w:lang w:eastAsia="lt-LT"/>
        </w:rPr>
      </w:pPr>
      <w:r w:rsidRPr="00AD4084">
        <w:rPr>
          <w:rFonts w:eastAsia="Calibri"/>
          <w:b/>
          <w:bCs/>
          <w:lang w:eastAsia="lt-LT"/>
        </w:rPr>
        <w:t>BENDROSIOS NUOSTATOS</w:t>
      </w:r>
    </w:p>
    <w:p w14:paraId="493D0573" w14:textId="77777777" w:rsidR="00412AB6" w:rsidRPr="00AD4084" w:rsidRDefault="00412AB6" w:rsidP="00412AB6">
      <w:pPr>
        <w:ind w:left="57"/>
        <w:contextualSpacing/>
        <w:jc w:val="center"/>
        <w:rPr>
          <w:b/>
          <w:bCs/>
        </w:rPr>
      </w:pPr>
    </w:p>
    <w:p w14:paraId="73F5BC8F" w14:textId="3E851016" w:rsidR="00E50273" w:rsidRPr="00AD4084" w:rsidRDefault="00412AB6" w:rsidP="007E62E5">
      <w:pPr>
        <w:spacing w:before="100" w:beforeAutospacing="1" w:after="100" w:afterAutospacing="1"/>
        <w:ind w:firstLine="1134"/>
        <w:contextualSpacing/>
        <w:jc w:val="both"/>
        <w:rPr>
          <w:b/>
        </w:rPr>
      </w:pPr>
      <w:r w:rsidRPr="00AD4084">
        <w:t xml:space="preserve">1. </w:t>
      </w:r>
      <w:r w:rsidR="003566D2" w:rsidRPr="00AD4084">
        <w:t>Mokinių</w:t>
      </w:r>
      <w:r w:rsidR="002337F9" w:rsidRPr="00AD4084">
        <w:t xml:space="preserve"> m</w:t>
      </w:r>
      <w:r w:rsidRPr="00AD4084">
        <w:t xml:space="preserve">aitinimo organizavimo Klaipėdos rajono savivaldybės </w:t>
      </w:r>
      <w:r w:rsidR="002337F9" w:rsidRPr="00AD4084">
        <w:t xml:space="preserve">mokyklose, vykdančiose </w:t>
      </w:r>
      <w:r w:rsidRPr="00AD4084">
        <w:t>ikimokyklinio ir priešmokyklinio ugdymo programas</w:t>
      </w:r>
      <w:r w:rsidR="002337F9" w:rsidRPr="00AD4084">
        <w:t>,</w:t>
      </w:r>
      <w:r w:rsidRPr="00AD4084">
        <w:t xml:space="preserve"> tvarkos aprašas (toliau – Tvarkos aprašas) reglamentuoja </w:t>
      </w:r>
      <w:r w:rsidR="009E019F" w:rsidRPr="00AD4084">
        <w:t>mokinių</w:t>
      </w:r>
      <w:r w:rsidRPr="00AD4084">
        <w:t xml:space="preserve">, lankančių Klaipėdos rajono savivaldybės </w:t>
      </w:r>
      <w:r w:rsidR="00572138" w:rsidRPr="00AD4084">
        <w:t xml:space="preserve">mokyklas, </w:t>
      </w:r>
      <w:r w:rsidR="00E11765" w:rsidRPr="00AD4084">
        <w:rPr>
          <w:b/>
        </w:rPr>
        <w:t>mai</w:t>
      </w:r>
      <w:r w:rsidRPr="00AD4084">
        <w:rPr>
          <w:b/>
        </w:rPr>
        <w:t>tinim</w:t>
      </w:r>
      <w:r w:rsidR="009E019F" w:rsidRPr="00AD4084">
        <w:rPr>
          <w:b/>
        </w:rPr>
        <w:t>o organizavimo principus</w:t>
      </w:r>
      <w:r w:rsidRPr="00AD4084">
        <w:t xml:space="preserve"> šių įstaigų darbo metu. </w:t>
      </w:r>
      <w:r w:rsidR="004E497A" w:rsidRPr="00AD4084">
        <w:t>Tvarkos aprašas taikomas tik mokykloms, kurių s</w:t>
      </w:r>
      <w:r w:rsidR="00557A43" w:rsidRPr="00AD4084">
        <w:t>avininkė</w:t>
      </w:r>
      <w:r w:rsidR="004E497A" w:rsidRPr="00AD4084">
        <w:t xml:space="preserve"> yra Klaipėdos rajono savivaldybė</w:t>
      </w:r>
      <w:r w:rsidR="0069247D" w:rsidRPr="00AD4084">
        <w:t>.</w:t>
      </w:r>
    </w:p>
    <w:p w14:paraId="36F4D41C" w14:textId="7AB5FC26" w:rsidR="00412AB6" w:rsidRPr="00AD4084" w:rsidRDefault="00412AB6" w:rsidP="007E62E5">
      <w:pPr>
        <w:spacing w:before="100" w:beforeAutospacing="1" w:after="100" w:afterAutospacing="1"/>
        <w:ind w:firstLine="1134"/>
        <w:contextualSpacing/>
        <w:jc w:val="both"/>
      </w:pPr>
      <w:r w:rsidRPr="00AD4084">
        <w:t xml:space="preserve">2. </w:t>
      </w:r>
      <w:r w:rsidR="00B37ABE" w:rsidRPr="00AD4084">
        <w:t>Mokinių</w:t>
      </w:r>
      <w:r w:rsidRPr="00AD4084">
        <w:t>, maitinimas organizuojamas įstaigoje nustatyta tvarka, vadovaujantis teisės aktais, reglamentuojančiais maitinimo organizavimą, maisto produktų tiekimą, maisto tvarkymą, patalpų ir įrangos priežiūrą, sveikatos bei saugos reikalavimus.</w:t>
      </w:r>
    </w:p>
    <w:p w14:paraId="697A19D3" w14:textId="3B18DBB2" w:rsidR="00412AB6" w:rsidRPr="00AD4084" w:rsidRDefault="00412AB6" w:rsidP="007E62E5">
      <w:pPr>
        <w:spacing w:before="100" w:beforeAutospacing="1" w:after="100" w:afterAutospacing="1"/>
        <w:ind w:firstLine="1134"/>
        <w:contextualSpacing/>
        <w:jc w:val="both"/>
      </w:pPr>
      <w:r w:rsidRPr="00AD4084">
        <w:t xml:space="preserve">3. Šio Tvarkos aprašo tikslas – nustatyti </w:t>
      </w:r>
      <w:r w:rsidR="00B37ABE" w:rsidRPr="00AD4084">
        <w:t>mokinių</w:t>
      </w:r>
      <w:r w:rsidR="00A209D4" w:rsidRPr="00AD4084">
        <w:t xml:space="preserve">, ugdomų pagal ikimokyklinio ir priešmokyklinio ugdymo programas, </w:t>
      </w:r>
      <w:r w:rsidRPr="00AD4084">
        <w:t>maitinimo organizavimo dalyvių funkcijas</w:t>
      </w:r>
      <w:r w:rsidRPr="00AD4084">
        <w:rPr>
          <w:b/>
        </w:rPr>
        <w:t xml:space="preserve"> </w:t>
      </w:r>
      <w:r w:rsidRPr="00AD4084">
        <w:t xml:space="preserve">ir sudaryti sąlygas </w:t>
      </w:r>
      <w:r w:rsidR="0059797A" w:rsidRPr="00AD4084">
        <w:t>šių</w:t>
      </w:r>
      <w:r w:rsidR="00A209D4" w:rsidRPr="00AD4084">
        <w:t xml:space="preserve"> </w:t>
      </w:r>
      <w:r w:rsidR="002B2C9C" w:rsidRPr="00AD4084">
        <w:t xml:space="preserve">mokinių </w:t>
      </w:r>
      <w:r w:rsidRPr="00AD4084">
        <w:t>sveikatai palankiai mitybai.</w:t>
      </w:r>
    </w:p>
    <w:p w14:paraId="33C285E8" w14:textId="12FEDB0F" w:rsidR="00412AB6" w:rsidRPr="00AD4084" w:rsidRDefault="002337F9" w:rsidP="007E62E5">
      <w:pPr>
        <w:spacing w:before="100" w:beforeAutospacing="1" w:after="100" w:afterAutospacing="1"/>
        <w:ind w:firstLine="1134"/>
        <w:contextualSpacing/>
        <w:jc w:val="both"/>
      </w:pPr>
      <w:r w:rsidRPr="00AD4084">
        <w:t>4</w:t>
      </w:r>
      <w:r w:rsidR="00412AB6" w:rsidRPr="00AD4084">
        <w:t xml:space="preserve">. Tvarkos apraše vartojamos sąvokos: </w:t>
      </w:r>
    </w:p>
    <w:p w14:paraId="25942464" w14:textId="638843DE" w:rsidR="00AF069E" w:rsidRPr="00AD4084" w:rsidRDefault="00AF069E" w:rsidP="007E62E5">
      <w:pPr>
        <w:spacing w:before="100" w:beforeAutospacing="1" w:after="100" w:afterAutospacing="1"/>
        <w:ind w:firstLine="1134"/>
        <w:contextualSpacing/>
        <w:jc w:val="both"/>
        <w:rPr>
          <w:lang w:eastAsia="lt-LT"/>
        </w:rPr>
      </w:pPr>
      <w:r w:rsidRPr="00AD4084">
        <w:t xml:space="preserve">4.1. </w:t>
      </w:r>
      <w:r w:rsidRPr="00AD4084">
        <w:rPr>
          <w:b/>
        </w:rPr>
        <w:t>ikimokyklinio ugdymo mokykla</w:t>
      </w:r>
      <w:r w:rsidRPr="00AD4084">
        <w:t xml:space="preserve"> – lopšelis-darželis</w:t>
      </w:r>
      <w:r w:rsidR="0084582A" w:rsidRPr="00AD4084">
        <w:t xml:space="preserve"> (Gargždų lopšelių-darželių „</w:t>
      </w:r>
      <w:proofErr w:type="spellStart"/>
      <w:r w:rsidR="0084582A" w:rsidRPr="00AD4084">
        <w:t>Naminukas</w:t>
      </w:r>
      <w:proofErr w:type="spellEnd"/>
      <w:r w:rsidR="0084582A" w:rsidRPr="00AD4084">
        <w:t>“, „Gintarėlis“, Ąžuoliukas“, „Saulutė“, Priekulės vaikų lopšelis-darželis)</w:t>
      </w:r>
      <w:r w:rsidRPr="00AD4084">
        <w:t>, bendro ugdymo mokyklos ikimokyklinio ir/ar priešmokyklinio ugdymo skyrius, grupė (</w:t>
      </w:r>
      <w:r w:rsidRPr="00AD4084">
        <w:rPr>
          <w:lang w:eastAsia="lt-LT"/>
        </w:rPr>
        <w:t>Veiviržėnų Jurgio Šaulio gimnazijos, Agluonėnų, Endriejavo, Dovilų,</w:t>
      </w:r>
      <w:r w:rsidR="00851A16" w:rsidRPr="00AD4084">
        <w:rPr>
          <w:lang w:eastAsia="lt-LT"/>
        </w:rPr>
        <w:t xml:space="preserve"> Kretingalės,</w:t>
      </w:r>
      <w:r w:rsidRPr="00AD4084">
        <w:rPr>
          <w:lang w:eastAsia="lt-LT"/>
        </w:rPr>
        <w:t xml:space="preserve"> Plikių Ievos Labutytės, Vėžaičių pagrindinių mokyklų ir </w:t>
      </w:r>
      <w:proofErr w:type="spellStart"/>
      <w:r w:rsidRPr="00AD4084">
        <w:rPr>
          <w:lang w:eastAsia="lt-LT"/>
        </w:rPr>
        <w:t>Slengių</w:t>
      </w:r>
      <w:proofErr w:type="spellEnd"/>
      <w:r w:rsidRPr="00AD4084">
        <w:rPr>
          <w:lang w:eastAsia="lt-LT"/>
        </w:rPr>
        <w:t xml:space="preserve"> mokyklos-daugiafunkcio centro ikimokyklinio ir </w:t>
      </w:r>
      <w:r w:rsidR="00851A16" w:rsidRPr="00AD4084">
        <w:rPr>
          <w:lang w:eastAsia="lt-LT"/>
        </w:rPr>
        <w:t>/</w:t>
      </w:r>
      <w:r w:rsidRPr="00AD4084">
        <w:rPr>
          <w:lang w:eastAsia="lt-LT"/>
        </w:rPr>
        <w:t>ar priešmokyklinio ugdymo grupės, skyriai, kuriuose vykdomos ikimokyklinio ir/ar priešmokyklinio ugdymo programos)</w:t>
      </w:r>
      <w:r w:rsidR="00851A16" w:rsidRPr="00AD4084">
        <w:rPr>
          <w:lang w:eastAsia="lt-LT"/>
        </w:rPr>
        <w:t>.</w:t>
      </w:r>
      <w:r w:rsidRPr="00AD4084">
        <w:rPr>
          <w:lang w:eastAsia="lt-LT"/>
        </w:rPr>
        <w:t xml:space="preserve"> </w:t>
      </w:r>
    </w:p>
    <w:p w14:paraId="079ACB7D" w14:textId="3E181DAA" w:rsidR="00412AB6" w:rsidRPr="00C62BBF" w:rsidRDefault="002337F9" w:rsidP="007E62E5">
      <w:pPr>
        <w:spacing w:before="100" w:beforeAutospacing="1" w:after="100" w:afterAutospacing="1"/>
        <w:ind w:firstLine="1134"/>
        <w:contextualSpacing/>
        <w:jc w:val="both"/>
      </w:pPr>
      <w:r w:rsidRPr="00C62BBF">
        <w:t>4</w:t>
      </w:r>
      <w:r w:rsidR="00412AB6" w:rsidRPr="00C62BBF">
        <w:t xml:space="preserve">.2. </w:t>
      </w:r>
      <w:r w:rsidR="00412AB6" w:rsidRPr="00C62BBF">
        <w:rPr>
          <w:b/>
        </w:rPr>
        <w:t>bendrojo ugdymo mokykla</w:t>
      </w:r>
      <w:r w:rsidR="00412AB6" w:rsidRPr="00C62BBF">
        <w:t xml:space="preserve"> – </w:t>
      </w:r>
      <w:r w:rsidR="00086053" w:rsidRPr="00C62BBF">
        <w:t xml:space="preserve">pradinė, </w:t>
      </w:r>
      <w:r w:rsidR="00412AB6" w:rsidRPr="00C62BBF">
        <w:t>pagrindinė mokykl</w:t>
      </w:r>
      <w:r w:rsidR="00C95EE5" w:rsidRPr="00C62BBF">
        <w:t>a</w:t>
      </w:r>
      <w:r w:rsidR="003566D2" w:rsidRPr="00C62BBF">
        <w:t>,</w:t>
      </w:r>
      <w:r w:rsidR="003566D2" w:rsidRPr="00C62BBF">
        <w:rPr>
          <w:b/>
        </w:rPr>
        <w:t xml:space="preserve"> </w:t>
      </w:r>
      <w:r w:rsidR="003566D2" w:rsidRPr="00C62BBF">
        <w:t>progimnazij</w:t>
      </w:r>
      <w:r w:rsidR="00C95EE5" w:rsidRPr="00C62BBF">
        <w:t>a</w:t>
      </w:r>
      <w:r w:rsidR="00412AB6" w:rsidRPr="00C62BBF">
        <w:t xml:space="preserve"> bei gimnazij</w:t>
      </w:r>
      <w:r w:rsidR="00C95EE5" w:rsidRPr="00C62BBF">
        <w:t>a</w:t>
      </w:r>
      <w:r w:rsidR="00412AB6" w:rsidRPr="00C62BBF">
        <w:t>, vykdan</w:t>
      </w:r>
      <w:r w:rsidR="00C95EE5" w:rsidRPr="00C62BBF">
        <w:t>ti</w:t>
      </w:r>
      <w:r w:rsidR="00412AB6" w:rsidRPr="00C62BBF">
        <w:t xml:space="preserve"> ikimokyklinio ir</w:t>
      </w:r>
      <w:r w:rsidR="00C95EE5" w:rsidRPr="00C62BBF">
        <w:t>/ar</w:t>
      </w:r>
      <w:r w:rsidR="00412AB6" w:rsidRPr="00C62BBF">
        <w:t xml:space="preserve"> priešmokyklinio ug</w:t>
      </w:r>
      <w:r w:rsidR="003566D2" w:rsidRPr="00C62BBF">
        <w:t>dymo programas</w:t>
      </w:r>
      <w:r w:rsidR="004E74F5" w:rsidRPr="00C62BBF">
        <w:t>;</w:t>
      </w:r>
    </w:p>
    <w:p w14:paraId="587D3886" w14:textId="752D38A8" w:rsidR="00412AB6" w:rsidRPr="00C62BBF" w:rsidRDefault="002337F9" w:rsidP="007E62E5">
      <w:pPr>
        <w:spacing w:before="100" w:beforeAutospacing="1" w:after="100" w:afterAutospacing="1"/>
        <w:ind w:firstLine="1134"/>
        <w:contextualSpacing/>
        <w:jc w:val="both"/>
      </w:pPr>
      <w:r w:rsidRPr="00C62BBF">
        <w:t>4</w:t>
      </w:r>
      <w:r w:rsidR="00412AB6" w:rsidRPr="00C62BBF">
        <w:t xml:space="preserve">.3. </w:t>
      </w:r>
      <w:r w:rsidR="00412AB6" w:rsidRPr="00C62BBF">
        <w:rPr>
          <w:b/>
        </w:rPr>
        <w:t>priešmokyklinio</w:t>
      </w:r>
      <w:r w:rsidRPr="00C62BBF">
        <w:rPr>
          <w:b/>
        </w:rPr>
        <w:t>,</w:t>
      </w:r>
      <w:r w:rsidR="00412AB6" w:rsidRPr="00C62BBF">
        <w:rPr>
          <w:b/>
        </w:rPr>
        <w:t xml:space="preserve"> ikimokyklinio ugdymo grupė (-ės)</w:t>
      </w:r>
      <w:r w:rsidR="00412AB6" w:rsidRPr="00C62BBF">
        <w:t xml:space="preserve"> – priešmokyklinio ir (ar) ikimokyklinio ugdymo grupė (-ės), esanti (-</w:t>
      </w:r>
      <w:proofErr w:type="spellStart"/>
      <w:r w:rsidR="00412AB6" w:rsidRPr="00C62BBF">
        <w:t>ios</w:t>
      </w:r>
      <w:proofErr w:type="spellEnd"/>
      <w:r w:rsidR="00412AB6" w:rsidRPr="00C62BBF">
        <w:t xml:space="preserve">) </w:t>
      </w:r>
      <w:r w:rsidR="00671CFE" w:rsidRPr="00C62BBF">
        <w:t xml:space="preserve">ikimokyklinio ugdymo ar </w:t>
      </w:r>
      <w:r w:rsidR="00412AB6" w:rsidRPr="00C62BBF">
        <w:t>bendrojo ugdymo mokyklos struktūroje;</w:t>
      </w:r>
    </w:p>
    <w:p w14:paraId="0486AE7E" w14:textId="544C2B8A" w:rsidR="004E74F5" w:rsidRPr="00C62BBF" w:rsidRDefault="0059797A" w:rsidP="007E62E5">
      <w:pPr>
        <w:spacing w:before="100" w:beforeAutospacing="1" w:after="100" w:afterAutospacing="1"/>
        <w:ind w:firstLine="1134"/>
        <w:contextualSpacing/>
        <w:jc w:val="both"/>
      </w:pPr>
      <w:r w:rsidRPr="00C62BBF">
        <w:t>4</w:t>
      </w:r>
      <w:r w:rsidR="00412AB6" w:rsidRPr="00C62BBF">
        <w:t xml:space="preserve">.4. </w:t>
      </w:r>
      <w:r w:rsidR="00A70F88" w:rsidRPr="00C62BBF">
        <w:rPr>
          <w:b/>
        </w:rPr>
        <w:t>Mokykla</w:t>
      </w:r>
      <w:r w:rsidR="00A73324" w:rsidRPr="00C62BBF">
        <w:t xml:space="preserve"> – </w:t>
      </w:r>
      <w:r w:rsidR="00171646" w:rsidRPr="00C62BBF">
        <w:t>ikimokyklinio ugdymo mokykla</w:t>
      </w:r>
      <w:r w:rsidR="00171646" w:rsidRPr="00C62BBF">
        <w:rPr>
          <w:b/>
        </w:rPr>
        <w:t>,</w:t>
      </w:r>
      <w:r w:rsidR="00412AB6" w:rsidRPr="00C62BBF">
        <w:rPr>
          <w:b/>
        </w:rPr>
        <w:t xml:space="preserve"> </w:t>
      </w:r>
      <w:r w:rsidR="00171646" w:rsidRPr="00C62BBF">
        <w:t>bendrojo ugdymo mokykla, kuri</w:t>
      </w:r>
      <w:r w:rsidR="00D16537" w:rsidRPr="00C62BBF">
        <w:t>os</w:t>
      </w:r>
      <w:r w:rsidR="00412AB6" w:rsidRPr="00C62BBF">
        <w:t xml:space="preserve"> struktūroje yra priešmokyklinio ir (ar) ikimokyklinio ugdymo grupės</w:t>
      </w:r>
      <w:r w:rsidR="00D16537" w:rsidRPr="00C62BBF">
        <w:t>;</w:t>
      </w:r>
    </w:p>
    <w:p w14:paraId="26E5F5D4" w14:textId="3246D411" w:rsidR="00412AB6" w:rsidRPr="00AD4084" w:rsidRDefault="00A15549" w:rsidP="007E62E5">
      <w:pPr>
        <w:spacing w:before="100" w:beforeAutospacing="1" w:after="100" w:afterAutospacing="1"/>
        <w:ind w:firstLine="1134"/>
        <w:contextualSpacing/>
        <w:jc w:val="both"/>
      </w:pPr>
      <w:r w:rsidRPr="00C62BBF">
        <w:t>4</w:t>
      </w:r>
      <w:r w:rsidR="00412AB6" w:rsidRPr="00C62BBF">
        <w:t>.</w:t>
      </w:r>
      <w:r w:rsidR="00A95964" w:rsidRPr="00C62BBF">
        <w:t>5</w:t>
      </w:r>
      <w:r w:rsidR="00412AB6" w:rsidRPr="00C62BBF">
        <w:t xml:space="preserve">. </w:t>
      </w:r>
      <w:r w:rsidR="00412AB6" w:rsidRPr="00C62BBF">
        <w:rPr>
          <w:b/>
        </w:rPr>
        <w:t>pritaikytas maitinimas</w:t>
      </w:r>
      <w:r w:rsidR="00412AB6" w:rsidRPr="00C62BBF">
        <w:t xml:space="preserve"> – maitinimas, kuris užtikrina tam tikro sutrikimo</w:t>
      </w:r>
      <w:r w:rsidR="00412AB6" w:rsidRPr="00AD4084">
        <w:t xml:space="preserve"> (alergija tam tikriems maisto produktams, virškinimo sistemos ligos ar </w:t>
      </w:r>
      <w:proofErr w:type="spellStart"/>
      <w:r w:rsidR="00412AB6" w:rsidRPr="00AD4084">
        <w:t>remisinės</w:t>
      </w:r>
      <w:proofErr w:type="spellEnd"/>
      <w:r w:rsidR="00412AB6" w:rsidRPr="00AD4084">
        <w:t xml:space="preserve"> jų būklės ir kt.) nulemt</w:t>
      </w:r>
      <w:r w:rsidRPr="00AD4084">
        <w:t>ų</w:t>
      </w:r>
      <w:r w:rsidR="00BA6A97" w:rsidRPr="00AD4084">
        <w:t>,</w:t>
      </w:r>
      <w:r w:rsidR="00412AB6" w:rsidRPr="00AD4084">
        <w:t xml:space="preserve"> vaiko individuali</w:t>
      </w:r>
      <w:r w:rsidRPr="00AD4084">
        <w:t>ų</w:t>
      </w:r>
      <w:r w:rsidR="00412AB6" w:rsidRPr="00AD4084">
        <w:t xml:space="preserve"> maistinių medžiagų ir energijos poreiki</w:t>
      </w:r>
      <w:r w:rsidRPr="00AD4084">
        <w:t>ų patenkinimą</w:t>
      </w:r>
      <w:r w:rsidR="00412AB6" w:rsidRPr="00AD4084">
        <w:t>, parenkant toleruojamus maisto produktus, jų gamybos būdą, konsistenciją ir valgymo režimą, ir yra raštiškai rekomenduojamas gydytojo;</w:t>
      </w:r>
    </w:p>
    <w:p w14:paraId="5F14906B" w14:textId="29D2C2A7" w:rsidR="00412AB6" w:rsidRPr="00AD4084" w:rsidRDefault="00A15549" w:rsidP="007E62E5">
      <w:pPr>
        <w:spacing w:before="100" w:beforeAutospacing="1" w:after="100" w:afterAutospacing="1"/>
        <w:ind w:firstLine="1134"/>
        <w:contextualSpacing/>
        <w:jc w:val="both"/>
      </w:pPr>
      <w:r w:rsidRPr="00AD4084">
        <w:t>4</w:t>
      </w:r>
      <w:r w:rsidR="00412AB6" w:rsidRPr="00AD4084">
        <w:t>.</w:t>
      </w:r>
      <w:r w:rsidR="00A95964" w:rsidRPr="00AD4084">
        <w:t>6</w:t>
      </w:r>
      <w:r w:rsidR="00412AB6" w:rsidRPr="00AD4084">
        <w:t xml:space="preserve">. </w:t>
      </w:r>
      <w:r w:rsidR="00412AB6" w:rsidRPr="00AD4084">
        <w:rPr>
          <w:b/>
        </w:rPr>
        <w:t>maitinimo organizatorius</w:t>
      </w:r>
      <w:r w:rsidR="00412AB6" w:rsidRPr="00AD4084">
        <w:t xml:space="preserve"> – juridinis asmuo, teikiantis maitinimo paslaugą</w:t>
      </w:r>
      <w:r w:rsidR="00A73324" w:rsidRPr="00AD4084">
        <w:t xml:space="preserve"> </w:t>
      </w:r>
      <w:r w:rsidR="00412AB6" w:rsidRPr="00AD4084">
        <w:t>bendrojo ugdymo mokykloje</w:t>
      </w:r>
      <w:r w:rsidR="00412AB6" w:rsidRPr="00AD4084">
        <w:rPr>
          <w:strike/>
        </w:rPr>
        <w:t>;</w:t>
      </w:r>
    </w:p>
    <w:p w14:paraId="691CBE7E" w14:textId="7488BDFF" w:rsidR="00084F58" w:rsidRDefault="00D67D0C" w:rsidP="007E62E5">
      <w:pPr>
        <w:spacing w:before="100" w:beforeAutospacing="1" w:after="100" w:afterAutospacing="1"/>
        <w:ind w:firstLine="1134"/>
        <w:contextualSpacing/>
        <w:jc w:val="both"/>
      </w:pPr>
      <w:r w:rsidRPr="001D53C3">
        <w:t>4</w:t>
      </w:r>
      <w:r w:rsidR="00412AB6" w:rsidRPr="001D53C3">
        <w:t>.</w:t>
      </w:r>
      <w:r w:rsidR="00A95964" w:rsidRPr="001D53C3">
        <w:t>7</w:t>
      </w:r>
      <w:r w:rsidR="00412AB6" w:rsidRPr="001D53C3">
        <w:t xml:space="preserve">. </w:t>
      </w:r>
      <w:r w:rsidR="00BE7D51">
        <w:rPr>
          <w:b/>
          <w:bCs/>
        </w:rPr>
        <w:t>m</w:t>
      </w:r>
      <w:r w:rsidR="00084F58" w:rsidRPr="001D53C3">
        <w:rPr>
          <w:b/>
          <w:bCs/>
        </w:rPr>
        <w:t>okinys</w:t>
      </w:r>
      <w:r w:rsidR="00084F58" w:rsidRPr="001D53C3">
        <w:t xml:space="preserve"> –</w:t>
      </w:r>
      <w:r w:rsidR="002547CC">
        <w:t xml:space="preserve"> </w:t>
      </w:r>
      <w:r w:rsidR="001D53C3" w:rsidRPr="001D53C3">
        <w:rPr>
          <w:color w:val="000000"/>
        </w:rPr>
        <w:t>asmuo, ku</w:t>
      </w:r>
      <w:r w:rsidR="001D53C3" w:rsidRPr="00147821">
        <w:rPr>
          <w:color w:val="000000"/>
        </w:rPr>
        <w:t xml:space="preserve">ris </w:t>
      </w:r>
      <w:r w:rsidR="004D55C1" w:rsidRPr="00147821">
        <w:rPr>
          <w:color w:val="000000"/>
        </w:rPr>
        <w:t xml:space="preserve">ugdomas </w:t>
      </w:r>
      <w:r w:rsidR="001D53C3" w:rsidRPr="00AD4084">
        <w:t>ikimokyklinio ugdymo mokykl</w:t>
      </w:r>
      <w:r w:rsidR="001D53C3">
        <w:t>oje</w:t>
      </w:r>
      <w:r w:rsidR="001D53C3" w:rsidRPr="00AD4084">
        <w:rPr>
          <w:b/>
        </w:rPr>
        <w:t xml:space="preserve">, </w:t>
      </w:r>
      <w:r w:rsidR="001D53C3" w:rsidRPr="00AD4084">
        <w:t>bendrojo ugdymo mokykl</w:t>
      </w:r>
      <w:r w:rsidR="001D53C3">
        <w:t>oje</w:t>
      </w:r>
      <w:r w:rsidR="001D53C3" w:rsidRPr="00AD4084">
        <w:t>, kurios struktūroje yra priešmokyklinio ir (ar) ikimokyklinio ugdymo grupės</w:t>
      </w:r>
      <w:r w:rsidR="001D53C3">
        <w:rPr>
          <w:color w:val="000000"/>
        </w:rPr>
        <w:t>.</w:t>
      </w:r>
    </w:p>
    <w:p w14:paraId="32F540DF" w14:textId="1C010715" w:rsidR="00412AB6" w:rsidRPr="00AD4084" w:rsidRDefault="00084F58" w:rsidP="007E62E5">
      <w:pPr>
        <w:spacing w:before="100" w:beforeAutospacing="1" w:after="100" w:afterAutospacing="1"/>
        <w:ind w:firstLine="1134"/>
        <w:contextualSpacing/>
        <w:jc w:val="both"/>
      </w:pPr>
      <w:r>
        <w:t>4.8.</w:t>
      </w:r>
      <w:r w:rsidR="00412AB6" w:rsidRPr="00AD4084">
        <w:rPr>
          <w:b/>
        </w:rPr>
        <w:t>RVASVT</w:t>
      </w:r>
      <w:r w:rsidR="00412AB6" w:rsidRPr="00AD4084">
        <w:t xml:space="preserve"> – Rizikos veiksnių analizė i</w:t>
      </w:r>
      <w:r w:rsidR="00E50273" w:rsidRPr="00AD4084">
        <w:t>r svarbieji valdymo taškai;</w:t>
      </w:r>
    </w:p>
    <w:p w14:paraId="36C6627F" w14:textId="45692A4B" w:rsidR="0059797A" w:rsidRPr="00AD4084" w:rsidRDefault="0059797A" w:rsidP="007E62E5">
      <w:pPr>
        <w:spacing w:before="100" w:beforeAutospacing="1" w:after="100" w:afterAutospacing="1"/>
        <w:ind w:firstLine="1134"/>
        <w:contextualSpacing/>
        <w:jc w:val="both"/>
      </w:pPr>
      <w:r w:rsidRPr="00AD4084">
        <w:t>4.</w:t>
      </w:r>
      <w:r w:rsidR="00084F58">
        <w:t>9</w:t>
      </w:r>
      <w:r w:rsidRPr="00AD4084">
        <w:t>.</w:t>
      </w:r>
      <w:r w:rsidRPr="00AD4084">
        <w:rPr>
          <w:b/>
        </w:rPr>
        <w:t xml:space="preserve"> Valgiaraštis</w:t>
      </w:r>
      <w:r w:rsidRPr="00AD4084">
        <w:t xml:space="preserve"> – </w:t>
      </w:r>
      <w:r w:rsidR="00D95838" w:rsidRPr="00AD4084">
        <w:t>numatomų</w:t>
      </w:r>
      <w:r w:rsidR="00D95838" w:rsidRPr="00AD4084">
        <w:rPr>
          <w:b/>
        </w:rPr>
        <w:t xml:space="preserve"> </w:t>
      </w:r>
      <w:r w:rsidR="00D95838" w:rsidRPr="00AD4084">
        <w:t>patiekti</w:t>
      </w:r>
      <w:r w:rsidRPr="00AD4084">
        <w:t xml:space="preserve"> vartoti dienos maist</w:t>
      </w:r>
      <w:r w:rsidR="00E50273" w:rsidRPr="00AD4084">
        <w:t>o produktų ir patiekalų sąrašas.</w:t>
      </w:r>
    </w:p>
    <w:p w14:paraId="7585F594" w14:textId="083B3871" w:rsidR="006D1EA9" w:rsidRPr="00AD4084" w:rsidRDefault="006D1EA9" w:rsidP="007E62E5">
      <w:pPr>
        <w:spacing w:before="100" w:beforeAutospacing="1" w:after="100" w:afterAutospacing="1"/>
        <w:ind w:firstLine="1134"/>
        <w:contextualSpacing/>
        <w:jc w:val="both"/>
      </w:pPr>
      <w:r w:rsidRPr="00AD4084">
        <w:t>4.</w:t>
      </w:r>
      <w:r w:rsidR="00084F58">
        <w:t>10</w:t>
      </w:r>
      <w:r w:rsidRPr="00AD4084">
        <w:t xml:space="preserve">. </w:t>
      </w:r>
      <w:r w:rsidRPr="00AD4084">
        <w:rPr>
          <w:b/>
        </w:rPr>
        <w:t>Maisto davinys</w:t>
      </w:r>
      <w:r w:rsidRPr="00AD4084">
        <w:t xml:space="preserve"> – lengvai paruošiami arba paruošti vartoti maisto produktai ar patiekalai, kurie išduodami tam tikram laikotarpiui pagal sveikatos apsaugos ministro nustatytas </w:t>
      </w:r>
      <w:r w:rsidRPr="00AD4084">
        <w:lastRenderedPageBreak/>
        <w:t>vidutines rekomenduojamas paros normas ir yra supakuoti, kad būtų galima saugiai nešti, vežti ar kitaip transportuoti.</w:t>
      </w:r>
    </w:p>
    <w:p w14:paraId="1E64EA7D" w14:textId="2376D795" w:rsidR="00E60F52" w:rsidRPr="00AD4084" w:rsidRDefault="00412AB6" w:rsidP="00412AB6">
      <w:pPr>
        <w:ind w:left="567"/>
        <w:contextualSpacing/>
        <w:jc w:val="center"/>
        <w:rPr>
          <w:b/>
        </w:rPr>
      </w:pPr>
      <w:r w:rsidRPr="00AD4084">
        <w:rPr>
          <w:b/>
        </w:rPr>
        <w:t xml:space="preserve">II </w:t>
      </w:r>
      <w:r w:rsidR="00E60F52" w:rsidRPr="00AD4084">
        <w:rPr>
          <w:b/>
        </w:rPr>
        <w:t>SKYRIUS</w:t>
      </w:r>
    </w:p>
    <w:p w14:paraId="2C8FE91C" w14:textId="208478AE" w:rsidR="00412AB6" w:rsidRPr="00AD4084" w:rsidRDefault="00412AB6" w:rsidP="00412AB6">
      <w:pPr>
        <w:ind w:left="567"/>
        <w:contextualSpacing/>
        <w:jc w:val="center"/>
        <w:rPr>
          <w:b/>
        </w:rPr>
      </w:pPr>
      <w:r w:rsidRPr="00AD4084">
        <w:rPr>
          <w:b/>
        </w:rPr>
        <w:t xml:space="preserve">MAITINIMO ORGANIZAVIMO BENDRIEJI REIKALAVIMAI </w:t>
      </w:r>
    </w:p>
    <w:p w14:paraId="27EE9F7B" w14:textId="77777777" w:rsidR="00412AB6" w:rsidRPr="00AD4084" w:rsidRDefault="00412AB6" w:rsidP="00412AB6">
      <w:pPr>
        <w:ind w:left="567"/>
        <w:contextualSpacing/>
        <w:jc w:val="center"/>
        <w:rPr>
          <w:b/>
        </w:rPr>
      </w:pPr>
    </w:p>
    <w:p w14:paraId="0868F007" w14:textId="6F22A163" w:rsidR="00412AB6" w:rsidRPr="00AD4084" w:rsidRDefault="0059797A" w:rsidP="007E62E5">
      <w:pPr>
        <w:spacing w:before="100" w:beforeAutospacing="1" w:after="100" w:afterAutospacing="1"/>
        <w:ind w:firstLine="1134"/>
        <w:contextualSpacing/>
        <w:jc w:val="both"/>
      </w:pPr>
      <w:r w:rsidRPr="00AD4084">
        <w:t>5</w:t>
      </w:r>
      <w:r w:rsidR="00412AB6" w:rsidRPr="00AD4084">
        <w:t xml:space="preserve">. </w:t>
      </w:r>
      <w:r w:rsidR="00A70F88" w:rsidRPr="00AD4084">
        <w:t>Mokyklos</w:t>
      </w:r>
      <w:r w:rsidR="00412AB6" w:rsidRPr="00AD4084">
        <w:t xml:space="preserve"> vadovas organizuoja </w:t>
      </w:r>
      <w:r w:rsidR="00B37ABE" w:rsidRPr="00AD4084">
        <w:t xml:space="preserve">mokinių </w:t>
      </w:r>
      <w:r w:rsidR="00412AB6" w:rsidRPr="00AD4084">
        <w:t xml:space="preserve">maitinimą taip, kad būtų sudarytos sąlygos </w:t>
      </w:r>
      <w:r w:rsidR="00B37ABE" w:rsidRPr="00AD4084">
        <w:t xml:space="preserve">mokiniams </w:t>
      </w:r>
      <w:r w:rsidR="00412AB6" w:rsidRPr="00AD4084">
        <w:t xml:space="preserve">pavalgyti šilto maisto. Maistas gaminamas atsižvelgiant į fiziologinius vaikų poreikius, amžiaus ypatumus, tinkamos mitybos principus. </w:t>
      </w:r>
      <w:r w:rsidR="00455017" w:rsidRPr="00AD4084">
        <w:t>M</w:t>
      </w:r>
      <w:r w:rsidR="00B37ABE" w:rsidRPr="00AD4084">
        <w:t xml:space="preserve">okiniai </w:t>
      </w:r>
      <w:r w:rsidR="00412AB6" w:rsidRPr="00AD4084">
        <w:t xml:space="preserve">maitinami grupėse arba tam tikslui įrengtose patalpose pagal sudarytus valgiaraščius. </w:t>
      </w:r>
    </w:p>
    <w:p w14:paraId="3CCCF4D1" w14:textId="513B1C0B" w:rsidR="00412AB6" w:rsidRPr="00AD4084" w:rsidRDefault="00084F58" w:rsidP="007E62E5">
      <w:pPr>
        <w:spacing w:before="100" w:beforeAutospacing="1" w:after="100" w:afterAutospacing="1"/>
        <w:ind w:firstLine="1134"/>
        <w:contextualSpacing/>
        <w:jc w:val="both"/>
      </w:pPr>
      <w:r>
        <w:t>6</w:t>
      </w:r>
      <w:r w:rsidR="00412AB6" w:rsidRPr="00AD4084">
        <w:t xml:space="preserve">. Už maitinimo organizavimą pagal kompetenciją atsako </w:t>
      </w:r>
      <w:r w:rsidR="00A70F88" w:rsidRPr="00AD4084">
        <w:t>mokyklos</w:t>
      </w:r>
      <w:r w:rsidR="00412AB6" w:rsidRPr="00AD4084">
        <w:t xml:space="preserve"> steigėjas, </w:t>
      </w:r>
      <w:r w:rsidR="00A70F88" w:rsidRPr="00AD4084">
        <w:t>mokyklos</w:t>
      </w:r>
      <w:r w:rsidR="00412AB6" w:rsidRPr="00AD4084">
        <w:t xml:space="preserve"> vadovas, Klaipėdos rajono savivaldybės visuomenės sveikatos biuras, maitinimo organizatorius.</w:t>
      </w:r>
    </w:p>
    <w:p w14:paraId="1DD8B937" w14:textId="68EC598B" w:rsidR="00412AB6" w:rsidRPr="00AD4084" w:rsidRDefault="00084F58" w:rsidP="007E62E5">
      <w:pPr>
        <w:spacing w:before="100" w:beforeAutospacing="1" w:after="100" w:afterAutospacing="1"/>
        <w:ind w:firstLine="1134"/>
        <w:contextualSpacing/>
        <w:jc w:val="both"/>
        <w:rPr>
          <w:i/>
        </w:rPr>
      </w:pPr>
      <w:r>
        <w:rPr>
          <w:i/>
        </w:rPr>
        <w:t>6</w:t>
      </w:r>
      <w:r w:rsidR="00412AB6" w:rsidRPr="00AD4084">
        <w:rPr>
          <w:i/>
        </w:rPr>
        <w:t>.1. Klaipėdos rajono savivaldybės taryba (</w:t>
      </w:r>
      <w:r w:rsidR="00A70F88" w:rsidRPr="00AD4084">
        <w:rPr>
          <w:i/>
        </w:rPr>
        <w:t>mokyklos</w:t>
      </w:r>
      <w:r w:rsidR="00412AB6" w:rsidRPr="00AD4084">
        <w:rPr>
          <w:i/>
        </w:rPr>
        <w:t xml:space="preserve"> steigėjas):</w:t>
      </w:r>
    </w:p>
    <w:p w14:paraId="1E462ACE" w14:textId="426FC6DB" w:rsidR="00412AB6" w:rsidRPr="00AD4084" w:rsidRDefault="00084F58" w:rsidP="007E62E5">
      <w:pPr>
        <w:spacing w:before="100" w:beforeAutospacing="1" w:after="100" w:afterAutospacing="1"/>
        <w:ind w:firstLine="1134"/>
        <w:contextualSpacing/>
        <w:jc w:val="both"/>
      </w:pPr>
      <w:r>
        <w:t>6</w:t>
      </w:r>
      <w:r w:rsidR="00412AB6" w:rsidRPr="00AD4084">
        <w:t>.1.1. skiria lėšas maitinimo patalpoms (virtuvėms, sandėliams, grupių virtuvėlėms) įrengti ir prižiūrėti, įrangai įsigyti, darbuotojų darbo užmokesčiui ir socialinio draudimo įmokoms, kitoms išlaidoms, tiesiogiai susijusioms su vaikų maitinimu;</w:t>
      </w:r>
    </w:p>
    <w:p w14:paraId="04E4E0AE" w14:textId="28DDC88F" w:rsidR="00412AB6" w:rsidRPr="00AD4084" w:rsidRDefault="00084F58" w:rsidP="007E62E5">
      <w:pPr>
        <w:spacing w:before="100" w:beforeAutospacing="1" w:after="100" w:afterAutospacing="1"/>
        <w:ind w:firstLine="1134"/>
        <w:contextualSpacing/>
        <w:jc w:val="both"/>
      </w:pPr>
      <w:r>
        <w:t>6</w:t>
      </w:r>
      <w:r w:rsidR="00412AB6" w:rsidRPr="00AD4084">
        <w:t xml:space="preserve">.1.2. nustato </w:t>
      </w:r>
      <w:r w:rsidR="00B37ABE" w:rsidRPr="00AD4084">
        <w:t xml:space="preserve">mokinių </w:t>
      </w:r>
      <w:r w:rsidR="00412AB6" w:rsidRPr="00AD4084">
        <w:t>dienos maitinimo normą pinigine išraiška, atsižvelgdama į rekomenduojamas paros m</w:t>
      </w:r>
      <w:r w:rsidR="00D95838" w:rsidRPr="00AD4084">
        <w:t>aistinių medžiagų ir energijos</w:t>
      </w:r>
      <w:r w:rsidR="00412AB6" w:rsidRPr="00AD4084">
        <w:t xml:space="preserve"> normas;</w:t>
      </w:r>
    </w:p>
    <w:p w14:paraId="5B8C1D65" w14:textId="15B9C3AA" w:rsidR="00412AB6" w:rsidRPr="00AD4084" w:rsidRDefault="00084F58" w:rsidP="007E62E5">
      <w:pPr>
        <w:spacing w:before="100" w:beforeAutospacing="1" w:after="100" w:afterAutospacing="1"/>
        <w:ind w:firstLine="1134"/>
        <w:contextualSpacing/>
        <w:jc w:val="both"/>
      </w:pPr>
      <w:r>
        <w:t>6</w:t>
      </w:r>
      <w:r w:rsidR="00412AB6" w:rsidRPr="00AD4084">
        <w:t xml:space="preserve">.1.3. nustato mokesčio už </w:t>
      </w:r>
      <w:r w:rsidR="00BA14B5" w:rsidRPr="00AD4084">
        <w:t xml:space="preserve">mokinių </w:t>
      </w:r>
      <w:r w:rsidR="00412AB6" w:rsidRPr="00AD4084">
        <w:t>maitinimą lengvatas;</w:t>
      </w:r>
    </w:p>
    <w:p w14:paraId="29508FA6" w14:textId="54EEB266" w:rsidR="00412AB6" w:rsidRPr="00AD4084" w:rsidRDefault="00084F58" w:rsidP="007E62E5">
      <w:pPr>
        <w:spacing w:before="100" w:beforeAutospacing="1" w:after="100" w:afterAutospacing="1"/>
        <w:ind w:firstLine="1134"/>
        <w:contextualSpacing/>
        <w:jc w:val="both"/>
      </w:pPr>
      <w:r>
        <w:t>6</w:t>
      </w:r>
      <w:r w:rsidR="00412AB6" w:rsidRPr="00AD4084">
        <w:t>.1.4. nustato darbuotojų pareigybių normatyvą.</w:t>
      </w:r>
    </w:p>
    <w:p w14:paraId="396862A1" w14:textId="572D8B89" w:rsidR="00412AB6" w:rsidRPr="00AD4084" w:rsidRDefault="00084F58" w:rsidP="007E62E5">
      <w:pPr>
        <w:spacing w:before="100" w:beforeAutospacing="1" w:after="100" w:afterAutospacing="1"/>
        <w:ind w:firstLine="1134"/>
        <w:contextualSpacing/>
        <w:jc w:val="both"/>
        <w:rPr>
          <w:i/>
        </w:rPr>
      </w:pPr>
      <w:r>
        <w:rPr>
          <w:i/>
        </w:rPr>
        <w:t>6</w:t>
      </w:r>
      <w:r w:rsidR="00412AB6" w:rsidRPr="00AD4084">
        <w:rPr>
          <w:i/>
        </w:rPr>
        <w:t xml:space="preserve">.2. </w:t>
      </w:r>
      <w:r w:rsidR="00A70F88" w:rsidRPr="00AD4084">
        <w:rPr>
          <w:i/>
        </w:rPr>
        <w:t>Mokyklos</w:t>
      </w:r>
      <w:r w:rsidR="00412AB6" w:rsidRPr="00AD4084">
        <w:rPr>
          <w:i/>
        </w:rPr>
        <w:t xml:space="preserve"> vadovas:</w:t>
      </w:r>
    </w:p>
    <w:p w14:paraId="749C9D8A" w14:textId="35027034" w:rsidR="00412AB6" w:rsidRPr="00AD4084" w:rsidRDefault="00084F58" w:rsidP="007E62E5">
      <w:pPr>
        <w:spacing w:before="100" w:beforeAutospacing="1" w:after="100" w:afterAutospacing="1"/>
        <w:ind w:firstLine="1134"/>
        <w:contextualSpacing/>
        <w:jc w:val="both"/>
      </w:pPr>
      <w:r>
        <w:t>6</w:t>
      </w:r>
      <w:r w:rsidR="00412AB6" w:rsidRPr="00AD4084">
        <w:t>.2.1. atsako už maitinimo organizavimą įstaigoje;</w:t>
      </w:r>
    </w:p>
    <w:p w14:paraId="3754BC48" w14:textId="7B78342D" w:rsidR="00412AB6" w:rsidRPr="00AD4084" w:rsidRDefault="00084F58" w:rsidP="007E62E5">
      <w:pPr>
        <w:spacing w:before="100" w:beforeAutospacing="1" w:after="100" w:afterAutospacing="1"/>
        <w:ind w:firstLine="1134"/>
        <w:contextualSpacing/>
        <w:jc w:val="both"/>
      </w:pPr>
      <w:r>
        <w:t>6</w:t>
      </w:r>
      <w:r w:rsidR="00412AB6" w:rsidRPr="00AD4084">
        <w:t xml:space="preserve">.2.2. nustato </w:t>
      </w:r>
      <w:r w:rsidR="00BA14B5" w:rsidRPr="00AD4084">
        <w:t>mokinių</w:t>
      </w:r>
      <w:r w:rsidR="00BA14B5" w:rsidRPr="00AD4084">
        <w:rPr>
          <w:b/>
        </w:rPr>
        <w:t xml:space="preserve"> </w:t>
      </w:r>
      <w:r w:rsidR="00412AB6" w:rsidRPr="00AD4084">
        <w:t xml:space="preserve">maitinimo organizavimo </w:t>
      </w:r>
      <w:r w:rsidR="00A70F88" w:rsidRPr="00AD4084">
        <w:t>mokykloje</w:t>
      </w:r>
      <w:r w:rsidR="00412AB6" w:rsidRPr="00AD4084">
        <w:t xml:space="preserve"> tvarką;</w:t>
      </w:r>
    </w:p>
    <w:p w14:paraId="48C7E774" w14:textId="57D174CD" w:rsidR="00412AB6" w:rsidRPr="00AD4084" w:rsidRDefault="00084F58" w:rsidP="007E62E5">
      <w:pPr>
        <w:spacing w:before="100" w:beforeAutospacing="1" w:after="100" w:afterAutospacing="1"/>
        <w:ind w:firstLine="1134"/>
        <w:contextualSpacing/>
        <w:jc w:val="both"/>
      </w:pPr>
      <w:r>
        <w:t>6</w:t>
      </w:r>
      <w:r w:rsidR="00412AB6" w:rsidRPr="00AD4084">
        <w:t>.2.3. atsako už RVASVT sistemos įdiegimą ir jos vykdymo kontrolę;</w:t>
      </w:r>
    </w:p>
    <w:p w14:paraId="38072A0D" w14:textId="719254CB" w:rsidR="00412AB6" w:rsidRPr="00AD4084" w:rsidRDefault="00084F58" w:rsidP="007E62E5">
      <w:pPr>
        <w:spacing w:before="100" w:beforeAutospacing="1" w:after="100" w:afterAutospacing="1"/>
        <w:ind w:firstLine="1134"/>
        <w:contextualSpacing/>
        <w:jc w:val="both"/>
      </w:pPr>
      <w:r>
        <w:t>6</w:t>
      </w:r>
      <w:r w:rsidR="00412AB6" w:rsidRPr="00AD4084">
        <w:t>.2.4. tvirtina</w:t>
      </w:r>
      <w:r w:rsidR="00AD4084" w:rsidRPr="00AD4084">
        <w:t xml:space="preserve"> 20 dienų valgiaraštį (toliau – perspektyvinis valgiaraštis) </w:t>
      </w:r>
      <w:r w:rsidR="00412AB6" w:rsidRPr="00AD4084">
        <w:t>ir dienos valgiaraštį</w:t>
      </w:r>
      <w:r w:rsidR="00875C55" w:rsidRPr="00AD4084">
        <w:t>-</w:t>
      </w:r>
      <w:r w:rsidR="00412AB6" w:rsidRPr="00AD4084">
        <w:t>reikalavimą</w:t>
      </w:r>
      <w:r w:rsidR="00AD4084" w:rsidRPr="00AD4084">
        <w:t xml:space="preserve"> (plačiau šio tvarkos aprašo </w:t>
      </w:r>
      <w:r w:rsidR="000875CE" w:rsidRPr="00AD4084">
        <w:t>2</w:t>
      </w:r>
      <w:r w:rsidR="000875CE">
        <w:t>7</w:t>
      </w:r>
      <w:r w:rsidR="000875CE" w:rsidRPr="00AD4084">
        <w:t xml:space="preserve"> </w:t>
      </w:r>
      <w:r w:rsidR="00AD4084" w:rsidRPr="00AD4084">
        <w:t>punkte)</w:t>
      </w:r>
      <w:r w:rsidR="00412AB6" w:rsidRPr="00AD4084">
        <w:t>.</w:t>
      </w:r>
    </w:p>
    <w:p w14:paraId="05E5178F" w14:textId="67FE55B9" w:rsidR="00C96F55" w:rsidRPr="00AD4084" w:rsidRDefault="00084F58" w:rsidP="007E62E5">
      <w:pPr>
        <w:spacing w:before="100" w:beforeAutospacing="1" w:after="100" w:afterAutospacing="1"/>
        <w:ind w:firstLine="1134"/>
        <w:contextualSpacing/>
        <w:jc w:val="both"/>
      </w:pPr>
      <w:r>
        <w:rPr>
          <w:lang w:val="en-GB"/>
        </w:rPr>
        <w:t>6</w:t>
      </w:r>
      <w:r w:rsidR="00C96F55" w:rsidRPr="00AD4084">
        <w:rPr>
          <w:lang w:val="en-GB"/>
        </w:rPr>
        <w:t>.2.5.</w:t>
      </w:r>
      <w:r w:rsidR="00485777" w:rsidRPr="00AD4084">
        <w:rPr>
          <w:lang w:val="en-GB"/>
        </w:rPr>
        <w:t xml:space="preserve"> </w:t>
      </w:r>
      <w:proofErr w:type="spellStart"/>
      <w:r w:rsidR="00485777" w:rsidRPr="00AD4084">
        <w:rPr>
          <w:lang w:val="en-GB"/>
        </w:rPr>
        <w:t>tvirtina</w:t>
      </w:r>
      <w:proofErr w:type="spellEnd"/>
      <w:r w:rsidR="00485777" w:rsidRPr="00AD4084">
        <w:rPr>
          <w:lang w:val="en-GB"/>
        </w:rPr>
        <w:t xml:space="preserve"> </w:t>
      </w:r>
      <w:proofErr w:type="spellStart"/>
      <w:r w:rsidR="00485777" w:rsidRPr="00AD4084">
        <w:rPr>
          <w:lang w:val="en-GB"/>
        </w:rPr>
        <w:t>maisto</w:t>
      </w:r>
      <w:proofErr w:type="spellEnd"/>
      <w:r w:rsidR="00485777" w:rsidRPr="00AD4084">
        <w:rPr>
          <w:lang w:val="en-GB"/>
        </w:rPr>
        <w:t xml:space="preserve"> </w:t>
      </w:r>
      <w:proofErr w:type="spellStart"/>
      <w:r w:rsidR="00485777" w:rsidRPr="00AD4084">
        <w:rPr>
          <w:lang w:val="en-GB"/>
        </w:rPr>
        <w:t>apskaitos</w:t>
      </w:r>
      <w:proofErr w:type="spellEnd"/>
      <w:r w:rsidR="00485777" w:rsidRPr="00AD4084">
        <w:rPr>
          <w:lang w:val="en-GB"/>
        </w:rPr>
        <w:t xml:space="preserve"> </w:t>
      </w:r>
      <w:proofErr w:type="spellStart"/>
      <w:r w:rsidR="00485777" w:rsidRPr="00AD4084">
        <w:rPr>
          <w:lang w:val="en-GB"/>
        </w:rPr>
        <w:t>tvarką</w:t>
      </w:r>
      <w:proofErr w:type="spellEnd"/>
      <w:r w:rsidR="00485777" w:rsidRPr="00AD4084">
        <w:rPr>
          <w:lang w:val="en-GB"/>
        </w:rPr>
        <w:t xml:space="preserve"> </w:t>
      </w:r>
      <w:proofErr w:type="spellStart"/>
      <w:r w:rsidR="00485777" w:rsidRPr="00AD4084">
        <w:rPr>
          <w:lang w:val="en-GB"/>
        </w:rPr>
        <w:t>įstaigoje</w:t>
      </w:r>
      <w:proofErr w:type="spellEnd"/>
      <w:r w:rsidR="00485777" w:rsidRPr="00AD4084">
        <w:t>;</w:t>
      </w:r>
    </w:p>
    <w:p w14:paraId="00967EC3" w14:textId="589099AE" w:rsidR="00485777" w:rsidRPr="00AD4084" w:rsidRDefault="00084F58" w:rsidP="007E62E5">
      <w:pPr>
        <w:spacing w:before="100" w:beforeAutospacing="1" w:after="100" w:afterAutospacing="1"/>
        <w:ind w:firstLine="1134"/>
        <w:contextualSpacing/>
        <w:jc w:val="both"/>
      </w:pPr>
      <w:r>
        <w:t>6</w:t>
      </w:r>
      <w:r w:rsidR="00485777" w:rsidRPr="00AD4084">
        <w:t>.2.6. atsako už maisto paramos programų vykdymą ir apskaitą.</w:t>
      </w:r>
    </w:p>
    <w:p w14:paraId="40C56C77" w14:textId="33959F19" w:rsidR="00412AB6" w:rsidRPr="00AD4084" w:rsidRDefault="00084F58" w:rsidP="007E62E5">
      <w:pPr>
        <w:spacing w:before="100" w:beforeAutospacing="1" w:after="100" w:afterAutospacing="1"/>
        <w:ind w:firstLine="1134"/>
        <w:contextualSpacing/>
        <w:jc w:val="both"/>
        <w:rPr>
          <w:i/>
        </w:rPr>
      </w:pPr>
      <w:r>
        <w:rPr>
          <w:i/>
        </w:rPr>
        <w:t>6</w:t>
      </w:r>
      <w:r w:rsidR="00412AB6" w:rsidRPr="00AD4084">
        <w:rPr>
          <w:i/>
        </w:rPr>
        <w:t>.3. Klaipėdos rajono savivaldybės visuomenės sveikatos biuras:</w:t>
      </w:r>
    </w:p>
    <w:p w14:paraId="70DEEED0" w14:textId="7E98BEEC" w:rsidR="00412AB6" w:rsidRPr="00AD4084" w:rsidRDefault="00084F58" w:rsidP="007E62E5">
      <w:pPr>
        <w:spacing w:before="100" w:beforeAutospacing="1" w:after="100" w:afterAutospacing="1"/>
        <w:ind w:firstLine="1134"/>
        <w:contextualSpacing/>
        <w:jc w:val="both"/>
      </w:pPr>
      <w:r>
        <w:t>6</w:t>
      </w:r>
      <w:r w:rsidR="00412AB6" w:rsidRPr="00AD4084">
        <w:t>.3.1. sudaro perspektyvinius valgiaraščius</w:t>
      </w:r>
      <w:r w:rsidR="007B558E" w:rsidRPr="00AD4084">
        <w:t xml:space="preserve"> priešmokyklinio </w:t>
      </w:r>
      <w:r w:rsidR="00965ED8" w:rsidRPr="00AD4084">
        <w:t xml:space="preserve">ir ikimokyklinio </w:t>
      </w:r>
      <w:r w:rsidR="007B558E" w:rsidRPr="00AD4084">
        <w:t xml:space="preserve">ugdymo grupių </w:t>
      </w:r>
      <w:r w:rsidR="00965ED8" w:rsidRPr="00AD4084">
        <w:t>mokiniams</w:t>
      </w:r>
      <w:r w:rsidR="001B75B3" w:rsidRPr="00AD4084">
        <w:t xml:space="preserve">, raštiškai suderina su </w:t>
      </w:r>
      <w:r w:rsidR="00A70F88" w:rsidRPr="00AD4084">
        <w:t>mokyklos</w:t>
      </w:r>
      <w:r w:rsidR="00412AB6" w:rsidRPr="00AD4084">
        <w:t xml:space="preserve"> vadovais</w:t>
      </w:r>
      <w:r w:rsidR="009275F6" w:rsidRPr="00AD4084">
        <w:t>;</w:t>
      </w:r>
      <w:r w:rsidR="00965ED8" w:rsidRPr="00AD4084">
        <w:t xml:space="preserve"> </w:t>
      </w:r>
    </w:p>
    <w:p w14:paraId="337C9CBF" w14:textId="126B267A" w:rsidR="00412AB6" w:rsidRPr="00AD4084" w:rsidRDefault="00084F58" w:rsidP="007E62E5">
      <w:pPr>
        <w:spacing w:before="100" w:beforeAutospacing="1" w:after="100" w:afterAutospacing="1"/>
        <w:ind w:firstLine="1134"/>
        <w:contextualSpacing/>
        <w:jc w:val="both"/>
      </w:pPr>
      <w:r>
        <w:t>6</w:t>
      </w:r>
      <w:r w:rsidR="00412AB6" w:rsidRPr="00AD4084">
        <w:t>.3.2. sudaro dienos valgiaraščius</w:t>
      </w:r>
      <w:r w:rsidR="00EA427B" w:rsidRPr="00AD4084">
        <w:t>-</w:t>
      </w:r>
      <w:r w:rsidR="00412AB6" w:rsidRPr="00AD4084">
        <w:t>reikalavimus ikimokyklinio ugdymo</w:t>
      </w:r>
      <w:r w:rsidR="00171646" w:rsidRPr="00AD4084">
        <w:t xml:space="preserve"> mokyklose</w:t>
      </w:r>
      <w:r w:rsidR="00412AB6" w:rsidRPr="00AD4084">
        <w:t>;</w:t>
      </w:r>
      <w:r w:rsidR="00965ED8" w:rsidRPr="00AD4084">
        <w:t xml:space="preserve"> </w:t>
      </w:r>
    </w:p>
    <w:p w14:paraId="4E96168A" w14:textId="7AE8BCC0" w:rsidR="00412AB6" w:rsidRPr="00AD4084" w:rsidRDefault="00084F58" w:rsidP="007E62E5">
      <w:pPr>
        <w:spacing w:before="100" w:beforeAutospacing="1" w:after="100" w:afterAutospacing="1"/>
        <w:ind w:firstLine="1134"/>
        <w:contextualSpacing/>
        <w:jc w:val="both"/>
      </w:pPr>
      <w:r>
        <w:t>6</w:t>
      </w:r>
      <w:r w:rsidR="00412AB6" w:rsidRPr="00AD4084">
        <w:t xml:space="preserve">.3.3. sudaro </w:t>
      </w:r>
      <w:r w:rsidR="001D7E5B" w:rsidRPr="00AD4084">
        <w:t xml:space="preserve">pritaikyto maitinimo </w:t>
      </w:r>
      <w:r w:rsidR="00A73324" w:rsidRPr="00AD4084">
        <w:t>v</w:t>
      </w:r>
      <w:r w:rsidR="00BA1250" w:rsidRPr="00AD4084">
        <w:t>algiaraščius mokiniams</w:t>
      </w:r>
      <w:r w:rsidR="00A73324" w:rsidRPr="00AD4084">
        <w:t>, ugdomiems pagal ikimokyklinio ir p</w:t>
      </w:r>
      <w:r w:rsidR="00517461" w:rsidRPr="00AD4084">
        <w:t>riešmokyklinio ugdymo programas</w:t>
      </w:r>
      <w:r w:rsidR="00412AB6" w:rsidRPr="00AD4084">
        <w:t>;</w:t>
      </w:r>
    </w:p>
    <w:p w14:paraId="6EEB8D16" w14:textId="4420AF97" w:rsidR="00412AB6" w:rsidRPr="00AD4084" w:rsidRDefault="00084F58" w:rsidP="007E62E5">
      <w:pPr>
        <w:spacing w:before="100" w:beforeAutospacing="1" w:after="100" w:afterAutospacing="1"/>
        <w:ind w:firstLine="1134"/>
        <w:contextualSpacing/>
        <w:jc w:val="both"/>
      </w:pPr>
      <w:r>
        <w:t>6</w:t>
      </w:r>
      <w:r w:rsidR="00412AB6" w:rsidRPr="00AD4084">
        <w:t>.3.4. pateikia (ar sudaro) perspektyviniuose valgiaraščiuose nurodytų patiekalų receptūras ir gamybos technologinius aprašymus;</w:t>
      </w:r>
    </w:p>
    <w:p w14:paraId="3636389C" w14:textId="6DA6B8F1" w:rsidR="00942082" w:rsidRPr="00AD4084" w:rsidRDefault="00084F58" w:rsidP="007E62E5">
      <w:pPr>
        <w:spacing w:before="100" w:beforeAutospacing="1" w:after="100" w:afterAutospacing="1"/>
        <w:ind w:firstLine="1134"/>
        <w:contextualSpacing/>
        <w:jc w:val="both"/>
      </w:pPr>
      <w:r>
        <w:t>6</w:t>
      </w:r>
      <w:r w:rsidR="00412AB6" w:rsidRPr="00AD4084">
        <w:t xml:space="preserve">.3.5. atsako už </w:t>
      </w:r>
      <w:r w:rsidR="004369FF" w:rsidRPr="00AD4084">
        <w:t xml:space="preserve">darbuotojų </w:t>
      </w:r>
      <w:r w:rsidR="00412AB6" w:rsidRPr="00AD4084">
        <w:t>hig</w:t>
      </w:r>
      <w:r w:rsidR="001B75B3" w:rsidRPr="00AD4084">
        <w:t xml:space="preserve">ienos priežiūros programą </w:t>
      </w:r>
      <w:r w:rsidR="00171646" w:rsidRPr="00AD4084">
        <w:rPr>
          <w:bCs/>
        </w:rPr>
        <w:t>ikimokyklinio ugdymo mokykloje</w:t>
      </w:r>
      <w:r w:rsidR="00412AB6" w:rsidRPr="00AD4084">
        <w:t>;</w:t>
      </w:r>
      <w:r w:rsidR="00E86A43" w:rsidRPr="00AD4084">
        <w:t xml:space="preserve"> </w:t>
      </w:r>
    </w:p>
    <w:p w14:paraId="0C91DE12" w14:textId="3A952FBA" w:rsidR="00412AB6" w:rsidRPr="00AD4084" w:rsidRDefault="00084F58" w:rsidP="007E62E5">
      <w:pPr>
        <w:spacing w:before="100" w:beforeAutospacing="1" w:after="100" w:afterAutospacing="1"/>
        <w:ind w:firstLine="1134"/>
        <w:contextualSpacing/>
        <w:jc w:val="both"/>
        <w:rPr>
          <w:b/>
        </w:rPr>
      </w:pPr>
      <w:r>
        <w:t>6</w:t>
      </w:r>
      <w:r w:rsidR="00412AB6" w:rsidRPr="00AD4084">
        <w:t xml:space="preserve">.3.6. pagal kompetenciją </w:t>
      </w:r>
      <w:r w:rsidR="007B558E" w:rsidRPr="00AD4084">
        <w:t xml:space="preserve">teisės aktuose nustatyta tvarka </w:t>
      </w:r>
      <w:r w:rsidR="00BA1250" w:rsidRPr="00AD4084">
        <w:t xml:space="preserve">prižiūri, kad mokinių </w:t>
      </w:r>
      <w:r w:rsidR="00412AB6" w:rsidRPr="00AD4084">
        <w:t xml:space="preserve">maitinimas atitiktų teisės aktų reikalavimus. Apie nustatytus trūkumus maitinimo organizavime raštu informuoja </w:t>
      </w:r>
      <w:r w:rsidR="00D91B39" w:rsidRPr="00AD4084">
        <w:t>mokyklos</w:t>
      </w:r>
      <w:r w:rsidR="00412AB6" w:rsidRPr="00AD4084">
        <w:t xml:space="preserve"> vadovą;</w:t>
      </w:r>
    </w:p>
    <w:p w14:paraId="4FD6268B" w14:textId="388BC5CF" w:rsidR="00D16537" w:rsidRPr="00AD4084" w:rsidRDefault="00084F58" w:rsidP="007E62E5">
      <w:pPr>
        <w:spacing w:before="100" w:beforeAutospacing="1" w:after="100" w:afterAutospacing="1"/>
        <w:ind w:firstLine="1134"/>
        <w:contextualSpacing/>
        <w:jc w:val="both"/>
      </w:pPr>
      <w:r>
        <w:t>6</w:t>
      </w:r>
      <w:r w:rsidR="00412AB6" w:rsidRPr="00AD4084">
        <w:t xml:space="preserve">.3.7. konsultuoja maitinimo klausimais Tvarkos aprašo </w:t>
      </w:r>
      <w:r w:rsidR="007B558E" w:rsidRPr="00AD4084">
        <w:t>4.4</w:t>
      </w:r>
      <w:r w:rsidR="00412AB6" w:rsidRPr="00AD4084">
        <w:t xml:space="preserve"> </w:t>
      </w:r>
      <w:r w:rsidR="007B558E" w:rsidRPr="00AD4084">
        <w:t>pa</w:t>
      </w:r>
      <w:r w:rsidR="00412AB6" w:rsidRPr="00AD4084">
        <w:t>punkt</w:t>
      </w:r>
      <w:r w:rsidR="007B558E" w:rsidRPr="00AD4084">
        <w:t>yje</w:t>
      </w:r>
      <w:r w:rsidR="00412AB6" w:rsidRPr="00AD4084">
        <w:t xml:space="preserve"> išvardintų įstaigų darbuotojus, vaikų tėvus.</w:t>
      </w:r>
      <w:r w:rsidR="00530954" w:rsidRPr="00AD4084">
        <w:t xml:space="preserve"> </w:t>
      </w:r>
    </w:p>
    <w:p w14:paraId="691A33ED" w14:textId="0C4FF7F1" w:rsidR="00412AB6" w:rsidRPr="00AD4084" w:rsidRDefault="00084F58" w:rsidP="007E62E5">
      <w:pPr>
        <w:spacing w:before="100" w:beforeAutospacing="1" w:after="100" w:afterAutospacing="1"/>
        <w:ind w:firstLine="1134"/>
        <w:contextualSpacing/>
        <w:jc w:val="both"/>
      </w:pPr>
      <w:r>
        <w:t>7</w:t>
      </w:r>
      <w:r w:rsidR="00412AB6" w:rsidRPr="00AD4084">
        <w:t xml:space="preserve">. </w:t>
      </w:r>
      <w:r w:rsidR="00A70F88" w:rsidRPr="00AD4084">
        <w:t>Mokykloje</w:t>
      </w:r>
      <w:r w:rsidR="00086071" w:rsidRPr="00AD4084">
        <w:t xml:space="preserve"> </w:t>
      </w:r>
      <w:r w:rsidR="00412AB6" w:rsidRPr="00AD4084">
        <w:t>maitinimą gali organizuoti:</w:t>
      </w:r>
    </w:p>
    <w:p w14:paraId="2D46FCD7" w14:textId="36BA6850" w:rsidR="00412AB6" w:rsidRPr="00AD4084" w:rsidRDefault="00084F58" w:rsidP="007E62E5">
      <w:pPr>
        <w:spacing w:before="100" w:beforeAutospacing="1" w:after="100" w:afterAutospacing="1"/>
        <w:ind w:firstLine="1134"/>
        <w:contextualSpacing/>
        <w:jc w:val="both"/>
      </w:pPr>
      <w:r>
        <w:t>7</w:t>
      </w:r>
      <w:r w:rsidR="00412AB6" w:rsidRPr="00AD4084">
        <w:t xml:space="preserve">.1. </w:t>
      </w:r>
      <w:r w:rsidR="00A70F88" w:rsidRPr="00AD4084">
        <w:t>mokykla</w:t>
      </w:r>
      <w:r w:rsidR="00412AB6" w:rsidRPr="00AD4084">
        <w:t>;</w:t>
      </w:r>
    </w:p>
    <w:p w14:paraId="4184569E" w14:textId="50622981" w:rsidR="00DE0817" w:rsidRPr="00AD4084" w:rsidRDefault="00084F58" w:rsidP="007E62E5">
      <w:pPr>
        <w:spacing w:before="100" w:beforeAutospacing="1" w:after="100" w:afterAutospacing="1"/>
        <w:ind w:firstLine="1134"/>
        <w:contextualSpacing/>
        <w:jc w:val="both"/>
      </w:pPr>
      <w:r>
        <w:t>7</w:t>
      </w:r>
      <w:r w:rsidR="00412AB6" w:rsidRPr="00AD4084">
        <w:t>.2. maitinimo organizatorius, parinktas teisės aktų nustatyta tvarka.</w:t>
      </w:r>
    </w:p>
    <w:p w14:paraId="2251706F" w14:textId="6C118EE2" w:rsidR="00412AB6" w:rsidRPr="00AD4084" w:rsidRDefault="00084F58" w:rsidP="007E62E5">
      <w:pPr>
        <w:spacing w:before="100" w:beforeAutospacing="1" w:after="100" w:afterAutospacing="1"/>
        <w:ind w:firstLine="1134"/>
        <w:contextualSpacing/>
        <w:jc w:val="both"/>
      </w:pPr>
      <w:r>
        <w:t>8</w:t>
      </w:r>
      <w:r w:rsidR="00412AB6" w:rsidRPr="00AD4084">
        <w:t>. Maitinimo paslauga finansuojama savivaldybės biudžeto ir asmenų, gaunančių maitinimą, lėšomis, teisės aktų nustatyta tvarka.</w:t>
      </w:r>
    </w:p>
    <w:p w14:paraId="295324F9" w14:textId="305E7558" w:rsidR="00412AB6" w:rsidRPr="00AD4084" w:rsidRDefault="00084F58" w:rsidP="007E62E5">
      <w:pPr>
        <w:spacing w:before="100" w:beforeAutospacing="1" w:after="100" w:afterAutospacing="1"/>
        <w:ind w:firstLine="1134"/>
        <w:contextualSpacing/>
        <w:jc w:val="both"/>
      </w:pPr>
      <w:r>
        <w:t>9</w:t>
      </w:r>
      <w:r w:rsidR="00412AB6" w:rsidRPr="00AD4084">
        <w:t>. Priešmokyklinio ugd</w:t>
      </w:r>
      <w:r w:rsidR="00BA1250" w:rsidRPr="00AD4084">
        <w:t>ymo programą lankantiems mokiniams</w:t>
      </w:r>
      <w:r w:rsidR="00412AB6" w:rsidRPr="00AD4084">
        <w:t>, kuriems maitinimas skiriamas vadovaujantis Lietuvos Respublikos socialinės paramos mokiniams įstatymu, atlyginimas už maitinimo paslaugas mažinamas Klaipėdos rajono savivaldybės administracijos direktoriaus nustatoma lėšų produktams vienai dienai įsigyti suma.</w:t>
      </w:r>
    </w:p>
    <w:p w14:paraId="0EB7C256" w14:textId="45C118EE" w:rsidR="003E3B7E" w:rsidRPr="00AD4084" w:rsidRDefault="00084F58" w:rsidP="007E62E5">
      <w:pPr>
        <w:spacing w:before="100" w:beforeAutospacing="1" w:after="100" w:afterAutospacing="1"/>
        <w:ind w:firstLine="1134"/>
        <w:contextualSpacing/>
        <w:jc w:val="both"/>
      </w:pPr>
      <w:r>
        <w:lastRenderedPageBreak/>
        <w:t>10</w:t>
      </w:r>
      <w:r w:rsidR="00412AB6" w:rsidRPr="00AD4084">
        <w:t xml:space="preserve">. </w:t>
      </w:r>
      <w:r w:rsidR="00FE5DD6" w:rsidRPr="00AD4084">
        <w:t>Jei prita</w:t>
      </w:r>
      <w:r w:rsidR="00BA1250" w:rsidRPr="00AD4084">
        <w:t xml:space="preserve">ikyto maitinimo patiekalų </w:t>
      </w:r>
      <w:r w:rsidR="00A70F88" w:rsidRPr="00AD4084">
        <w:t>mokyklos</w:t>
      </w:r>
      <w:r w:rsidR="00FE5DD6" w:rsidRPr="00AD4084">
        <w:t xml:space="preserve"> virtuvėje pagaminti nėra galimybių, </w:t>
      </w:r>
      <w:r w:rsidR="00517461" w:rsidRPr="00AD4084">
        <w:t>moki</w:t>
      </w:r>
      <w:r w:rsidR="00BA1250" w:rsidRPr="00AD4084">
        <w:t>niai</w:t>
      </w:r>
      <w:r w:rsidR="00FE5DD6" w:rsidRPr="00AD4084">
        <w:t xml:space="preserve">, kuriems skirtas pritaikytas maitinimas, gali būti maitinami tą dieną savo </w:t>
      </w:r>
      <w:r w:rsidR="00BA1250" w:rsidRPr="00AD4084">
        <w:t xml:space="preserve">iš namų atsineštu maistu. </w:t>
      </w:r>
      <w:r w:rsidR="00A70F88" w:rsidRPr="00AD4084">
        <w:t>Mokykla</w:t>
      </w:r>
      <w:r w:rsidR="00FE5DD6" w:rsidRPr="00AD4084">
        <w:t xml:space="preserve"> iš namų atsineštą maistą turi laikyti ir patiekti tinkamos temperatūros.</w:t>
      </w:r>
    </w:p>
    <w:p w14:paraId="0131F4DB" w14:textId="23693A6A" w:rsidR="00DE0817" w:rsidRPr="00AD4084" w:rsidRDefault="00A61FD8" w:rsidP="007E62E5">
      <w:pPr>
        <w:spacing w:before="100" w:beforeAutospacing="1" w:after="100" w:afterAutospacing="1"/>
        <w:ind w:firstLine="1134"/>
        <w:contextualSpacing/>
        <w:jc w:val="both"/>
      </w:pPr>
      <w:r w:rsidRPr="00AD4084">
        <w:t>1</w:t>
      </w:r>
      <w:r w:rsidR="00084F58">
        <w:t>1</w:t>
      </w:r>
      <w:r w:rsidRPr="00AD4084">
        <w:t xml:space="preserve">. </w:t>
      </w:r>
      <w:r w:rsidR="00D96862" w:rsidRPr="00AD4084">
        <w:t>J</w:t>
      </w:r>
      <w:r w:rsidR="00BA1250" w:rsidRPr="00AD4084">
        <w:t>ei mokinio atstovai pagal įstatymą</w:t>
      </w:r>
      <w:r w:rsidRPr="00AD4084">
        <w:t xml:space="preserve"> įdeda maisto papildomai, įdėtas maistas turi atitikti Vaikų maitinimo organizavimo tvarkos aprašo, patvirtinto sveikatos apsaugos ministro 2011 m. lapkričio 11 d. įsakymu Nr. V</w:t>
      </w:r>
      <w:r w:rsidR="00D96862" w:rsidRPr="00AD4084">
        <w:t>–</w:t>
      </w:r>
      <w:r w:rsidRPr="00AD4084">
        <w:t>964 (2018 m. balandžio 10 d. Nr. V</w:t>
      </w:r>
      <w:r w:rsidR="00D96862" w:rsidRPr="00AD4084">
        <w:t>–</w:t>
      </w:r>
      <w:r w:rsidRPr="00AD4084">
        <w:t>394 redakcija) „Dėl Vaikų maitinimo organizavimo tvarkos aprašo patvirtinimo“ 19 punkto reikalavimus.</w:t>
      </w:r>
    </w:p>
    <w:p w14:paraId="384021EC" w14:textId="79F4943F" w:rsidR="00DE0817" w:rsidRPr="00AD4084" w:rsidRDefault="00412AB6" w:rsidP="007E62E5">
      <w:pPr>
        <w:spacing w:before="100" w:beforeAutospacing="1" w:after="100" w:afterAutospacing="1"/>
        <w:ind w:firstLine="1134"/>
        <w:contextualSpacing/>
        <w:jc w:val="both"/>
      </w:pPr>
      <w:r w:rsidRPr="00AD4084">
        <w:t>1</w:t>
      </w:r>
      <w:r w:rsidR="00084F58">
        <w:t>2</w:t>
      </w:r>
      <w:r w:rsidR="00BA1250" w:rsidRPr="00AD4084">
        <w:t xml:space="preserve">. 1–7 metų amžiaus mokiniai </w:t>
      </w:r>
      <w:r w:rsidRPr="00AD4084">
        <w:t xml:space="preserve">turi būti maitinami ne rečiau kaip kas 3,5 val. pagal valgiaraščius. </w:t>
      </w:r>
      <w:r w:rsidR="00A70F88" w:rsidRPr="00AD4084">
        <w:t>Mokykloje</w:t>
      </w:r>
      <w:r w:rsidR="00BA1250" w:rsidRPr="00AD4084">
        <w:t xml:space="preserve">, kurioje mokiniai </w:t>
      </w:r>
      <w:r w:rsidRPr="00AD4084">
        <w:t>ugdomi ne ilgiau kaip 3,5 val., maitinimas gali būti neorganizuojamas.</w:t>
      </w:r>
      <w:r w:rsidR="00DE0817" w:rsidRPr="00AD4084">
        <w:t xml:space="preserve"> </w:t>
      </w:r>
    </w:p>
    <w:p w14:paraId="222A4884" w14:textId="0235E88B" w:rsidR="00DE0817" w:rsidRPr="00AD4084" w:rsidRDefault="00DE0817" w:rsidP="007E62E5">
      <w:pPr>
        <w:spacing w:before="100" w:beforeAutospacing="1" w:after="100" w:afterAutospacing="1"/>
        <w:ind w:firstLine="1134"/>
        <w:contextualSpacing/>
        <w:jc w:val="both"/>
      </w:pPr>
      <w:r w:rsidRPr="00AD4084">
        <w:t>1</w:t>
      </w:r>
      <w:r w:rsidR="00084F58">
        <w:t>3</w:t>
      </w:r>
      <w:r w:rsidRPr="00AD4084">
        <w:t>. Maitinimai gali būti organizuojami išduodant maisto davinius, skirtus maitinti ne mokykloje, poilsio stovykloje ar vaikų socialinės globos namuose (ne ilgesnėms kaip 1 dienos išvykoms į varžybas, mokomųjų treniruočių stovyklas ar kitus renginius), taip pat, jei organizuoja</w:t>
      </w:r>
      <w:r w:rsidR="00BA1250" w:rsidRPr="00AD4084">
        <w:t>mas nemokamas maitinimas mokiniams</w:t>
      </w:r>
      <w:r w:rsidRPr="00AD4084">
        <w:t>, kuriems reikalingas pritaikytas maitinimas, tačiau pritaikyto maitinimo patiekalų įstaigos virtuvėje pagaminti nėra galimybių. Maisto daviniai gali būti išduodami karantino, ekstremaliosios situacijos, ekstremalaus įvykio ar įvykio l</w:t>
      </w:r>
      <w:r w:rsidR="00BA1250" w:rsidRPr="00AD4084">
        <w:t>aikotarpiu, taip pat, kai mokiniui</w:t>
      </w:r>
      <w:r w:rsidRPr="00AD4084">
        <w:t xml:space="preserve"> skirtas mokymas namuose. Sudarant maisto davinius ilgesniam laikui (pvz., karantino metu) rekomenduojama keisti maisto davinių sudėtį, atsižvelgiant į</w:t>
      </w:r>
      <w:r w:rsidR="00BA1250" w:rsidRPr="00AD4084">
        <w:t xml:space="preserve"> maisto davinius gaunančių mokinių</w:t>
      </w:r>
      <w:r w:rsidRPr="00AD4084">
        <w:t xml:space="preserve"> poreikius.</w:t>
      </w:r>
    </w:p>
    <w:p w14:paraId="7D0F98A6" w14:textId="0EBDCF63" w:rsidR="003F184F" w:rsidRPr="00AD4084" w:rsidRDefault="00412AB6" w:rsidP="007E62E5">
      <w:pPr>
        <w:spacing w:before="100" w:beforeAutospacing="1" w:after="100" w:afterAutospacing="1"/>
        <w:ind w:firstLine="1134"/>
        <w:contextualSpacing/>
        <w:jc w:val="both"/>
      </w:pPr>
      <w:r w:rsidRPr="00AD4084">
        <w:t>1</w:t>
      </w:r>
      <w:r w:rsidR="00084F58">
        <w:t>4</w:t>
      </w:r>
      <w:r w:rsidR="00C1128A" w:rsidRPr="00AD4084">
        <w:t xml:space="preserve">. Atsižvelgiant į mokinio </w:t>
      </w:r>
      <w:r w:rsidRPr="00AD4084">
        <w:t xml:space="preserve">buvimo </w:t>
      </w:r>
      <w:r w:rsidR="00A70F88" w:rsidRPr="00AD4084">
        <w:t>mokykloje</w:t>
      </w:r>
      <w:r w:rsidR="00C1128A" w:rsidRPr="00AD4084">
        <w:t xml:space="preserve"> trukmę, mokinio tėvai (kiti teisėti</w:t>
      </w:r>
      <w:r w:rsidRPr="00AD4084">
        <w:t xml:space="preserve"> atstovai), gali pasirinkti kitokį maitinimų skaičių. Tuomet </w:t>
      </w:r>
      <w:r w:rsidR="00A70F88" w:rsidRPr="00AD4084">
        <w:t>mokyklos</w:t>
      </w:r>
      <w:r w:rsidRPr="00AD4084">
        <w:t xml:space="preserve"> vadovui pateikia raštišką prašymą, kuriame nurodo pasirenkamus maitinimus. Raštišką prašymą galima pateikti 2 kartus per metus: nuo rusėjo 1 d. iki rugsėjo 5 d. ir nuo sausio 1 d. iki sausio 5 d.</w:t>
      </w:r>
    </w:p>
    <w:p w14:paraId="25E9E7B3" w14:textId="3293B29A" w:rsidR="00412AB6" w:rsidRPr="00AD4084" w:rsidRDefault="00DE0817" w:rsidP="007E62E5">
      <w:pPr>
        <w:spacing w:before="100" w:beforeAutospacing="1" w:after="100" w:afterAutospacing="1"/>
        <w:ind w:firstLine="1134"/>
        <w:contextualSpacing/>
        <w:jc w:val="both"/>
      </w:pPr>
      <w:r w:rsidRPr="00AD4084">
        <w:t>1</w:t>
      </w:r>
      <w:r w:rsidR="00084F58">
        <w:t>5</w:t>
      </w:r>
      <w:r w:rsidR="00412AB6" w:rsidRPr="00AD4084">
        <w:t xml:space="preserve">. </w:t>
      </w:r>
      <w:r w:rsidR="00A70F88" w:rsidRPr="00AD4084">
        <w:t>Mokyklos</w:t>
      </w:r>
      <w:r w:rsidR="00412AB6" w:rsidRPr="00AD4084">
        <w:t xml:space="preserve"> vadovo paskirtas (-i) asmuo (asmenys) kiekvieną</w:t>
      </w:r>
      <w:r w:rsidR="00C1128A" w:rsidRPr="00AD4084">
        <w:t xml:space="preserve"> dieną grupės dienyne veda mokinių </w:t>
      </w:r>
      <w:r w:rsidR="00412AB6" w:rsidRPr="00AD4084">
        <w:t xml:space="preserve">lankomumo apskaitą ir užpildo nustatytos formos žiniaraščius, kuriuose nurodo bendrą atvykusių </w:t>
      </w:r>
      <w:r w:rsidR="00C1128A" w:rsidRPr="00AD4084">
        <w:t xml:space="preserve">mokinių </w:t>
      </w:r>
      <w:r w:rsidR="00412AB6" w:rsidRPr="00AD4084">
        <w:t>skaičių ir pasirinktą maitinimų skaičių.</w:t>
      </w:r>
    </w:p>
    <w:p w14:paraId="196A9266" w14:textId="56B07AC4" w:rsidR="00412AB6" w:rsidRPr="00AD4084" w:rsidRDefault="00DE0817" w:rsidP="007E62E5">
      <w:pPr>
        <w:spacing w:before="100" w:beforeAutospacing="1" w:after="100" w:afterAutospacing="1"/>
        <w:ind w:firstLine="1134"/>
        <w:contextualSpacing/>
        <w:jc w:val="both"/>
      </w:pPr>
      <w:r w:rsidRPr="00AD4084">
        <w:t>1</w:t>
      </w:r>
      <w:r w:rsidR="00084F58">
        <w:t>6</w:t>
      </w:r>
      <w:r w:rsidR="00412AB6" w:rsidRPr="00AD4084">
        <w:t>. Maitinimo organizavimas ikimokyklinio ugdymo</w:t>
      </w:r>
      <w:r w:rsidR="00D91B39" w:rsidRPr="00AD4084">
        <w:t xml:space="preserve"> mokyklos</w:t>
      </w:r>
      <w:r w:rsidR="00412AB6" w:rsidRPr="00AD4084">
        <w:t xml:space="preserve"> darbuotojams</w:t>
      </w:r>
      <w:r w:rsidR="008B2A4F" w:rsidRPr="00AD4084">
        <w:t xml:space="preserve"> ir visuomenės sveikatos specialistams</w:t>
      </w:r>
      <w:r w:rsidR="00235A09" w:rsidRPr="00AD4084">
        <w:t>, teikiantiems paslaugą</w:t>
      </w:r>
      <w:r w:rsidR="008B2A4F" w:rsidRPr="00AD4084">
        <w:t xml:space="preserve"> </w:t>
      </w:r>
      <w:r w:rsidR="00235A09" w:rsidRPr="00AD4084">
        <w:t xml:space="preserve">ikimokyklinio </w:t>
      </w:r>
      <w:r w:rsidR="008B2A4F" w:rsidRPr="00AD4084">
        <w:t>ugdymo</w:t>
      </w:r>
      <w:r w:rsidR="00D91B39" w:rsidRPr="00AD4084">
        <w:t xml:space="preserve"> mokykloje</w:t>
      </w:r>
      <w:r w:rsidR="008B2A4F" w:rsidRPr="00AD4084">
        <w:t xml:space="preserve"> (toliau bendrai </w:t>
      </w:r>
      <w:r w:rsidR="00A61FD8" w:rsidRPr="00AD4084">
        <w:t>–</w:t>
      </w:r>
      <w:r w:rsidR="008B2A4F" w:rsidRPr="00AD4084">
        <w:t xml:space="preserve"> darbuotojai)</w:t>
      </w:r>
      <w:r w:rsidR="00412AB6" w:rsidRPr="00AD4084">
        <w:t>:</w:t>
      </w:r>
      <w:r w:rsidR="00FE6A4B" w:rsidRPr="00AD4084">
        <w:t xml:space="preserve"> </w:t>
      </w:r>
    </w:p>
    <w:p w14:paraId="287F1AC3" w14:textId="1F0130B9" w:rsidR="00412AB6" w:rsidRPr="00AD4084" w:rsidRDefault="00DE0817" w:rsidP="007E62E5">
      <w:pPr>
        <w:spacing w:before="100" w:beforeAutospacing="1" w:after="100" w:afterAutospacing="1"/>
        <w:ind w:firstLine="1134"/>
        <w:contextualSpacing/>
        <w:jc w:val="both"/>
      </w:pPr>
      <w:r w:rsidRPr="00AD4084">
        <w:t>1</w:t>
      </w:r>
      <w:r w:rsidR="00084F58">
        <w:t>6</w:t>
      </w:r>
      <w:r w:rsidR="00412AB6" w:rsidRPr="00AD4084">
        <w:t xml:space="preserve">.1. darbuotojai turi teisę pasirinkti maitinimosi skaičių </w:t>
      </w:r>
      <w:r w:rsidR="00D91B39" w:rsidRPr="00AD4084">
        <w:t>mokykloje</w:t>
      </w:r>
      <w:r w:rsidR="00AD4084" w:rsidRPr="00AD4084">
        <w:t>.</w:t>
      </w:r>
      <w:r w:rsidR="00412AB6" w:rsidRPr="00AD4084">
        <w:t xml:space="preserve"> Maitinimosi skaičius pasirenkamas mėnesiui į priekį. Valgančiųjų darbuotojų apskaitą veda </w:t>
      </w:r>
      <w:r w:rsidR="00FE6A4B" w:rsidRPr="00AD4084">
        <w:t xml:space="preserve">ikimokyklinio ugdymo </w:t>
      </w:r>
      <w:r w:rsidR="00D91B39" w:rsidRPr="00AD4084">
        <w:t xml:space="preserve">mokyklos </w:t>
      </w:r>
      <w:r w:rsidR="00412AB6" w:rsidRPr="00AD4084">
        <w:t xml:space="preserve">vadovo paskirtas asmuo. Darbuotojų valgymų skaičius rašomas pagal tos dienos valgančiųjų skaičių; </w:t>
      </w:r>
    </w:p>
    <w:p w14:paraId="2F327E29" w14:textId="0181F425" w:rsidR="00412AB6" w:rsidRPr="00AD4084" w:rsidRDefault="00DE0817" w:rsidP="007E62E5">
      <w:pPr>
        <w:spacing w:before="100" w:beforeAutospacing="1" w:after="100" w:afterAutospacing="1"/>
        <w:ind w:firstLine="1134"/>
        <w:contextualSpacing/>
        <w:jc w:val="both"/>
        <w:rPr>
          <w:b/>
        </w:rPr>
      </w:pPr>
      <w:r w:rsidRPr="00AD4084">
        <w:t>1</w:t>
      </w:r>
      <w:r w:rsidR="00084F58">
        <w:t>6</w:t>
      </w:r>
      <w:r w:rsidR="00412AB6" w:rsidRPr="00AD4084">
        <w:t xml:space="preserve">.2. </w:t>
      </w:r>
      <w:r w:rsidR="00557A43" w:rsidRPr="00AD4084">
        <w:t xml:space="preserve">patiekalas, </w:t>
      </w:r>
      <w:r w:rsidR="00412AB6" w:rsidRPr="00AD4084">
        <w:t xml:space="preserve">porcijos dydis ir mokestis už maitinimąsi toks pat kaip ir </w:t>
      </w:r>
      <w:r w:rsidR="00E86A43" w:rsidRPr="00AD4084">
        <w:t>mokinių</w:t>
      </w:r>
      <w:r w:rsidR="00AD4084" w:rsidRPr="00AD4084">
        <w:t>.</w:t>
      </w:r>
    </w:p>
    <w:p w14:paraId="34D23EE0" w14:textId="548CC7E2" w:rsidR="00A469F4" w:rsidRPr="00AD4084" w:rsidRDefault="00DE0817" w:rsidP="007E62E5">
      <w:pPr>
        <w:spacing w:before="100" w:beforeAutospacing="1" w:after="100" w:afterAutospacing="1"/>
        <w:ind w:firstLine="1134"/>
        <w:contextualSpacing/>
        <w:jc w:val="both"/>
      </w:pPr>
      <w:r w:rsidRPr="00AD4084">
        <w:t>1</w:t>
      </w:r>
      <w:r w:rsidR="00084F58">
        <w:t>7</w:t>
      </w:r>
      <w:r w:rsidR="00412AB6" w:rsidRPr="00AD4084">
        <w:t xml:space="preserve">. Kiekvieną dieną iki 8.45 val. ikimokyklinio ugdymo </w:t>
      </w:r>
      <w:r w:rsidR="00D91B39" w:rsidRPr="00AD4084">
        <w:t>mokykloje</w:t>
      </w:r>
      <w:r w:rsidR="00412AB6" w:rsidRPr="00AD4084">
        <w:t xml:space="preserve"> dirbantis visuomenės sveikatos priežiūros specialistas surenka duomenis apie </w:t>
      </w:r>
      <w:r w:rsidR="00FF6E5F" w:rsidRPr="00AD4084">
        <w:t>mokinių</w:t>
      </w:r>
      <w:r w:rsidR="00412AB6" w:rsidRPr="00AD4084">
        <w:t xml:space="preserve"> ir valgymų skaičių. Ikimokyklinio ugdymo </w:t>
      </w:r>
      <w:r w:rsidR="00D91B39" w:rsidRPr="00AD4084">
        <w:t>mokykloje</w:t>
      </w:r>
      <w:r w:rsidR="00412AB6" w:rsidRPr="00AD4084">
        <w:t xml:space="preserve">, kurioje visuomenės sveikatos priežiūros specialistas nedirba kiekvieną dieną, ir bendrojo ugdymo mokykloje informaciją surenka </w:t>
      </w:r>
      <w:r w:rsidR="00D91B39" w:rsidRPr="00AD4084">
        <w:t xml:space="preserve">mokyklos </w:t>
      </w:r>
      <w:r w:rsidR="00412AB6" w:rsidRPr="00AD4084">
        <w:t>vadovo paskirtas asmuo.</w:t>
      </w:r>
    </w:p>
    <w:p w14:paraId="1A573302" w14:textId="38F9B8DB" w:rsidR="00412AB6" w:rsidRPr="00AD4084" w:rsidRDefault="00DE0817" w:rsidP="007E62E5">
      <w:pPr>
        <w:spacing w:before="100" w:beforeAutospacing="1" w:after="100" w:afterAutospacing="1"/>
        <w:ind w:firstLine="1134"/>
        <w:contextualSpacing/>
        <w:jc w:val="both"/>
      </w:pPr>
      <w:r w:rsidRPr="00AD4084">
        <w:t>1</w:t>
      </w:r>
      <w:r w:rsidR="00084F58">
        <w:t>8</w:t>
      </w:r>
      <w:r w:rsidR="00412AB6" w:rsidRPr="00AD4084">
        <w:t>. Maisto produktų pirkimas organizuojamas L</w:t>
      </w:r>
      <w:r w:rsidR="00E86A43" w:rsidRPr="00AD4084">
        <w:t xml:space="preserve">ietuvos </w:t>
      </w:r>
      <w:r w:rsidR="00412AB6" w:rsidRPr="00AD4084">
        <w:t>R</w:t>
      </w:r>
      <w:r w:rsidR="00E86A43" w:rsidRPr="00AD4084">
        <w:t>espublikos</w:t>
      </w:r>
      <w:r w:rsidR="00412AB6" w:rsidRPr="00AD4084">
        <w:t xml:space="preserve"> viešųjų pirkimų įstatymo ir kitų teisės aktų nustatyta tvarka. Viešųjų pirkimų procedūras atlieka </w:t>
      </w:r>
      <w:r w:rsidR="00D91B39" w:rsidRPr="00AD4084">
        <w:t>mokykla</w:t>
      </w:r>
      <w:r w:rsidR="00412AB6" w:rsidRPr="00AD4084">
        <w:t>.</w:t>
      </w:r>
    </w:p>
    <w:p w14:paraId="45F7AA76" w14:textId="458D5075" w:rsidR="00A469F4" w:rsidRPr="00AD4084" w:rsidRDefault="00084F58" w:rsidP="007E62E5">
      <w:pPr>
        <w:spacing w:before="100" w:beforeAutospacing="1" w:after="100" w:afterAutospacing="1"/>
        <w:ind w:firstLine="1134"/>
        <w:contextualSpacing/>
        <w:jc w:val="both"/>
      </w:pPr>
      <w:r>
        <w:t>19</w:t>
      </w:r>
      <w:r w:rsidR="00A469F4" w:rsidRPr="00AD4084">
        <w:t xml:space="preserve">. Sudarant sutartis dėl maisto produktų tiekimo mokykloms, poilsio stovykloms ar vaikų socialinės globos namams (toliau – maisto produktų tiekimo sutartis), maisto produktų tiekimo sutartyje turi būti numatyta atsakomybė už maisto produktų, neatitinkančių Tvarkos aprašo reikalavimų, tiekimą, taip pat maisto produktų tiekimo sąlygos karantino, ekstremalios situacijos, ekstremalaus įvykio ar </w:t>
      </w:r>
      <w:r w:rsidR="00C1128A" w:rsidRPr="00AD4084">
        <w:t>įvykio laikotarpiu ir kai mokiniui</w:t>
      </w:r>
      <w:r w:rsidR="00A469F4" w:rsidRPr="00AD4084">
        <w:t xml:space="preserve"> skirtas mokymas namuose, vadovaujantis Įsakymu Nr. V-1405. Maisto produktų tiekimo sutartys nesudaromos su į „Nepatikimų maisto tvarkymo subjektų sąrašą“, skelbiamą Valstybinės maisto ir veterinarijos tarnybos internetinėje svetainėje, įtrauktais maisto produktų tiekėjais. Rekomenduojama sudaryti maisto produktų sąrašą, kuriame būtų nurodyti konkretūs tiekiamų maisto produktų pavadinimai, maisto produktų sudėtis, grynasis kiekis, apdorojimo būdas (pvz., atšaldytas), ir jį pridėti prie maisto produktų tiekimo sutarties. Sudarant maisto produktų tiekimo sutartis rekomenduojama pirmenybę teikti tiekiamoms žaliavoms ir maisto produktams:</w:t>
      </w:r>
    </w:p>
    <w:p w14:paraId="14AFBE68" w14:textId="5D606B6A" w:rsidR="00A469F4" w:rsidRPr="00AD4084" w:rsidRDefault="00084F58" w:rsidP="007E62E5">
      <w:pPr>
        <w:spacing w:before="100" w:beforeAutospacing="1" w:after="100" w:afterAutospacing="1"/>
        <w:ind w:firstLine="1134"/>
        <w:contextualSpacing/>
        <w:jc w:val="both"/>
      </w:pPr>
      <w:r>
        <w:lastRenderedPageBreak/>
        <w:t>19</w:t>
      </w:r>
      <w:r w:rsidR="00A469F4" w:rsidRPr="00AD4084">
        <w:t>.1. atitinkantiems 2018 m. gegužės 30 d. Europos Parlamento ir Tarybos reglamento (ES) 2018/848 dėl ekologinės gamybos ir ekologiškų produktų ženklinimo, kuriuo panaikinamas Tarybos reglamentas (EB) Nr. 834/2007, kriterijus;</w:t>
      </w:r>
    </w:p>
    <w:p w14:paraId="74A17D10" w14:textId="5B304AFB" w:rsidR="00A469F4" w:rsidRPr="00AD4084" w:rsidRDefault="00084F58" w:rsidP="007E62E5">
      <w:pPr>
        <w:spacing w:before="100" w:beforeAutospacing="1" w:after="100" w:afterAutospacing="1"/>
        <w:ind w:firstLine="1134"/>
        <w:contextualSpacing/>
        <w:jc w:val="both"/>
      </w:pPr>
      <w:r>
        <w:t>19</w:t>
      </w:r>
      <w:r w:rsidR="00A469F4" w:rsidRPr="00AD4084">
        <w:t>.2. atitinkantiems maisto produktų ženklinimo simboliu „Rakto skylutė“ kriterijus;</w:t>
      </w:r>
    </w:p>
    <w:p w14:paraId="65329EE9" w14:textId="109684A3" w:rsidR="00A469F4" w:rsidRPr="00AD4084" w:rsidRDefault="00084F58" w:rsidP="007E62E5">
      <w:pPr>
        <w:spacing w:before="100" w:beforeAutospacing="1" w:after="100" w:afterAutospacing="1"/>
        <w:ind w:firstLine="1134"/>
        <w:contextualSpacing/>
        <w:jc w:val="both"/>
      </w:pPr>
      <w:r>
        <w:t>19</w:t>
      </w:r>
      <w:r w:rsidR="00A469F4" w:rsidRPr="00AD4084">
        <w:t>.3. tiekiamiems trumposiomis maisto tiekimo grandinėmis iš ūkių (ne daugiau kaip vienas tarpininkas tarp ūkio ir maitinimo organizatoriaus);</w:t>
      </w:r>
    </w:p>
    <w:p w14:paraId="11FFD026" w14:textId="58C19032" w:rsidR="00A469F4" w:rsidRPr="00AD4084" w:rsidRDefault="00084F58" w:rsidP="007E62E5">
      <w:pPr>
        <w:spacing w:before="100" w:beforeAutospacing="1" w:after="100" w:afterAutospacing="1"/>
        <w:ind w:firstLine="1134"/>
        <w:contextualSpacing/>
        <w:jc w:val="both"/>
      </w:pPr>
      <w:r>
        <w:t>19</w:t>
      </w:r>
      <w:r w:rsidR="00A469F4" w:rsidRPr="00AD4084">
        <w:t>.4. atitinkantiems Lietuvos Respublikos žemės ūkio ministro 2007 m. lapkričio 29 d. įsakyme Nr. 3D-524 „Dėl Nacionalinės žemės ūkio ir maisto produktų kokybės sistemos“ nustatytus reikalavimus.</w:t>
      </w:r>
    </w:p>
    <w:p w14:paraId="1E4C815C" w14:textId="7DBCA0AE" w:rsidR="00412AB6" w:rsidRPr="00AD4084" w:rsidRDefault="00A469F4" w:rsidP="007E62E5">
      <w:pPr>
        <w:spacing w:before="100" w:beforeAutospacing="1" w:after="100" w:afterAutospacing="1"/>
        <w:ind w:firstLine="1134"/>
        <w:contextualSpacing/>
        <w:jc w:val="both"/>
      </w:pPr>
      <w:r w:rsidRPr="00AD4084">
        <w:t>2</w:t>
      </w:r>
      <w:r w:rsidR="00084F58">
        <w:t>0</w:t>
      </w:r>
      <w:r w:rsidR="00412AB6" w:rsidRPr="00AD4084">
        <w:t xml:space="preserve">. Maisto produktų apskaita atliekama </w:t>
      </w:r>
      <w:r w:rsidR="00A70F88" w:rsidRPr="00AD4084">
        <w:t>mokyklos</w:t>
      </w:r>
      <w:r w:rsidR="00412AB6" w:rsidRPr="00AD4084">
        <w:t xml:space="preserve"> vadovo nustatyta tvarka.</w:t>
      </w:r>
    </w:p>
    <w:p w14:paraId="780B71A6" w14:textId="77777777" w:rsidR="00412AB6" w:rsidRPr="00AD4084" w:rsidRDefault="00412AB6" w:rsidP="00412AB6">
      <w:pPr>
        <w:jc w:val="center"/>
        <w:rPr>
          <w:rFonts w:eastAsia="Calibri"/>
          <w:b/>
        </w:rPr>
      </w:pPr>
    </w:p>
    <w:p w14:paraId="1A20CABC" w14:textId="4D974996" w:rsidR="00E60F52" w:rsidRPr="00AD4084" w:rsidRDefault="0016046D" w:rsidP="00412AB6">
      <w:pPr>
        <w:jc w:val="center"/>
        <w:rPr>
          <w:b/>
        </w:rPr>
      </w:pPr>
      <w:r w:rsidRPr="00AD4084">
        <w:rPr>
          <w:b/>
        </w:rPr>
        <w:t>III</w:t>
      </w:r>
      <w:r w:rsidR="00412AB6" w:rsidRPr="00AD4084">
        <w:rPr>
          <w:b/>
        </w:rPr>
        <w:t xml:space="preserve"> </w:t>
      </w:r>
      <w:r w:rsidR="00E60F52" w:rsidRPr="00AD4084">
        <w:rPr>
          <w:b/>
        </w:rPr>
        <w:t>SKYRIUS</w:t>
      </w:r>
    </w:p>
    <w:p w14:paraId="6A13D53A" w14:textId="770E5D1E" w:rsidR="00412AB6" w:rsidRPr="00AD4084" w:rsidRDefault="00412AB6" w:rsidP="00412AB6">
      <w:pPr>
        <w:jc w:val="center"/>
        <w:rPr>
          <w:b/>
        </w:rPr>
      </w:pPr>
      <w:r w:rsidRPr="00AD4084">
        <w:rPr>
          <w:b/>
        </w:rPr>
        <w:t>VALGIARAŠČIO SUDARYMO TVARKA</w:t>
      </w:r>
    </w:p>
    <w:p w14:paraId="15E80FE1" w14:textId="77777777" w:rsidR="00412AB6" w:rsidRPr="00AD4084" w:rsidRDefault="00412AB6" w:rsidP="00412AB6">
      <w:pPr>
        <w:jc w:val="center"/>
        <w:rPr>
          <w:b/>
        </w:rPr>
      </w:pPr>
    </w:p>
    <w:p w14:paraId="02B5DD3E" w14:textId="1D9FBA9C" w:rsidR="00412AB6" w:rsidRPr="00AD4084" w:rsidRDefault="00A469F4" w:rsidP="007E62E5">
      <w:pPr>
        <w:spacing w:before="100" w:beforeAutospacing="1" w:after="100" w:afterAutospacing="1"/>
        <w:ind w:firstLine="1134"/>
        <w:contextualSpacing/>
        <w:jc w:val="both"/>
      </w:pPr>
      <w:r w:rsidRPr="00AD4084">
        <w:t>2</w:t>
      </w:r>
      <w:r w:rsidR="00084F58">
        <w:t>1</w:t>
      </w:r>
      <w:r w:rsidR="00412AB6" w:rsidRPr="00AD4084">
        <w:t xml:space="preserve">. </w:t>
      </w:r>
      <w:r w:rsidR="00A70F88" w:rsidRPr="00AD4084">
        <w:t>Mokykloje</w:t>
      </w:r>
      <w:r w:rsidR="00412AB6" w:rsidRPr="00AD4084">
        <w:t xml:space="preserve"> turi būti</w:t>
      </w:r>
      <w:r w:rsidR="00AD4084" w:rsidRPr="00AD4084">
        <w:t xml:space="preserve"> patvirtintas</w:t>
      </w:r>
      <w:r w:rsidR="00412AB6" w:rsidRPr="00AD4084">
        <w:t xml:space="preserve"> perspektyvinis</w:t>
      </w:r>
      <w:r w:rsidR="00AD4084" w:rsidRPr="00AD4084">
        <w:t xml:space="preserve"> valgiaraštis</w:t>
      </w:r>
      <w:r w:rsidR="00412AB6" w:rsidRPr="00AD4084">
        <w:t xml:space="preserve"> ir </w:t>
      </w:r>
      <w:r w:rsidR="00AD4084" w:rsidRPr="00AD4084">
        <w:t xml:space="preserve">sudaromas </w:t>
      </w:r>
      <w:r w:rsidR="00412AB6" w:rsidRPr="00AD4084">
        <w:t>dienos valgiaraštis–reikalavimas.</w:t>
      </w:r>
    </w:p>
    <w:p w14:paraId="15F55756" w14:textId="3F30E3DF" w:rsidR="00412AB6" w:rsidRPr="00AD4084" w:rsidRDefault="00A469F4" w:rsidP="007E62E5">
      <w:pPr>
        <w:spacing w:before="100" w:beforeAutospacing="1" w:after="100" w:afterAutospacing="1"/>
        <w:ind w:firstLine="1134"/>
        <w:contextualSpacing/>
        <w:jc w:val="both"/>
      </w:pPr>
      <w:r w:rsidRPr="00AD4084">
        <w:t>2</w:t>
      </w:r>
      <w:r w:rsidR="00084F58">
        <w:t>2</w:t>
      </w:r>
      <w:r w:rsidR="00412AB6" w:rsidRPr="00AD4084">
        <w:t xml:space="preserve">. Sudaromas 20 </w:t>
      </w:r>
      <w:r w:rsidR="00235A09" w:rsidRPr="00AD4084">
        <w:t xml:space="preserve">dienų perspektyvinis valgiaraštis </w:t>
      </w:r>
      <w:r w:rsidR="00412AB6" w:rsidRPr="00AD4084">
        <w:t>1–3 metų ir 4–7 metų amžiaus vaikams. Jei</w:t>
      </w:r>
      <w:r w:rsidR="00A22CE6" w:rsidRPr="00AD4084">
        <w:t xml:space="preserve"> mokyklos ikimokyklinio ugdymo grupėje</w:t>
      </w:r>
      <w:r w:rsidR="00412AB6" w:rsidRPr="00AD4084">
        <w:t xml:space="preserve"> sudaromos mišrios grupės, valgiaraščiai </w:t>
      </w:r>
      <w:r w:rsidR="00235A09" w:rsidRPr="00AD4084">
        <w:t xml:space="preserve">gali būti </w:t>
      </w:r>
      <w:r w:rsidR="00412AB6" w:rsidRPr="00AD4084">
        <w:t>sudaromi vadovaujantis 4</w:t>
      </w:r>
      <w:r w:rsidR="00235A09" w:rsidRPr="00AD4084">
        <w:t>–</w:t>
      </w:r>
      <w:r w:rsidR="00412AB6" w:rsidRPr="00AD4084">
        <w:t xml:space="preserve">7 m. vaikams rekomenduojamomis paros maistinių medžiagų normomis. Klaipėdos rajono savivaldybės visuomenės sveikatos biuro </w:t>
      </w:r>
      <w:r w:rsidR="00505024" w:rsidRPr="00AD4084">
        <w:t xml:space="preserve">mitybos </w:t>
      </w:r>
      <w:r w:rsidR="00412AB6" w:rsidRPr="00AD4084">
        <w:t>specialistė sudaro perspektyvi</w:t>
      </w:r>
      <w:r w:rsidR="00505024" w:rsidRPr="00AD4084">
        <w:t xml:space="preserve">nį valgiaraštį </w:t>
      </w:r>
      <w:r w:rsidR="00A70F88" w:rsidRPr="00AD4084">
        <w:t>mokyklai</w:t>
      </w:r>
      <w:r w:rsidR="00505024" w:rsidRPr="00AD4084">
        <w:t xml:space="preserve"> ir</w:t>
      </w:r>
      <w:r w:rsidR="00412AB6" w:rsidRPr="00AD4084">
        <w:t xml:space="preserve"> raštiškai suderina su </w:t>
      </w:r>
      <w:r w:rsidR="00A70F88" w:rsidRPr="00AD4084">
        <w:t>mokyklos</w:t>
      </w:r>
      <w:r w:rsidR="0016046D" w:rsidRPr="00AD4084">
        <w:t xml:space="preserve"> vadovu.</w:t>
      </w:r>
    </w:p>
    <w:p w14:paraId="0024407C" w14:textId="3AAE9830" w:rsidR="00412AB6" w:rsidRPr="00AD4084" w:rsidRDefault="00A469F4" w:rsidP="007E62E5">
      <w:pPr>
        <w:spacing w:before="100" w:beforeAutospacing="1" w:after="100" w:afterAutospacing="1"/>
        <w:ind w:firstLine="1134"/>
        <w:contextualSpacing/>
        <w:jc w:val="both"/>
      </w:pPr>
      <w:r w:rsidRPr="00AD4084">
        <w:t>2</w:t>
      </w:r>
      <w:r w:rsidR="00084F58">
        <w:t>3</w:t>
      </w:r>
      <w:r w:rsidR="00412AB6" w:rsidRPr="00AD4084">
        <w:t>. Perspektyvinis valgiaraštis keičiamas tuo atveju, kai pasikeičia teisės aktai, kuriais remiantis buvo sudarytas.</w:t>
      </w:r>
    </w:p>
    <w:p w14:paraId="1EBA522F" w14:textId="4AED3C5F" w:rsidR="00DA087B" w:rsidRPr="00AD4084" w:rsidRDefault="00A469F4" w:rsidP="007E62E5">
      <w:pPr>
        <w:spacing w:before="100" w:beforeAutospacing="1" w:after="100" w:afterAutospacing="1"/>
        <w:ind w:firstLine="1134"/>
        <w:contextualSpacing/>
        <w:jc w:val="both"/>
      </w:pPr>
      <w:r w:rsidRPr="00AD4084">
        <w:t>2</w:t>
      </w:r>
      <w:r w:rsidR="00084F58">
        <w:t>4</w:t>
      </w:r>
      <w:r w:rsidR="00412AB6" w:rsidRPr="00AD4084">
        <w:t xml:space="preserve">. </w:t>
      </w:r>
      <w:r w:rsidR="00C1128A" w:rsidRPr="00AD4084">
        <w:t>Mokiniams</w:t>
      </w:r>
      <w:r w:rsidR="00412AB6" w:rsidRPr="00AD4084">
        <w:t xml:space="preserve">, turintiems sveikatos sutrikimų (alergija tam tikriems maisto produktams, virškinimo sistemos ligos ar </w:t>
      </w:r>
      <w:proofErr w:type="spellStart"/>
      <w:r w:rsidR="00412AB6" w:rsidRPr="00AD4084">
        <w:t>remisinės</w:t>
      </w:r>
      <w:proofErr w:type="spellEnd"/>
      <w:r w:rsidR="00412AB6" w:rsidRPr="00AD4084">
        <w:t xml:space="preserve"> jų būklės ir kt.)</w:t>
      </w:r>
      <w:r w:rsidR="00505024" w:rsidRPr="00AD4084">
        <w:t xml:space="preserve"> </w:t>
      </w:r>
      <w:r w:rsidR="00D8236C" w:rsidRPr="00AD4084">
        <w:t>ir esant</w:t>
      </w:r>
      <w:r w:rsidR="00505024" w:rsidRPr="00AD4084">
        <w:t xml:space="preserve"> raštiškai</w:t>
      </w:r>
      <w:r w:rsidR="00D8236C" w:rsidRPr="00AD4084">
        <w:t xml:space="preserve"> gydytojo</w:t>
      </w:r>
      <w:r w:rsidR="00505024" w:rsidRPr="00AD4084">
        <w:t xml:space="preserve"> rek</w:t>
      </w:r>
      <w:r w:rsidR="00D8236C" w:rsidRPr="00AD4084">
        <w:t>omendacijai</w:t>
      </w:r>
      <w:r w:rsidR="00412AB6" w:rsidRPr="00AD4084">
        <w:t xml:space="preserve">, turi būti organizuojamas pritaikytas maitinimas, parenkant toleruojamus maisto produktus, jų gamybos būdą ir valgymo režimą, pagal atskirą valgiaraštį. </w:t>
      </w:r>
    </w:p>
    <w:p w14:paraId="3ADE631A" w14:textId="37ED7B0C" w:rsidR="00412AB6" w:rsidRPr="00AD4084" w:rsidRDefault="00AD4084" w:rsidP="007E62E5">
      <w:pPr>
        <w:spacing w:before="100" w:beforeAutospacing="1" w:after="100" w:afterAutospacing="1"/>
        <w:ind w:firstLine="1134"/>
        <w:contextualSpacing/>
        <w:jc w:val="both"/>
      </w:pPr>
      <w:r w:rsidRPr="00AD4084">
        <w:t>2</w:t>
      </w:r>
      <w:r w:rsidR="00084F58">
        <w:t>5</w:t>
      </w:r>
      <w:r w:rsidRPr="00AD4084">
        <w:t xml:space="preserve">. </w:t>
      </w:r>
      <w:r w:rsidR="00412AB6" w:rsidRPr="00AD4084">
        <w:t xml:space="preserve">Valgiaraštį sudaro Klaipėdos rajono savivaldybės visuomenės sveikatos biuro </w:t>
      </w:r>
      <w:r w:rsidR="00877318" w:rsidRPr="00AD4084">
        <w:t>mitybos specialistas</w:t>
      </w:r>
      <w:r w:rsidR="00D8236C" w:rsidRPr="00AD4084">
        <w:t xml:space="preserve"> pagal </w:t>
      </w:r>
      <w:r w:rsidR="00D91B39" w:rsidRPr="00AD4084">
        <w:t xml:space="preserve">mokyklų </w:t>
      </w:r>
      <w:r w:rsidR="007056CF" w:rsidRPr="00AD4084">
        <w:t>pateiktus prašymus. Su prašymu turi būti pateiktos</w:t>
      </w:r>
      <w:r w:rsidR="00D8236C" w:rsidRPr="00AD4084">
        <w:t xml:space="preserve"> raštiškos gydytojo rekomendacijos (Forma Nr. E027-1)</w:t>
      </w:r>
      <w:r w:rsidR="00C1128A" w:rsidRPr="00AD4084">
        <w:t xml:space="preserve"> dėl mokinio</w:t>
      </w:r>
      <w:r w:rsidR="007056CF" w:rsidRPr="00AD4084">
        <w:t xml:space="preserve"> m</w:t>
      </w:r>
      <w:r w:rsidR="006E7EA6" w:rsidRPr="00AD4084">
        <w:t>itybos</w:t>
      </w:r>
      <w:r w:rsidR="007056CF" w:rsidRPr="00AD4084">
        <w:t xml:space="preserve"> ir</w:t>
      </w:r>
      <w:r w:rsidR="00D8236C" w:rsidRPr="00AD4084">
        <w:t xml:space="preserve"> </w:t>
      </w:r>
      <w:r w:rsidR="00DA087B" w:rsidRPr="00AD4084">
        <w:t>tė</w:t>
      </w:r>
      <w:r w:rsidR="00877318" w:rsidRPr="00AD4084">
        <w:t>vų (globėjų, rūpintojų) sutikima</w:t>
      </w:r>
      <w:r w:rsidR="007056CF" w:rsidRPr="00AD4084">
        <w:t>s, leidžiantis mitybos specialistui</w:t>
      </w:r>
      <w:r w:rsidR="00DA087B" w:rsidRPr="00AD4084">
        <w:t xml:space="preserve"> nau</w:t>
      </w:r>
      <w:r w:rsidR="00877318" w:rsidRPr="00AD4084">
        <w:t xml:space="preserve">dotis </w:t>
      </w:r>
      <w:r w:rsidR="00C1128A" w:rsidRPr="00AD4084">
        <w:t>mokinio</w:t>
      </w:r>
      <w:r w:rsidR="00877318" w:rsidRPr="00AD4084">
        <w:t xml:space="preserve"> sveikatos pažymėjim</w:t>
      </w:r>
      <w:r w:rsidR="007056CF" w:rsidRPr="00AD4084">
        <w:t>o</w:t>
      </w:r>
      <w:r w:rsidR="00DA087B" w:rsidRPr="00AD4084">
        <w:t xml:space="preserve"> (Forma Nr. E027-1)</w:t>
      </w:r>
      <w:r w:rsidR="00877318" w:rsidRPr="00AD4084">
        <w:t xml:space="preserve"> kopij</w:t>
      </w:r>
      <w:r w:rsidR="007056CF" w:rsidRPr="00AD4084">
        <w:t>a</w:t>
      </w:r>
      <w:r w:rsidR="00DA087B" w:rsidRPr="00AD4084">
        <w:t xml:space="preserve">. Sudarytas ir suderintas </w:t>
      </w:r>
      <w:r w:rsidR="00412AB6" w:rsidRPr="00AD4084">
        <w:t xml:space="preserve">valgiaraštis </w:t>
      </w:r>
      <w:r w:rsidR="00D91B39" w:rsidRPr="00AD4084">
        <w:t>mokyklai</w:t>
      </w:r>
      <w:r w:rsidR="00D91B39" w:rsidRPr="00AD4084">
        <w:rPr>
          <w:b/>
        </w:rPr>
        <w:t xml:space="preserve"> </w:t>
      </w:r>
      <w:r w:rsidR="00412AB6" w:rsidRPr="00AD4084">
        <w:t xml:space="preserve">pateikiamas ne vėliau kaip per </w:t>
      </w:r>
      <w:r w:rsidR="00DA087B" w:rsidRPr="00AD4084">
        <w:t>20</w:t>
      </w:r>
      <w:r w:rsidR="00412AB6" w:rsidRPr="00AD4084">
        <w:t xml:space="preserve"> darbo dienų nuo</w:t>
      </w:r>
      <w:r w:rsidR="00DA087B" w:rsidRPr="00AD4084">
        <w:t xml:space="preserve"> </w:t>
      </w:r>
      <w:r w:rsidR="00D91B39" w:rsidRPr="00AD4084">
        <w:t>mokyklos</w:t>
      </w:r>
      <w:r w:rsidR="00DA087B" w:rsidRPr="00AD4084">
        <w:t xml:space="preserve"> prašymo</w:t>
      </w:r>
      <w:r w:rsidR="00412AB6" w:rsidRPr="00AD4084">
        <w:t xml:space="preserve"> pateikimo datos. Informaciją apie vaikus, kuriems reikalingas pritaikytas maitinimas</w:t>
      </w:r>
      <w:r w:rsidR="003474FE" w:rsidRPr="00AD4084">
        <w:t xml:space="preserve"> ir pasikeitimus mokinio sveikatos pažymėjime (Forma Nr. E027-1)</w:t>
      </w:r>
      <w:r w:rsidR="00412AB6" w:rsidRPr="00AD4084">
        <w:t xml:space="preserve">, </w:t>
      </w:r>
      <w:r w:rsidR="00DA087B" w:rsidRPr="00AD4084">
        <w:t>mitybos s</w:t>
      </w:r>
      <w:r w:rsidR="00877318" w:rsidRPr="00AD4084">
        <w:t>pecialistui</w:t>
      </w:r>
      <w:r w:rsidR="00DA087B" w:rsidRPr="00AD4084">
        <w:rPr>
          <w:b/>
        </w:rPr>
        <w:t xml:space="preserve"> </w:t>
      </w:r>
      <w:r w:rsidR="00412AB6" w:rsidRPr="00AD4084">
        <w:t xml:space="preserve">pateikia </w:t>
      </w:r>
      <w:r w:rsidR="00A70F88" w:rsidRPr="00AD4084">
        <w:t>mokyklą</w:t>
      </w:r>
      <w:r w:rsidR="00412AB6" w:rsidRPr="00AD4084">
        <w:t xml:space="preserve"> aptarnaujantis visuomenės sveikatos priežiūros specialistas.</w:t>
      </w:r>
    </w:p>
    <w:p w14:paraId="008CB6F4" w14:textId="441585B0" w:rsidR="00412AB6" w:rsidRPr="00AD4084" w:rsidRDefault="00A469F4" w:rsidP="007E62E5">
      <w:pPr>
        <w:spacing w:before="100" w:beforeAutospacing="1" w:after="100" w:afterAutospacing="1"/>
        <w:ind w:firstLine="1134"/>
        <w:contextualSpacing/>
        <w:jc w:val="both"/>
      </w:pPr>
      <w:r w:rsidRPr="00AD4084">
        <w:t>2</w:t>
      </w:r>
      <w:r w:rsidR="00084F58">
        <w:t>6</w:t>
      </w:r>
      <w:r w:rsidR="003474FE" w:rsidRPr="00AD4084">
        <w:t>. Dienos valgiaraštį-</w:t>
      </w:r>
      <w:r w:rsidR="00412AB6" w:rsidRPr="00AD4084">
        <w:t>reikalavimą pagal perspektyvinį</w:t>
      </w:r>
      <w:r w:rsidR="003474FE" w:rsidRPr="00AD4084">
        <w:t xml:space="preserve"> valgiaraštį ir tos dienos mokinių</w:t>
      </w:r>
      <w:r w:rsidR="00412AB6" w:rsidRPr="00AD4084">
        <w:t xml:space="preserve"> skaičių sudaro</w:t>
      </w:r>
      <w:r w:rsidR="00C16012" w:rsidRPr="00AD4084">
        <w:t xml:space="preserve"> </w:t>
      </w:r>
      <w:r w:rsidR="00213513" w:rsidRPr="00AD4084">
        <w:t xml:space="preserve">ikimokyklinio ugdymo </w:t>
      </w:r>
      <w:r w:rsidR="00C16012" w:rsidRPr="00AD4084">
        <w:t xml:space="preserve">mokykloje dirbantis visuomenės priežiūros specialistas. Visuomenės sveikatos priežiūros specialistas, aptarnaujantis kelias </w:t>
      </w:r>
      <w:r w:rsidR="00C16012" w:rsidRPr="00AD4084">
        <w:rPr>
          <w:bCs/>
        </w:rPr>
        <w:t>mokyklas,</w:t>
      </w:r>
      <w:r w:rsidR="00C16012" w:rsidRPr="00AD4084">
        <w:t xml:space="preserve"> dienos valgiaraštį–reikalavimą pateikia </w:t>
      </w:r>
      <w:r w:rsidR="00C16012" w:rsidRPr="00AD4084">
        <w:rPr>
          <w:bCs/>
        </w:rPr>
        <w:t>mokyklos</w:t>
      </w:r>
      <w:r w:rsidR="00C16012" w:rsidRPr="00AD4084">
        <w:rPr>
          <w:b/>
        </w:rPr>
        <w:t xml:space="preserve"> </w:t>
      </w:r>
      <w:r w:rsidR="00C16012" w:rsidRPr="00AD4084">
        <w:t xml:space="preserve">vadovo paskirtam asmeniui </w:t>
      </w:r>
      <w:r w:rsidR="00C16012" w:rsidRPr="00AD4084">
        <w:rPr>
          <w:bCs/>
        </w:rPr>
        <w:t>per Kontoros programą</w:t>
      </w:r>
      <w:r w:rsidR="00C16012" w:rsidRPr="00AD4084">
        <w:t xml:space="preserve"> arba elektroniniu paštu iki 9.30 val.</w:t>
      </w:r>
      <w:r w:rsidR="00F678F0" w:rsidRPr="00AD4084">
        <w:t xml:space="preserve"> </w:t>
      </w:r>
    </w:p>
    <w:p w14:paraId="156BBE9F" w14:textId="5F3017DE" w:rsidR="00412AB6" w:rsidRPr="00AD4084" w:rsidRDefault="00412AB6" w:rsidP="007E62E5">
      <w:pPr>
        <w:spacing w:before="100" w:beforeAutospacing="1" w:after="100" w:afterAutospacing="1"/>
        <w:ind w:firstLine="1134"/>
        <w:contextualSpacing/>
        <w:jc w:val="both"/>
        <w:rPr>
          <w:b/>
        </w:rPr>
      </w:pPr>
      <w:r w:rsidRPr="00AD4084">
        <w:t>2</w:t>
      </w:r>
      <w:r w:rsidR="00084F58">
        <w:t>7</w:t>
      </w:r>
      <w:r w:rsidRPr="00AD4084">
        <w:t>.</w:t>
      </w:r>
      <w:r w:rsidR="003474FE" w:rsidRPr="00AD4084">
        <w:t xml:space="preserve"> Valgiaraštyje-</w:t>
      </w:r>
      <w:r w:rsidRPr="00AD4084">
        <w:t>reikalavime nurodomi pusryčiams, pietums, vakarienei ir/ar pavakariams, jei tokie maitinimai organizuojami, patiekiami patiekalai, patiek</w:t>
      </w:r>
      <w:r w:rsidR="003474FE" w:rsidRPr="00AD4084">
        <w:t>alų kiekiai (išeiga) pagal mokinių</w:t>
      </w:r>
      <w:r w:rsidRPr="00AD4084">
        <w:t xml:space="preserve"> amžiaus grupes, maisto produktų pavad</w:t>
      </w:r>
      <w:r w:rsidR="003474FE" w:rsidRPr="00AD4084">
        <w:t>inimai ir kiekiai gramais, mokinių</w:t>
      </w:r>
      <w:r w:rsidRPr="00AD4084">
        <w:t xml:space="preserve"> ir darbuotojų skaičius. </w:t>
      </w:r>
      <w:r w:rsidR="003474FE" w:rsidRPr="00AD4084">
        <w:t>Valgiaraščio-</w:t>
      </w:r>
      <w:r w:rsidRPr="00AD4084">
        <w:t xml:space="preserve">reikalavimo forma tvirtinama </w:t>
      </w:r>
      <w:r w:rsidR="00235A09" w:rsidRPr="00AD4084">
        <w:t xml:space="preserve">Savivaldybės administracijos direktoriaus </w:t>
      </w:r>
      <w:r w:rsidR="00877318" w:rsidRPr="00AD4084">
        <w:t>įsakymu.</w:t>
      </w:r>
      <w:r w:rsidR="0042100D" w:rsidRPr="00AD4084">
        <w:rPr>
          <w:b/>
        </w:rPr>
        <w:t xml:space="preserve"> </w:t>
      </w:r>
    </w:p>
    <w:p w14:paraId="617C94CE" w14:textId="3BAC8F97" w:rsidR="00412AB6" w:rsidRPr="00AD4084" w:rsidRDefault="00A469F4" w:rsidP="007E62E5">
      <w:pPr>
        <w:spacing w:before="100" w:beforeAutospacing="1" w:after="100" w:afterAutospacing="1"/>
        <w:ind w:firstLine="1134"/>
        <w:contextualSpacing/>
        <w:jc w:val="both"/>
      </w:pPr>
      <w:r w:rsidRPr="00AD4084">
        <w:t>2</w:t>
      </w:r>
      <w:r w:rsidR="00084F58">
        <w:t>8</w:t>
      </w:r>
      <w:r w:rsidR="003474FE" w:rsidRPr="00AD4084">
        <w:t>. Valgiaraštį-</w:t>
      </w:r>
      <w:r w:rsidR="00412AB6" w:rsidRPr="00AD4084">
        <w:t xml:space="preserve">reikalavimą pasirašo jį sudaręs asmuo. </w:t>
      </w:r>
      <w:r w:rsidR="00A70F88" w:rsidRPr="00AD4084">
        <w:t>Mokyklos</w:t>
      </w:r>
      <w:r w:rsidR="00412AB6" w:rsidRPr="00AD4084">
        <w:rPr>
          <w:b/>
        </w:rPr>
        <w:t xml:space="preserve"> </w:t>
      </w:r>
      <w:r w:rsidR="00412AB6" w:rsidRPr="00AD4084">
        <w:t>vadovas tvirtina parengtą ir pasirašytą valgiaraštį–reikalavimą.</w:t>
      </w:r>
    </w:p>
    <w:p w14:paraId="036581C6" w14:textId="1DE9995A" w:rsidR="00412AB6" w:rsidRPr="00AD4084" w:rsidRDefault="00084F58" w:rsidP="007E62E5">
      <w:pPr>
        <w:spacing w:before="100" w:beforeAutospacing="1" w:after="100" w:afterAutospacing="1"/>
        <w:ind w:firstLine="1134"/>
        <w:contextualSpacing/>
        <w:jc w:val="both"/>
      </w:pPr>
      <w:r>
        <w:t>29</w:t>
      </w:r>
      <w:r w:rsidR="003474FE" w:rsidRPr="00AD4084">
        <w:t>. Pusryčių valgiaraščio-</w:t>
      </w:r>
      <w:r w:rsidR="00412AB6" w:rsidRPr="00AD4084">
        <w:t xml:space="preserve">reikalavimo projektas sudaromas pagal praėjusios dienos </w:t>
      </w:r>
      <w:r w:rsidR="00A70F88" w:rsidRPr="00AD4084">
        <w:t>mokyklą</w:t>
      </w:r>
      <w:r w:rsidR="00412AB6" w:rsidRPr="00AD4084">
        <w:t xml:space="preserve"> lankiusių </w:t>
      </w:r>
      <w:r w:rsidR="003474FE" w:rsidRPr="00AD4084">
        <w:t>mokinių</w:t>
      </w:r>
      <w:r w:rsidR="00412AB6" w:rsidRPr="00AD4084">
        <w:t xml:space="preserve"> skaičių, atsižvelgiant į </w:t>
      </w:r>
      <w:r w:rsidR="003474FE" w:rsidRPr="00AD4084">
        <w:t xml:space="preserve">mokinių </w:t>
      </w:r>
      <w:r w:rsidR="00412AB6" w:rsidRPr="00AD4084">
        <w:t>sergamumą bei tėvų pateiktą informaciją.</w:t>
      </w:r>
    </w:p>
    <w:p w14:paraId="3213D8BC" w14:textId="51CA4DB1" w:rsidR="007E62E5" w:rsidRPr="005F1E84" w:rsidRDefault="00DE0817" w:rsidP="005F1E84">
      <w:pPr>
        <w:ind w:firstLine="1134"/>
        <w:contextualSpacing/>
        <w:jc w:val="both"/>
        <w:rPr>
          <w:strike/>
        </w:rPr>
      </w:pPr>
      <w:r w:rsidRPr="00AD4084">
        <w:t>3</w:t>
      </w:r>
      <w:r w:rsidR="00084F58">
        <w:t>0</w:t>
      </w:r>
      <w:r w:rsidRPr="00AD4084">
        <w:t>.</w:t>
      </w:r>
      <w:r w:rsidR="00F92324" w:rsidRPr="00AD4084">
        <w:t xml:space="preserve"> Esant būtinumui keitimus valgiaraštyje gali siūlyti </w:t>
      </w:r>
      <w:r w:rsidR="00A70F88" w:rsidRPr="00AD4084">
        <w:t>mokyklos</w:t>
      </w:r>
      <w:r w:rsidR="00F92324" w:rsidRPr="00AD4084">
        <w:t xml:space="preserve"> atsakingas asmuo</w:t>
      </w:r>
      <w:r w:rsidR="003474FE" w:rsidRPr="00AD4084">
        <w:t>,</w:t>
      </w:r>
      <w:r w:rsidR="003B40FA" w:rsidRPr="00AD4084">
        <w:t xml:space="preserve"> </w:t>
      </w:r>
      <w:r w:rsidR="00A70F88" w:rsidRPr="00AD4084">
        <w:t>mokykloje</w:t>
      </w:r>
      <w:r w:rsidR="00F92324" w:rsidRPr="00AD4084">
        <w:t xml:space="preserve"> nustatyta tvarka.</w:t>
      </w:r>
      <w:bookmarkStart w:id="0" w:name="_GoBack"/>
      <w:bookmarkEnd w:id="0"/>
    </w:p>
    <w:p w14:paraId="2E6B8797" w14:textId="77777777" w:rsidR="007E62E5" w:rsidRPr="00AD4084" w:rsidRDefault="007E62E5" w:rsidP="00412AB6">
      <w:pPr>
        <w:rPr>
          <w:rFonts w:eastAsia="Calibri"/>
        </w:rPr>
      </w:pPr>
    </w:p>
    <w:p w14:paraId="5F7ECCB2" w14:textId="63DFB0E6" w:rsidR="00E60F52" w:rsidRPr="00AD4084" w:rsidRDefault="000F42CD" w:rsidP="00412AB6">
      <w:pPr>
        <w:ind w:firstLine="900"/>
        <w:contextualSpacing/>
        <w:jc w:val="center"/>
        <w:rPr>
          <w:rFonts w:eastAsia="Calibri"/>
          <w:b/>
          <w:lang w:eastAsia="lt-LT"/>
        </w:rPr>
      </w:pPr>
      <w:r w:rsidRPr="00AD4084">
        <w:rPr>
          <w:rFonts w:eastAsia="Calibri"/>
          <w:b/>
          <w:lang w:eastAsia="lt-LT"/>
        </w:rPr>
        <w:lastRenderedPageBreak/>
        <w:t>IV</w:t>
      </w:r>
      <w:r w:rsidR="00412AB6" w:rsidRPr="00AD4084">
        <w:rPr>
          <w:rFonts w:eastAsia="Calibri"/>
          <w:b/>
          <w:lang w:eastAsia="lt-LT"/>
        </w:rPr>
        <w:t xml:space="preserve"> </w:t>
      </w:r>
      <w:r w:rsidR="00E60F52" w:rsidRPr="00AD4084">
        <w:rPr>
          <w:rFonts w:eastAsia="Calibri"/>
          <w:b/>
          <w:lang w:eastAsia="lt-LT"/>
        </w:rPr>
        <w:t>SKYRIUS</w:t>
      </w:r>
    </w:p>
    <w:p w14:paraId="6F6C20C4" w14:textId="2BCB64C9" w:rsidR="00412AB6" w:rsidRPr="00AD4084" w:rsidRDefault="00E60F52" w:rsidP="00412AB6">
      <w:pPr>
        <w:ind w:firstLine="900"/>
        <w:contextualSpacing/>
        <w:jc w:val="center"/>
        <w:rPr>
          <w:rFonts w:eastAsia="Calibri"/>
          <w:b/>
          <w:lang w:eastAsia="lt-LT"/>
        </w:rPr>
      </w:pPr>
      <w:r w:rsidRPr="00AD4084">
        <w:rPr>
          <w:rFonts w:eastAsia="Calibri"/>
          <w:b/>
          <w:lang w:eastAsia="lt-LT"/>
        </w:rPr>
        <w:t>BAIGIAMOSIOS NUOSTATOS</w:t>
      </w:r>
    </w:p>
    <w:p w14:paraId="2231E808" w14:textId="77777777" w:rsidR="007A6C5F" w:rsidRPr="00AD4084" w:rsidRDefault="007A6C5F" w:rsidP="00412AB6">
      <w:pPr>
        <w:ind w:firstLine="900"/>
        <w:contextualSpacing/>
        <w:jc w:val="center"/>
        <w:rPr>
          <w:rFonts w:eastAsia="Calibri"/>
          <w:b/>
          <w:lang w:eastAsia="lt-LT"/>
        </w:rPr>
      </w:pPr>
    </w:p>
    <w:p w14:paraId="6F9F32E0" w14:textId="0FA69275" w:rsidR="00412AB6" w:rsidRPr="00AD4084" w:rsidRDefault="00F92324" w:rsidP="007E62E5">
      <w:pPr>
        <w:spacing w:before="100" w:beforeAutospacing="1" w:after="100" w:afterAutospacing="1"/>
        <w:ind w:firstLine="1134"/>
        <w:contextualSpacing/>
        <w:jc w:val="both"/>
      </w:pPr>
      <w:r w:rsidRPr="00AD4084">
        <w:t>3</w:t>
      </w:r>
      <w:r w:rsidR="00084F58">
        <w:t>1</w:t>
      </w:r>
      <w:r w:rsidR="00412AB6" w:rsidRPr="00AD4084">
        <w:t xml:space="preserve">. </w:t>
      </w:r>
      <w:r w:rsidR="003474FE" w:rsidRPr="00AD4084">
        <w:t xml:space="preserve">Mokinių </w:t>
      </w:r>
      <w:r w:rsidR="00412AB6" w:rsidRPr="00AD4084">
        <w:t xml:space="preserve">maitinimo </w:t>
      </w:r>
      <w:r w:rsidR="00A70F88" w:rsidRPr="00AD4084">
        <w:t>mokykloje</w:t>
      </w:r>
      <w:r w:rsidR="00412AB6" w:rsidRPr="00AD4084">
        <w:t xml:space="preserve"> organizavimo kontrolę pagal kompetenciją atlieka Klaipėdos rajono savivaldybės kontrolės ir audito tarnyba, Centralizuotas vidaus audito skyrius, kitos teisės aktuose nustatytos institucijos.</w:t>
      </w:r>
    </w:p>
    <w:p w14:paraId="6471E8A0" w14:textId="252BECB8" w:rsidR="00412AB6" w:rsidRPr="00AD4084" w:rsidRDefault="00412AB6" w:rsidP="007E62E5">
      <w:pPr>
        <w:ind w:firstLine="1134"/>
        <w:contextualSpacing/>
        <w:rPr>
          <w:rFonts w:eastAsia="Calibri"/>
          <w:lang w:eastAsia="lt-LT"/>
        </w:rPr>
      </w:pPr>
      <w:r w:rsidRPr="00AD4084">
        <w:rPr>
          <w:rFonts w:eastAsia="Calibri"/>
          <w:lang w:eastAsia="lt-LT"/>
        </w:rPr>
        <w:t>3</w:t>
      </w:r>
      <w:r w:rsidR="00084F58">
        <w:rPr>
          <w:rFonts w:eastAsia="Calibri"/>
          <w:lang w:eastAsia="lt-LT"/>
        </w:rPr>
        <w:t>2</w:t>
      </w:r>
      <w:r w:rsidRPr="00AD4084">
        <w:rPr>
          <w:rFonts w:eastAsia="Calibri"/>
          <w:lang w:eastAsia="lt-LT"/>
        </w:rPr>
        <w:t xml:space="preserve">. </w:t>
      </w:r>
      <w:r w:rsidR="00A70F88" w:rsidRPr="00AD4084">
        <w:rPr>
          <w:rFonts w:eastAsia="Calibri"/>
          <w:lang w:eastAsia="lt-LT"/>
        </w:rPr>
        <w:t>Mokyklos</w:t>
      </w:r>
      <w:r w:rsidRPr="00AD4084">
        <w:rPr>
          <w:rFonts w:eastAsia="Calibri"/>
          <w:lang w:eastAsia="lt-LT"/>
        </w:rPr>
        <w:t xml:space="preserve"> vadovas supažindina </w:t>
      </w:r>
      <w:r w:rsidR="003474FE" w:rsidRPr="00AD4084">
        <w:rPr>
          <w:rFonts w:eastAsia="Calibri"/>
          <w:lang w:eastAsia="lt-LT"/>
        </w:rPr>
        <w:t xml:space="preserve">mokinių </w:t>
      </w:r>
      <w:r w:rsidRPr="00AD4084">
        <w:rPr>
          <w:rFonts w:eastAsia="Calibri"/>
          <w:lang w:eastAsia="lt-LT"/>
        </w:rPr>
        <w:t>tėvus su šiuo Tvarkos aprašu.</w:t>
      </w:r>
    </w:p>
    <w:p w14:paraId="00F62C9A" w14:textId="245B0F84" w:rsidR="00412AB6" w:rsidRPr="00AD4084" w:rsidRDefault="00412AB6" w:rsidP="007E62E5">
      <w:pPr>
        <w:ind w:firstLine="1134"/>
      </w:pPr>
      <w:r w:rsidRPr="00AD4084">
        <w:t>3</w:t>
      </w:r>
      <w:r w:rsidR="00084F58">
        <w:t>3</w:t>
      </w:r>
      <w:r w:rsidRPr="00AD4084">
        <w:t>. Tvarkos aprašą keičia ar naikina Klaipėdos rajono savivaldybės</w:t>
      </w:r>
      <w:r w:rsidR="00E26800" w:rsidRPr="00AD4084">
        <w:t xml:space="preserve"> taryba.</w:t>
      </w:r>
    </w:p>
    <w:p w14:paraId="7F19C7B0" w14:textId="65D9F5B4" w:rsidR="004A7C0F" w:rsidRPr="00AD4084" w:rsidRDefault="00557A43" w:rsidP="007E62E5">
      <w:pPr>
        <w:ind w:firstLine="1134"/>
        <w:jc w:val="center"/>
      </w:pPr>
      <w:r w:rsidRPr="00AD4084">
        <w:t>_______________________________________</w:t>
      </w:r>
    </w:p>
    <w:p w14:paraId="1B0EB08A" w14:textId="77777777" w:rsidR="004A7C0F" w:rsidRPr="00AD4084" w:rsidRDefault="004A7C0F" w:rsidP="00412AB6"/>
    <w:p w14:paraId="1D97580E" w14:textId="2A8C667F" w:rsidR="004A7C0F" w:rsidRPr="00AD4084" w:rsidRDefault="004A7C0F"/>
    <w:sectPr w:rsidR="004A7C0F" w:rsidRPr="00AD4084" w:rsidSect="002F5F21">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A68E4" w14:textId="77777777" w:rsidR="00ED2715" w:rsidRDefault="00ED2715">
      <w:r>
        <w:separator/>
      </w:r>
    </w:p>
  </w:endnote>
  <w:endnote w:type="continuationSeparator" w:id="0">
    <w:p w14:paraId="3A7A06E6" w14:textId="77777777" w:rsidR="00ED2715" w:rsidRDefault="00ED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F72EE" w14:textId="77777777" w:rsidR="0027545A" w:rsidRDefault="0027545A">
    <w:pPr>
      <w:pStyle w:val="Porat"/>
      <w:framePr w:wrap="auto" w:vAnchor="text" w:hAnchor="margin" w:xAlign="center" w:y="1"/>
      <w:rPr>
        <w:rStyle w:val="Puslapionumeris"/>
      </w:rPr>
    </w:pPr>
  </w:p>
  <w:p w14:paraId="5E890022" w14:textId="77777777" w:rsidR="0027545A" w:rsidRDefault="0027545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6921D" w14:textId="77777777" w:rsidR="00ED2715" w:rsidRDefault="00ED2715">
      <w:r>
        <w:separator/>
      </w:r>
    </w:p>
  </w:footnote>
  <w:footnote w:type="continuationSeparator" w:id="0">
    <w:p w14:paraId="7E4DA852" w14:textId="77777777" w:rsidR="00ED2715" w:rsidRDefault="00ED2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70493"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05F747D5" w14:textId="77777777" w:rsidR="0027545A" w:rsidRDefault="0027545A">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890788"/>
      <w:docPartObj>
        <w:docPartGallery w:val="Page Numbers (Top of Page)"/>
        <w:docPartUnique/>
      </w:docPartObj>
    </w:sdtPr>
    <w:sdtEndPr/>
    <w:sdtContent>
      <w:p w14:paraId="52FB3620" w14:textId="16159005" w:rsidR="00072761" w:rsidRDefault="00072761">
        <w:pPr>
          <w:pStyle w:val="Antrats"/>
          <w:jc w:val="center"/>
        </w:pPr>
        <w:r>
          <w:fldChar w:fldCharType="begin"/>
        </w:r>
        <w:r>
          <w:instrText>PAGE   \* MERGEFORMAT</w:instrText>
        </w:r>
        <w:r>
          <w:fldChar w:fldCharType="separate"/>
        </w:r>
        <w:r w:rsidR="005F1E84">
          <w:rPr>
            <w:noProof/>
          </w:rPr>
          <w:t>5</w:t>
        </w:r>
        <w:r>
          <w:fldChar w:fldCharType="end"/>
        </w:r>
      </w:p>
    </w:sdtContent>
  </w:sdt>
  <w:p w14:paraId="0A5841AB" w14:textId="77777777" w:rsidR="0027545A" w:rsidRDefault="0027545A">
    <w:pPr>
      <w:pStyle w:val="Antrats"/>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2340612"/>
      <w:docPartObj>
        <w:docPartGallery w:val="Page Numbers (Top of Page)"/>
        <w:docPartUnique/>
      </w:docPartObj>
    </w:sdtPr>
    <w:sdtContent>
      <w:p w14:paraId="16A1A58B" w14:textId="28A1290F" w:rsidR="005F1E84" w:rsidRDefault="005F1E84">
        <w:pPr>
          <w:pStyle w:val="Antrats"/>
          <w:jc w:val="center"/>
        </w:pPr>
        <w:r>
          <w:fldChar w:fldCharType="begin"/>
        </w:r>
        <w:r>
          <w:instrText>PAGE   \* MERGEFORMAT</w:instrText>
        </w:r>
        <w:r>
          <w:fldChar w:fldCharType="separate"/>
        </w:r>
        <w:r>
          <w:rPr>
            <w:noProof/>
          </w:rPr>
          <w:t>1</w:t>
        </w:r>
        <w:r>
          <w:fldChar w:fldCharType="end"/>
        </w:r>
      </w:p>
    </w:sdtContent>
  </w:sdt>
  <w:p w14:paraId="7932D22D" w14:textId="70BEA269" w:rsidR="0027545A" w:rsidRDefault="0027545A">
    <w:pPr>
      <w:pStyle w:val="Antrats"/>
      <w:jc w:val="right"/>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0586625"/>
    <w:multiLevelType w:val="hybridMultilevel"/>
    <w:tmpl w:val="EC122AD0"/>
    <w:lvl w:ilvl="0" w:tplc="019AC414">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5C4"/>
    <w:rsid w:val="00010495"/>
    <w:rsid w:val="0002148B"/>
    <w:rsid w:val="00033433"/>
    <w:rsid w:val="00072761"/>
    <w:rsid w:val="00080E6D"/>
    <w:rsid w:val="00084F58"/>
    <w:rsid w:val="00086053"/>
    <w:rsid w:val="00086071"/>
    <w:rsid w:val="000875CE"/>
    <w:rsid w:val="000A0D5D"/>
    <w:rsid w:val="000A20A0"/>
    <w:rsid w:val="000B41B5"/>
    <w:rsid w:val="000D1BB3"/>
    <w:rsid w:val="000F42CD"/>
    <w:rsid w:val="001144A6"/>
    <w:rsid w:val="00116088"/>
    <w:rsid w:val="00116B49"/>
    <w:rsid w:val="00121ACB"/>
    <w:rsid w:val="0012598D"/>
    <w:rsid w:val="001270F6"/>
    <w:rsid w:val="00130339"/>
    <w:rsid w:val="00130FD3"/>
    <w:rsid w:val="001337C1"/>
    <w:rsid w:val="00147821"/>
    <w:rsid w:val="00155682"/>
    <w:rsid w:val="001567CB"/>
    <w:rsid w:val="0016046D"/>
    <w:rsid w:val="00171646"/>
    <w:rsid w:val="00184B50"/>
    <w:rsid w:val="001A46D6"/>
    <w:rsid w:val="001B75B3"/>
    <w:rsid w:val="001C3FB0"/>
    <w:rsid w:val="001D53C3"/>
    <w:rsid w:val="001D7E5B"/>
    <w:rsid w:val="001E6598"/>
    <w:rsid w:val="001E69F6"/>
    <w:rsid w:val="0020746A"/>
    <w:rsid w:val="0021210C"/>
    <w:rsid w:val="00213513"/>
    <w:rsid w:val="002156CC"/>
    <w:rsid w:val="00230792"/>
    <w:rsid w:val="002337F9"/>
    <w:rsid w:val="00235A09"/>
    <w:rsid w:val="00237067"/>
    <w:rsid w:val="002403D8"/>
    <w:rsid w:val="00242C5F"/>
    <w:rsid w:val="00243DEE"/>
    <w:rsid w:val="00245E07"/>
    <w:rsid w:val="002547CC"/>
    <w:rsid w:val="00272A21"/>
    <w:rsid w:val="00272E8E"/>
    <w:rsid w:val="0027495C"/>
    <w:rsid w:val="0027545A"/>
    <w:rsid w:val="00290B9C"/>
    <w:rsid w:val="0029294C"/>
    <w:rsid w:val="002947B2"/>
    <w:rsid w:val="00295711"/>
    <w:rsid w:val="00296E11"/>
    <w:rsid w:val="002A650B"/>
    <w:rsid w:val="002B2C9C"/>
    <w:rsid w:val="002C0283"/>
    <w:rsid w:val="002D51F2"/>
    <w:rsid w:val="002F5F21"/>
    <w:rsid w:val="002F73BD"/>
    <w:rsid w:val="00304EC8"/>
    <w:rsid w:val="00327A42"/>
    <w:rsid w:val="003436F1"/>
    <w:rsid w:val="003474FE"/>
    <w:rsid w:val="003566D2"/>
    <w:rsid w:val="0035749D"/>
    <w:rsid w:val="00365FD0"/>
    <w:rsid w:val="00376A8B"/>
    <w:rsid w:val="0037766D"/>
    <w:rsid w:val="003854DB"/>
    <w:rsid w:val="00392CD6"/>
    <w:rsid w:val="003A2057"/>
    <w:rsid w:val="003B0414"/>
    <w:rsid w:val="003B40FA"/>
    <w:rsid w:val="003C36D9"/>
    <w:rsid w:val="003C65DA"/>
    <w:rsid w:val="003D0195"/>
    <w:rsid w:val="003D0AFE"/>
    <w:rsid w:val="003D102E"/>
    <w:rsid w:val="003D1560"/>
    <w:rsid w:val="003E04B8"/>
    <w:rsid w:val="003E3B7E"/>
    <w:rsid w:val="003F1193"/>
    <w:rsid w:val="003F1664"/>
    <w:rsid w:val="003F184F"/>
    <w:rsid w:val="00407F54"/>
    <w:rsid w:val="00412AB6"/>
    <w:rsid w:val="00413B8F"/>
    <w:rsid w:val="0041609A"/>
    <w:rsid w:val="0042100D"/>
    <w:rsid w:val="004369FF"/>
    <w:rsid w:val="004506C5"/>
    <w:rsid w:val="00455017"/>
    <w:rsid w:val="00482E5C"/>
    <w:rsid w:val="00485777"/>
    <w:rsid w:val="0048666C"/>
    <w:rsid w:val="00496F33"/>
    <w:rsid w:val="004A4BD1"/>
    <w:rsid w:val="004A7C0F"/>
    <w:rsid w:val="004B1CEB"/>
    <w:rsid w:val="004C0399"/>
    <w:rsid w:val="004D55C1"/>
    <w:rsid w:val="004E30E8"/>
    <w:rsid w:val="004E497A"/>
    <w:rsid w:val="004E5037"/>
    <w:rsid w:val="004E71DF"/>
    <w:rsid w:val="004E74F5"/>
    <w:rsid w:val="004F267C"/>
    <w:rsid w:val="004F5024"/>
    <w:rsid w:val="004F73B6"/>
    <w:rsid w:val="00505024"/>
    <w:rsid w:val="00515133"/>
    <w:rsid w:val="00517461"/>
    <w:rsid w:val="00525372"/>
    <w:rsid w:val="00527546"/>
    <w:rsid w:val="00530954"/>
    <w:rsid w:val="00534170"/>
    <w:rsid w:val="005425DF"/>
    <w:rsid w:val="00546150"/>
    <w:rsid w:val="00557A43"/>
    <w:rsid w:val="00563B65"/>
    <w:rsid w:val="00564923"/>
    <w:rsid w:val="00566F21"/>
    <w:rsid w:val="0056737D"/>
    <w:rsid w:val="00572138"/>
    <w:rsid w:val="0057489D"/>
    <w:rsid w:val="00587F75"/>
    <w:rsid w:val="0059797A"/>
    <w:rsid w:val="005A249C"/>
    <w:rsid w:val="005A44E5"/>
    <w:rsid w:val="005B6120"/>
    <w:rsid w:val="005C30BE"/>
    <w:rsid w:val="005D283F"/>
    <w:rsid w:val="005F1E84"/>
    <w:rsid w:val="005F2FBC"/>
    <w:rsid w:val="005F3498"/>
    <w:rsid w:val="005F6263"/>
    <w:rsid w:val="006026E3"/>
    <w:rsid w:val="006051AA"/>
    <w:rsid w:val="0061581C"/>
    <w:rsid w:val="00630984"/>
    <w:rsid w:val="006344D3"/>
    <w:rsid w:val="00634E28"/>
    <w:rsid w:val="00651547"/>
    <w:rsid w:val="006518B3"/>
    <w:rsid w:val="00656CA2"/>
    <w:rsid w:val="00661DCF"/>
    <w:rsid w:val="00667F14"/>
    <w:rsid w:val="00671CFE"/>
    <w:rsid w:val="0069247D"/>
    <w:rsid w:val="006931DF"/>
    <w:rsid w:val="006A2956"/>
    <w:rsid w:val="006B3BD4"/>
    <w:rsid w:val="006B5698"/>
    <w:rsid w:val="006B63E7"/>
    <w:rsid w:val="006C08BC"/>
    <w:rsid w:val="006C30DF"/>
    <w:rsid w:val="006C495F"/>
    <w:rsid w:val="006C5083"/>
    <w:rsid w:val="006C54AF"/>
    <w:rsid w:val="006C5F00"/>
    <w:rsid w:val="006C62FB"/>
    <w:rsid w:val="006D0474"/>
    <w:rsid w:val="006D1EA9"/>
    <w:rsid w:val="006D2B01"/>
    <w:rsid w:val="006D7468"/>
    <w:rsid w:val="006E3A7A"/>
    <w:rsid w:val="006E68EF"/>
    <w:rsid w:val="006E7EA6"/>
    <w:rsid w:val="006F245B"/>
    <w:rsid w:val="007056CF"/>
    <w:rsid w:val="00705BD4"/>
    <w:rsid w:val="00715C2B"/>
    <w:rsid w:val="0072102C"/>
    <w:rsid w:val="0072670C"/>
    <w:rsid w:val="00730018"/>
    <w:rsid w:val="007335DB"/>
    <w:rsid w:val="007377AE"/>
    <w:rsid w:val="007848BE"/>
    <w:rsid w:val="00787910"/>
    <w:rsid w:val="0079016B"/>
    <w:rsid w:val="007A252D"/>
    <w:rsid w:val="007A4E3A"/>
    <w:rsid w:val="007A5C90"/>
    <w:rsid w:val="007A6C5F"/>
    <w:rsid w:val="007B1B81"/>
    <w:rsid w:val="007B558E"/>
    <w:rsid w:val="007B5F25"/>
    <w:rsid w:val="007C12BD"/>
    <w:rsid w:val="007E62E5"/>
    <w:rsid w:val="007F0142"/>
    <w:rsid w:val="00803ACC"/>
    <w:rsid w:val="00830B4E"/>
    <w:rsid w:val="00835367"/>
    <w:rsid w:val="00840897"/>
    <w:rsid w:val="00843B0D"/>
    <w:rsid w:val="0084582A"/>
    <w:rsid w:val="00851A16"/>
    <w:rsid w:val="00861982"/>
    <w:rsid w:val="00875C55"/>
    <w:rsid w:val="00877318"/>
    <w:rsid w:val="00882F5A"/>
    <w:rsid w:val="00894D73"/>
    <w:rsid w:val="008971FC"/>
    <w:rsid w:val="008A1DF4"/>
    <w:rsid w:val="008A365A"/>
    <w:rsid w:val="008A4DFF"/>
    <w:rsid w:val="008A79A9"/>
    <w:rsid w:val="008B2A4F"/>
    <w:rsid w:val="008B6EA9"/>
    <w:rsid w:val="008F38B8"/>
    <w:rsid w:val="00901FEC"/>
    <w:rsid w:val="00913839"/>
    <w:rsid w:val="00914DFD"/>
    <w:rsid w:val="009275F6"/>
    <w:rsid w:val="00934209"/>
    <w:rsid w:val="00937150"/>
    <w:rsid w:val="009404F8"/>
    <w:rsid w:val="00942082"/>
    <w:rsid w:val="00943491"/>
    <w:rsid w:val="009632E6"/>
    <w:rsid w:val="00965B60"/>
    <w:rsid w:val="00965ED8"/>
    <w:rsid w:val="00974878"/>
    <w:rsid w:val="009911D9"/>
    <w:rsid w:val="009974CF"/>
    <w:rsid w:val="009A031E"/>
    <w:rsid w:val="009A4C21"/>
    <w:rsid w:val="009B06B7"/>
    <w:rsid w:val="009B1C92"/>
    <w:rsid w:val="009B65C4"/>
    <w:rsid w:val="009C6C5C"/>
    <w:rsid w:val="009E019F"/>
    <w:rsid w:val="009E039D"/>
    <w:rsid w:val="00A122B3"/>
    <w:rsid w:val="00A15549"/>
    <w:rsid w:val="00A209D4"/>
    <w:rsid w:val="00A20DBE"/>
    <w:rsid w:val="00A22CE6"/>
    <w:rsid w:val="00A26F6E"/>
    <w:rsid w:val="00A27C6B"/>
    <w:rsid w:val="00A3570D"/>
    <w:rsid w:val="00A43E94"/>
    <w:rsid w:val="00A469F4"/>
    <w:rsid w:val="00A52AE6"/>
    <w:rsid w:val="00A5559E"/>
    <w:rsid w:val="00A61FD8"/>
    <w:rsid w:val="00A621EA"/>
    <w:rsid w:val="00A65256"/>
    <w:rsid w:val="00A70F88"/>
    <w:rsid w:val="00A73324"/>
    <w:rsid w:val="00A76D04"/>
    <w:rsid w:val="00A85955"/>
    <w:rsid w:val="00A95964"/>
    <w:rsid w:val="00AD4084"/>
    <w:rsid w:val="00AF069E"/>
    <w:rsid w:val="00B00817"/>
    <w:rsid w:val="00B124FD"/>
    <w:rsid w:val="00B227DA"/>
    <w:rsid w:val="00B36958"/>
    <w:rsid w:val="00B376FC"/>
    <w:rsid w:val="00B37ABE"/>
    <w:rsid w:val="00B42390"/>
    <w:rsid w:val="00B455D9"/>
    <w:rsid w:val="00B471F3"/>
    <w:rsid w:val="00B512DE"/>
    <w:rsid w:val="00B753AA"/>
    <w:rsid w:val="00B75978"/>
    <w:rsid w:val="00B912CF"/>
    <w:rsid w:val="00BA1250"/>
    <w:rsid w:val="00BA14B5"/>
    <w:rsid w:val="00BA6176"/>
    <w:rsid w:val="00BA6A97"/>
    <w:rsid w:val="00BA7D07"/>
    <w:rsid w:val="00BB5165"/>
    <w:rsid w:val="00BD56DD"/>
    <w:rsid w:val="00BE253E"/>
    <w:rsid w:val="00BE7D51"/>
    <w:rsid w:val="00C006B7"/>
    <w:rsid w:val="00C00B5E"/>
    <w:rsid w:val="00C03647"/>
    <w:rsid w:val="00C1128A"/>
    <w:rsid w:val="00C16012"/>
    <w:rsid w:val="00C368CE"/>
    <w:rsid w:val="00C53DF5"/>
    <w:rsid w:val="00C577ED"/>
    <w:rsid w:val="00C62BBF"/>
    <w:rsid w:val="00C91710"/>
    <w:rsid w:val="00C95EE5"/>
    <w:rsid w:val="00C96F55"/>
    <w:rsid w:val="00CA1CA8"/>
    <w:rsid w:val="00CD0043"/>
    <w:rsid w:val="00CD2E00"/>
    <w:rsid w:val="00CD3428"/>
    <w:rsid w:val="00CD4E23"/>
    <w:rsid w:val="00CF6E68"/>
    <w:rsid w:val="00D004A7"/>
    <w:rsid w:val="00D14B74"/>
    <w:rsid w:val="00D16537"/>
    <w:rsid w:val="00D31057"/>
    <w:rsid w:val="00D629B9"/>
    <w:rsid w:val="00D67D0C"/>
    <w:rsid w:val="00D71882"/>
    <w:rsid w:val="00D77773"/>
    <w:rsid w:val="00D8236C"/>
    <w:rsid w:val="00D91B39"/>
    <w:rsid w:val="00D9307B"/>
    <w:rsid w:val="00D95838"/>
    <w:rsid w:val="00D96862"/>
    <w:rsid w:val="00DA087B"/>
    <w:rsid w:val="00DA224A"/>
    <w:rsid w:val="00DC585F"/>
    <w:rsid w:val="00DD42A0"/>
    <w:rsid w:val="00DE0817"/>
    <w:rsid w:val="00E008EF"/>
    <w:rsid w:val="00E009D0"/>
    <w:rsid w:val="00E00F86"/>
    <w:rsid w:val="00E01EBE"/>
    <w:rsid w:val="00E11765"/>
    <w:rsid w:val="00E1340D"/>
    <w:rsid w:val="00E24DA0"/>
    <w:rsid w:val="00E26800"/>
    <w:rsid w:val="00E26E55"/>
    <w:rsid w:val="00E34F25"/>
    <w:rsid w:val="00E4563F"/>
    <w:rsid w:val="00E46F2F"/>
    <w:rsid w:val="00E50273"/>
    <w:rsid w:val="00E60F52"/>
    <w:rsid w:val="00E750CA"/>
    <w:rsid w:val="00E77FB4"/>
    <w:rsid w:val="00E81EF6"/>
    <w:rsid w:val="00E832E4"/>
    <w:rsid w:val="00E86A43"/>
    <w:rsid w:val="00EA104B"/>
    <w:rsid w:val="00EA357A"/>
    <w:rsid w:val="00EA427B"/>
    <w:rsid w:val="00EA4CD6"/>
    <w:rsid w:val="00EA600B"/>
    <w:rsid w:val="00EB15FA"/>
    <w:rsid w:val="00EC274F"/>
    <w:rsid w:val="00EC2961"/>
    <w:rsid w:val="00EC4F90"/>
    <w:rsid w:val="00ED2715"/>
    <w:rsid w:val="00EE0513"/>
    <w:rsid w:val="00EF3415"/>
    <w:rsid w:val="00EF6CF9"/>
    <w:rsid w:val="00F07451"/>
    <w:rsid w:val="00F14952"/>
    <w:rsid w:val="00F16577"/>
    <w:rsid w:val="00F17A11"/>
    <w:rsid w:val="00F205B6"/>
    <w:rsid w:val="00F3565A"/>
    <w:rsid w:val="00F47058"/>
    <w:rsid w:val="00F55CF1"/>
    <w:rsid w:val="00F568FA"/>
    <w:rsid w:val="00F678F0"/>
    <w:rsid w:val="00F8305B"/>
    <w:rsid w:val="00F92324"/>
    <w:rsid w:val="00F92EBC"/>
    <w:rsid w:val="00F954B5"/>
    <w:rsid w:val="00FA4926"/>
    <w:rsid w:val="00FB4100"/>
    <w:rsid w:val="00FC01E0"/>
    <w:rsid w:val="00FD2FCF"/>
    <w:rsid w:val="00FE0157"/>
    <w:rsid w:val="00FE274D"/>
    <w:rsid w:val="00FE5DD6"/>
    <w:rsid w:val="00FE6A4B"/>
    <w:rsid w:val="00FF6E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C92F52"/>
  <w15:docId w15:val="{30112B8F-5B92-4174-B485-AC2C5C86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Sraopastraipa">
    <w:name w:val="List Paragraph"/>
    <w:basedOn w:val="prastasis"/>
    <w:uiPriority w:val="34"/>
    <w:qFormat/>
    <w:rsid w:val="00272E8E"/>
    <w:pPr>
      <w:ind w:left="720"/>
      <w:contextualSpacing/>
    </w:pPr>
  </w:style>
  <w:style w:type="character" w:customStyle="1" w:styleId="AntratsDiagrama">
    <w:name w:val="Antraštės Diagrama"/>
    <w:basedOn w:val="Numatytasispastraiposriftas"/>
    <w:link w:val="Antrats"/>
    <w:uiPriority w:val="99"/>
    <w:rsid w:val="00072761"/>
    <w:rPr>
      <w:sz w:val="24"/>
      <w:szCs w:val="24"/>
      <w:lang w:eastAsia="en-US"/>
    </w:rPr>
  </w:style>
  <w:style w:type="character" w:styleId="Komentaronuoroda">
    <w:name w:val="annotation reference"/>
    <w:basedOn w:val="Numatytasispastraiposriftas"/>
    <w:semiHidden/>
    <w:unhideWhenUsed/>
    <w:rsid w:val="00C96F55"/>
    <w:rPr>
      <w:sz w:val="16"/>
      <w:szCs w:val="16"/>
    </w:rPr>
  </w:style>
  <w:style w:type="paragraph" w:styleId="Komentarotekstas">
    <w:name w:val="annotation text"/>
    <w:basedOn w:val="prastasis"/>
    <w:link w:val="KomentarotekstasDiagrama"/>
    <w:semiHidden/>
    <w:unhideWhenUsed/>
    <w:rsid w:val="00C96F55"/>
    <w:rPr>
      <w:sz w:val="20"/>
      <w:szCs w:val="20"/>
    </w:rPr>
  </w:style>
  <w:style w:type="character" w:customStyle="1" w:styleId="KomentarotekstasDiagrama">
    <w:name w:val="Komentaro tekstas Diagrama"/>
    <w:basedOn w:val="Numatytasispastraiposriftas"/>
    <w:link w:val="Komentarotekstas"/>
    <w:semiHidden/>
    <w:rsid w:val="00C96F55"/>
    <w:rPr>
      <w:lang w:eastAsia="en-US"/>
    </w:rPr>
  </w:style>
  <w:style w:type="paragraph" w:styleId="Komentarotema">
    <w:name w:val="annotation subject"/>
    <w:basedOn w:val="Komentarotekstas"/>
    <w:next w:val="Komentarotekstas"/>
    <w:link w:val="KomentarotemaDiagrama"/>
    <w:semiHidden/>
    <w:unhideWhenUsed/>
    <w:rsid w:val="00C96F55"/>
    <w:rPr>
      <w:b/>
      <w:bCs/>
    </w:rPr>
  </w:style>
  <w:style w:type="character" w:customStyle="1" w:styleId="KomentarotemaDiagrama">
    <w:name w:val="Komentaro tema Diagrama"/>
    <w:basedOn w:val="KomentarotekstasDiagrama"/>
    <w:link w:val="Komentarotema"/>
    <w:semiHidden/>
    <w:rsid w:val="00C96F5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BLANKAI%202011\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86B75-D35E-42BB-8EC6-086C7881D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7</TotalTime>
  <Pages>5</Pages>
  <Words>9572</Words>
  <Characters>5457</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Kaveckienė</dc:creator>
  <cp:lastModifiedBy>Simona Daukšienė</cp:lastModifiedBy>
  <cp:revision>9</cp:revision>
  <cp:lastPrinted>2021-08-11T10:41:00Z</cp:lastPrinted>
  <dcterms:created xsi:type="dcterms:W3CDTF">2021-09-16T05:37:00Z</dcterms:created>
  <dcterms:modified xsi:type="dcterms:W3CDTF">2021-10-01T05:46:00Z</dcterms:modified>
</cp:coreProperties>
</file>