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1498EE" w14:textId="77777777" w:rsidR="00235309" w:rsidRPr="00835490" w:rsidRDefault="00235309" w:rsidP="00235309">
      <w:pPr>
        <w:jc w:val="center"/>
        <w:rPr>
          <w:b/>
          <w:bCs/>
          <w:caps/>
          <w:sz w:val="20"/>
        </w:rPr>
      </w:pPr>
      <w:bookmarkStart w:id="0" w:name="_Hlk536624141"/>
      <w:bookmarkStart w:id="1" w:name="_Hlk51067006"/>
      <w:bookmarkStart w:id="2" w:name="_Hlk16151182"/>
      <w:r w:rsidRPr="00835490">
        <w:rPr>
          <w:b/>
          <w:caps/>
          <w:noProof/>
        </w:rPr>
        <w:drawing>
          <wp:inline distT="0" distB="0" distL="0" distR="0" wp14:anchorId="2F94670A" wp14:editId="6B41B256">
            <wp:extent cx="466725" cy="561975"/>
            <wp:effectExtent l="0" t="0" r="9525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4D3BC2AB" w14:textId="77777777" w:rsidR="00235309" w:rsidRPr="00835490" w:rsidRDefault="00235309" w:rsidP="00235309">
      <w:pPr>
        <w:jc w:val="center"/>
        <w:rPr>
          <w:b/>
          <w:bCs/>
          <w:caps/>
          <w:sz w:val="12"/>
          <w:szCs w:val="12"/>
        </w:rPr>
      </w:pPr>
    </w:p>
    <w:p w14:paraId="08A7FCA8" w14:textId="77777777" w:rsidR="00235309" w:rsidRPr="00FE299E" w:rsidRDefault="00235309" w:rsidP="00235309">
      <w:pPr>
        <w:keepNext/>
        <w:jc w:val="center"/>
        <w:outlineLvl w:val="0"/>
        <w:rPr>
          <w:b/>
          <w:sz w:val="28"/>
          <w:szCs w:val="28"/>
        </w:rPr>
      </w:pPr>
      <w:bookmarkStart w:id="3" w:name="_Hlk536624615"/>
      <w:r w:rsidRPr="00FE299E">
        <w:rPr>
          <w:b/>
          <w:sz w:val="28"/>
          <w:szCs w:val="28"/>
        </w:rPr>
        <w:t>KLAIPĖDOS RAJONO SAVIVALDYBĖS TARYBA</w:t>
      </w:r>
    </w:p>
    <w:bookmarkEnd w:id="1"/>
    <w:bookmarkEnd w:id="2"/>
    <w:bookmarkEnd w:id="3"/>
    <w:p w14:paraId="526386ED" w14:textId="77777777" w:rsidR="00235309" w:rsidRPr="00235309" w:rsidRDefault="00235309" w:rsidP="00937150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Cs w:val="24"/>
        </w:rPr>
      </w:pPr>
    </w:p>
    <w:p w14:paraId="7D5EF269" w14:textId="4F3C0B56" w:rsidR="00762BD7" w:rsidRDefault="00937150" w:rsidP="00235309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AD1728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14:paraId="26C4E207" w14:textId="1D73E08E" w:rsidR="00B455D9" w:rsidRDefault="00CD2E00" w:rsidP="00237067">
      <w:pPr>
        <w:tabs>
          <w:tab w:val="left" w:pos="3450"/>
        </w:tabs>
        <w:jc w:val="center"/>
        <w:rPr>
          <w:b/>
          <w:spacing w:val="20"/>
          <w:sz w:val="28"/>
        </w:rPr>
      </w:pPr>
      <w:r w:rsidRPr="00B455D9">
        <w:rPr>
          <w:b/>
          <w:spacing w:val="20"/>
          <w:sz w:val="28"/>
          <w:szCs w:val="28"/>
        </w:rPr>
        <w:t>D</w:t>
      </w:r>
      <w:r w:rsidR="00E009D0" w:rsidRPr="00B455D9">
        <w:rPr>
          <w:b/>
          <w:spacing w:val="20"/>
          <w:sz w:val="28"/>
          <w:szCs w:val="28"/>
        </w:rPr>
        <w:t>ĖL</w:t>
      </w:r>
      <w:r w:rsidR="008F38B8" w:rsidRPr="00B455D9">
        <w:rPr>
          <w:b/>
          <w:sz w:val="28"/>
          <w:szCs w:val="28"/>
        </w:rPr>
        <w:t xml:space="preserve"> </w:t>
      </w:r>
      <w:r w:rsidR="00042D26">
        <w:rPr>
          <w:b/>
          <w:spacing w:val="20"/>
          <w:sz w:val="28"/>
        </w:rPr>
        <w:t>KLAIPĖDOS RAJONO SAVIVALDYBĖS 20</w:t>
      </w:r>
      <w:r w:rsidR="003342DF">
        <w:rPr>
          <w:b/>
          <w:spacing w:val="20"/>
          <w:sz w:val="28"/>
        </w:rPr>
        <w:t>2</w:t>
      </w:r>
      <w:r w:rsidR="00471405">
        <w:rPr>
          <w:b/>
          <w:spacing w:val="20"/>
          <w:sz w:val="28"/>
        </w:rPr>
        <w:t>1</w:t>
      </w:r>
      <w:r w:rsidR="00042D26">
        <w:rPr>
          <w:b/>
          <w:spacing w:val="20"/>
          <w:sz w:val="28"/>
        </w:rPr>
        <w:t xml:space="preserve"> METŲ BIUDŽETO PATI</w:t>
      </w:r>
      <w:r w:rsidR="0096377D">
        <w:rPr>
          <w:b/>
          <w:spacing w:val="20"/>
          <w:sz w:val="28"/>
        </w:rPr>
        <w:t>KSL</w:t>
      </w:r>
      <w:r w:rsidR="00042D26">
        <w:rPr>
          <w:b/>
          <w:spacing w:val="20"/>
          <w:sz w:val="28"/>
        </w:rPr>
        <w:t>INIMO</w:t>
      </w:r>
    </w:p>
    <w:p w14:paraId="6A1FF18B" w14:textId="77777777" w:rsidR="00E144E3" w:rsidRPr="006D3F48" w:rsidRDefault="00E144E3" w:rsidP="00237067">
      <w:pPr>
        <w:tabs>
          <w:tab w:val="left" w:pos="3450"/>
        </w:tabs>
        <w:jc w:val="center"/>
        <w:rPr>
          <w:bCs/>
        </w:rPr>
      </w:pPr>
    </w:p>
    <w:p w14:paraId="66825AE1" w14:textId="710ED0B5" w:rsidR="005A2D38" w:rsidRDefault="002156CC" w:rsidP="00E144E3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>
        <w:rPr>
          <w:rFonts w:ascii="Times New Roman" w:hAnsi="Times New Roman"/>
        </w:rPr>
        <w:t>20</w:t>
      </w:r>
      <w:r w:rsidR="003342DF">
        <w:rPr>
          <w:rFonts w:ascii="Times New Roman" w:hAnsi="Times New Roman"/>
        </w:rPr>
        <w:t>2</w:t>
      </w:r>
      <w:r w:rsidR="00471405">
        <w:rPr>
          <w:rFonts w:ascii="Times New Roman" w:hAnsi="Times New Roman"/>
        </w:rPr>
        <w:t>1</w:t>
      </w:r>
      <w:r w:rsidR="008F38B8" w:rsidRPr="00C6237D">
        <w:rPr>
          <w:rFonts w:ascii="Times New Roman" w:hAnsi="Times New Roman"/>
        </w:rPr>
        <w:t xml:space="preserve"> </w:t>
      </w:r>
      <w:r w:rsidR="008F38B8" w:rsidRPr="00C6237D">
        <w:rPr>
          <w:rFonts w:ascii="Times New Roman" w:hAnsi="Times New Roman"/>
          <w:caps w:val="0"/>
        </w:rPr>
        <w:t>m.</w:t>
      </w:r>
      <w:r w:rsidR="00235309">
        <w:rPr>
          <w:rFonts w:ascii="Times New Roman" w:hAnsi="Times New Roman"/>
          <w:caps w:val="0"/>
        </w:rPr>
        <w:t xml:space="preserve"> rugsėjo 30 </w:t>
      </w:r>
      <w:r w:rsidR="00CD2E00">
        <w:rPr>
          <w:rFonts w:ascii="Times New Roman" w:hAnsi="Times New Roman"/>
          <w:caps w:val="0"/>
        </w:rPr>
        <w:t>d. Nr. T11</w:t>
      </w:r>
      <w:r w:rsidR="00E06E5D">
        <w:rPr>
          <w:rFonts w:ascii="Times New Roman" w:hAnsi="Times New Roman"/>
          <w:caps w:val="0"/>
        </w:rPr>
        <w:t>-</w:t>
      </w:r>
      <w:r w:rsidR="00235309">
        <w:rPr>
          <w:rFonts w:ascii="Times New Roman" w:hAnsi="Times New Roman"/>
          <w:caps w:val="0"/>
        </w:rPr>
        <w:t>282</w:t>
      </w:r>
    </w:p>
    <w:p w14:paraId="31E54D78" w14:textId="77777777" w:rsidR="008F38B8" w:rsidRDefault="008F38B8" w:rsidP="00E144E3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 w:rsidRPr="00C6237D">
        <w:rPr>
          <w:rFonts w:ascii="Times New Roman" w:hAnsi="Times New Roman"/>
        </w:rPr>
        <w:t>G</w:t>
      </w:r>
      <w:r w:rsidRPr="00C6237D">
        <w:rPr>
          <w:rFonts w:ascii="Times New Roman" w:hAnsi="Times New Roman"/>
          <w:caps w:val="0"/>
        </w:rPr>
        <w:t>argždai</w:t>
      </w:r>
    </w:p>
    <w:p w14:paraId="44D9C55E" w14:textId="77777777" w:rsidR="00E144E3" w:rsidRDefault="00E144E3" w:rsidP="00C67E17">
      <w:pPr>
        <w:pStyle w:val="Antrats"/>
        <w:ind w:firstLine="1134"/>
        <w:jc w:val="both"/>
      </w:pPr>
    </w:p>
    <w:p w14:paraId="1F0D500F" w14:textId="24AA7D9C" w:rsidR="006D3F48" w:rsidRDefault="003F131A" w:rsidP="00235309">
      <w:pPr>
        <w:pStyle w:val="Default"/>
        <w:ind w:firstLine="1134"/>
        <w:jc w:val="both"/>
      </w:pPr>
      <w:r>
        <w:t>Klaipėdos rajono savivaldybės taryba, vadovaudamasi Lietuvos Respublikos vietos savivaldos įstatymo 16 straipsnio 2 dalies 15 punktu, 18 straipsnio 1 dalimi</w:t>
      </w:r>
      <w:r w:rsidR="004C0186">
        <w:rPr>
          <w:sz w:val="23"/>
          <w:szCs w:val="23"/>
        </w:rPr>
        <w:t>,</w:t>
      </w:r>
      <w:r w:rsidR="00D84D38">
        <w:rPr>
          <w:sz w:val="23"/>
          <w:szCs w:val="23"/>
        </w:rPr>
        <w:t xml:space="preserve"> </w:t>
      </w:r>
      <w:r w:rsidR="00055F9C">
        <w:rPr>
          <w:sz w:val="23"/>
          <w:szCs w:val="23"/>
        </w:rPr>
        <w:t>Li</w:t>
      </w:r>
      <w:r w:rsidR="00577651">
        <w:rPr>
          <w:sz w:val="23"/>
          <w:szCs w:val="23"/>
        </w:rPr>
        <w:t>etuvos Respu</w:t>
      </w:r>
      <w:r w:rsidR="001A567B">
        <w:rPr>
          <w:sz w:val="23"/>
          <w:szCs w:val="23"/>
        </w:rPr>
        <w:t>bl</w:t>
      </w:r>
      <w:r w:rsidR="00C74700">
        <w:rPr>
          <w:sz w:val="23"/>
          <w:szCs w:val="23"/>
        </w:rPr>
        <w:t>ikos Vyriausybės 2021 m. rugsėjo 8 d. nutarimu Nr. 717</w:t>
      </w:r>
      <w:r w:rsidR="00276FCA">
        <w:rPr>
          <w:sz w:val="23"/>
          <w:szCs w:val="23"/>
        </w:rPr>
        <w:t xml:space="preserve"> ,,Dėl lėšų skyrimo iš Lietuvos R</w:t>
      </w:r>
      <w:r w:rsidR="001A567B">
        <w:rPr>
          <w:sz w:val="23"/>
          <w:szCs w:val="23"/>
        </w:rPr>
        <w:t>espublikos Vyriausybės rezervo</w:t>
      </w:r>
      <w:r w:rsidR="00577651">
        <w:rPr>
          <w:sz w:val="23"/>
          <w:szCs w:val="23"/>
        </w:rPr>
        <w:t xml:space="preserve">“, </w:t>
      </w:r>
      <w:r w:rsidR="00FD111B">
        <w:rPr>
          <w:sz w:val="23"/>
          <w:szCs w:val="23"/>
        </w:rPr>
        <w:t xml:space="preserve">Lietuvos Respublikos socialinės apsaugos ir </w:t>
      </w:r>
      <w:r w:rsidR="001A567B">
        <w:rPr>
          <w:sz w:val="23"/>
          <w:szCs w:val="23"/>
        </w:rPr>
        <w:t>darbo ministro 2021 m. birželio 23 d. įsakymu Nr. A1-468</w:t>
      </w:r>
      <w:r w:rsidR="006F4F52">
        <w:rPr>
          <w:sz w:val="23"/>
          <w:szCs w:val="23"/>
        </w:rPr>
        <w:t xml:space="preserve"> ,,Dėl Socialinės</w:t>
      </w:r>
      <w:r w:rsidR="00C74700">
        <w:rPr>
          <w:sz w:val="23"/>
          <w:szCs w:val="23"/>
        </w:rPr>
        <w:t xml:space="preserve"> apsaugos ir darbo ministro 2021 m. rugpjūčio 18 d. įsakymo Nr. A1-608</w:t>
      </w:r>
      <w:r w:rsidR="00FD111B">
        <w:rPr>
          <w:sz w:val="23"/>
          <w:szCs w:val="23"/>
        </w:rPr>
        <w:t xml:space="preserve"> ,,Dėl Lietuvos Respublikos socialinės apsaugos ir darbo ministro 2020 m. gruodžio 30 d. įsakymo Nr. A1-1308 ,,Dėl Lietuvos Respublikos valstybės biudžeto specialių tikslinių dotacijų savivaldybių biudžetams 2021 metais paskirstymo savivaldybių administracijoms ir vertinimo kriterijų patvirtinimo“ pakeitimo“, </w:t>
      </w:r>
      <w:r w:rsidR="00D34D33">
        <w:rPr>
          <w:sz w:val="23"/>
          <w:szCs w:val="23"/>
        </w:rPr>
        <w:t>Lietuvos Respublikos sveikatos apsau</w:t>
      </w:r>
      <w:r w:rsidR="00C74700">
        <w:rPr>
          <w:sz w:val="23"/>
          <w:szCs w:val="23"/>
        </w:rPr>
        <w:t>gos ministro 2021 m. rugsėjo 2</w:t>
      </w:r>
      <w:r w:rsidR="00314582">
        <w:rPr>
          <w:sz w:val="23"/>
          <w:szCs w:val="23"/>
        </w:rPr>
        <w:t xml:space="preserve"> d.</w:t>
      </w:r>
      <w:r w:rsidR="00C74700">
        <w:rPr>
          <w:sz w:val="23"/>
          <w:szCs w:val="23"/>
        </w:rPr>
        <w:t xml:space="preserve"> įsakymu Nr. V-1990 ,,Dėl lėšų skyrimo asmens sveikatos priežiūros įstaigoms</w:t>
      </w:r>
      <w:r w:rsidR="00725629">
        <w:rPr>
          <w:sz w:val="23"/>
          <w:szCs w:val="23"/>
        </w:rPr>
        <w:t>“,</w:t>
      </w:r>
      <w:r w:rsidR="00055F9C">
        <w:t xml:space="preserve"> </w:t>
      </w:r>
      <w:r w:rsidR="00055F9C">
        <w:rPr>
          <w:sz w:val="23"/>
          <w:szCs w:val="23"/>
        </w:rPr>
        <w:t xml:space="preserve"> </w:t>
      </w:r>
      <w:r w:rsidR="001A0B31">
        <w:t>n u s p r e n d ž i a:</w:t>
      </w:r>
    </w:p>
    <w:p w14:paraId="607F686B" w14:textId="09567388" w:rsidR="00102C41" w:rsidRPr="000E4290" w:rsidRDefault="00102C41" w:rsidP="00235309">
      <w:pPr>
        <w:pStyle w:val="Pagrindiniotekstotrauka2"/>
        <w:ind w:left="0" w:firstLine="1134"/>
      </w:pPr>
      <w:r w:rsidRPr="00497B97">
        <w:t xml:space="preserve">1. </w:t>
      </w:r>
      <w:r w:rsidR="00263B4A">
        <w:t>Padidinti</w:t>
      </w:r>
      <w:r w:rsidRPr="000E4290">
        <w:t xml:space="preserve"> Klaipėdos rajono savivaldybės </w:t>
      </w:r>
      <w:r>
        <w:t>2021</w:t>
      </w:r>
      <w:r w:rsidRPr="000E4290">
        <w:t xml:space="preserve"> metų biudžeto pajamas </w:t>
      </w:r>
      <w:r>
        <w:t xml:space="preserve">ir asignavimus </w:t>
      </w:r>
      <w:r w:rsidR="005C7767">
        <w:t xml:space="preserve"> </w:t>
      </w:r>
      <w:r w:rsidR="001F5FDF">
        <w:t>322,234</w:t>
      </w:r>
      <w:r w:rsidR="0087425D">
        <w:t xml:space="preserve"> </w:t>
      </w:r>
      <w:r>
        <w:t>tūkst. eurų</w:t>
      </w:r>
      <w:r w:rsidRPr="000E4290">
        <w:t xml:space="preserve">. </w:t>
      </w:r>
    </w:p>
    <w:p w14:paraId="12D5BBCC" w14:textId="1830A43A" w:rsidR="00102C41" w:rsidRDefault="00102C41" w:rsidP="00235309">
      <w:pPr>
        <w:pStyle w:val="Pagrindiniotekstotrauka2"/>
        <w:ind w:left="0" w:firstLine="1134"/>
      </w:pPr>
      <w:r>
        <w:t>2. Pakeisti biudžeto asignavimus atsižvelgiant į įstaigų prašymus ir Klaipėdos rajono savivaldybės strateginio veiklos plano 2021 m. programų pakeitimus (priedas pridedamas).</w:t>
      </w:r>
    </w:p>
    <w:p w14:paraId="2C923C4E" w14:textId="7A7A067E" w:rsidR="00102C41" w:rsidRDefault="00102C41" w:rsidP="00235309">
      <w:pPr>
        <w:pStyle w:val="Pagrindiniotekstotrauka2"/>
        <w:ind w:left="0" w:firstLine="1134"/>
      </w:pPr>
      <w:r>
        <w:t>3. Pakeisti Klaipėdos rajono savivaldybės tarybos 2021 m. sausio 28 d. sprendimo Nr. T11-33 ,,Dėl Klaipėdos rajono savivaldybės 202</w:t>
      </w:r>
      <w:r w:rsidR="00726CFD">
        <w:t>1</w:t>
      </w:r>
      <w:r>
        <w:t xml:space="preserve"> metų biudžeto patvirtinimo“:</w:t>
      </w:r>
    </w:p>
    <w:p w14:paraId="2264D1F4" w14:textId="77777777" w:rsidR="0085149C" w:rsidRDefault="0085149C" w:rsidP="00235309">
      <w:pPr>
        <w:pStyle w:val="Pagrindiniotekstotrauka2"/>
        <w:ind w:left="0" w:firstLine="1134"/>
      </w:pPr>
    </w:p>
    <w:p w14:paraId="012042D9" w14:textId="10BEFC22" w:rsidR="00102C41" w:rsidRDefault="00235309" w:rsidP="00235309">
      <w:pPr>
        <w:pStyle w:val="Pagrindiniotekstotrauka2"/>
        <w:ind w:left="0" w:firstLine="1134"/>
      </w:pPr>
      <w:r>
        <w:t xml:space="preserve">3.1. </w:t>
      </w:r>
      <w:r w:rsidR="00102C41">
        <w:t>1 priedą:</w:t>
      </w:r>
    </w:p>
    <w:p w14:paraId="10D734CB" w14:textId="77777777" w:rsidR="0085149C" w:rsidRDefault="0085149C" w:rsidP="00726CFD">
      <w:pPr>
        <w:pStyle w:val="Pagrindiniotekstotrauka2"/>
        <w:ind w:left="0" w:firstLine="851"/>
      </w:pPr>
    </w:p>
    <w:tbl>
      <w:tblPr>
        <w:tblW w:w="8060" w:type="dxa"/>
        <w:jc w:val="center"/>
        <w:tblLook w:val="04A0" w:firstRow="1" w:lastRow="0" w:firstColumn="1" w:lastColumn="0" w:noHBand="0" w:noVBand="1"/>
      </w:tblPr>
      <w:tblGrid>
        <w:gridCol w:w="880"/>
        <w:gridCol w:w="5720"/>
        <w:gridCol w:w="1460"/>
      </w:tblGrid>
      <w:tr w:rsidR="0085149C" w:rsidRPr="001C0F8E" w14:paraId="1B8D3844" w14:textId="77777777" w:rsidTr="00235309">
        <w:trPr>
          <w:trHeight w:val="465"/>
          <w:jc w:val="center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A1202" w14:textId="77777777" w:rsidR="0085149C" w:rsidRPr="001C0F8E" w:rsidRDefault="0085149C">
            <w:pPr>
              <w:jc w:val="center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</w:rPr>
              <w:t>Eil. Nr.</w:t>
            </w:r>
          </w:p>
        </w:tc>
        <w:tc>
          <w:tcPr>
            <w:tcW w:w="5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1A69A" w14:textId="77777777" w:rsidR="0085149C" w:rsidRPr="001C0F8E" w:rsidRDefault="0085149C">
            <w:pPr>
              <w:jc w:val="center"/>
              <w:rPr>
                <w:sz w:val="18"/>
                <w:szCs w:val="18"/>
              </w:rPr>
            </w:pPr>
            <w:r w:rsidRPr="001C0F8E">
              <w:rPr>
                <w:sz w:val="18"/>
                <w:szCs w:val="18"/>
              </w:rPr>
              <w:t>Pajamų rūšys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12D8C" w14:textId="77777777" w:rsidR="0085149C" w:rsidRPr="001C0F8E" w:rsidRDefault="0085149C">
            <w:pPr>
              <w:jc w:val="center"/>
              <w:rPr>
                <w:sz w:val="18"/>
                <w:szCs w:val="18"/>
              </w:rPr>
            </w:pPr>
            <w:r w:rsidRPr="001C0F8E">
              <w:rPr>
                <w:sz w:val="18"/>
                <w:szCs w:val="18"/>
              </w:rPr>
              <w:t>Sumos tūkst. eurų</w:t>
            </w:r>
          </w:p>
        </w:tc>
      </w:tr>
      <w:tr w:rsidR="0085149C" w:rsidRPr="001C0F8E" w14:paraId="6A7041DC" w14:textId="77777777" w:rsidTr="00235309">
        <w:trPr>
          <w:trHeight w:val="31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44B78" w14:textId="77777777" w:rsidR="0085149C" w:rsidRPr="001C0F8E" w:rsidRDefault="0085149C">
            <w:pPr>
              <w:jc w:val="center"/>
              <w:rPr>
                <w:sz w:val="18"/>
                <w:szCs w:val="18"/>
              </w:rPr>
            </w:pPr>
            <w:r w:rsidRPr="001C0F8E">
              <w:rPr>
                <w:sz w:val="18"/>
                <w:szCs w:val="18"/>
              </w:rPr>
              <w:t>1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FE801" w14:textId="77777777" w:rsidR="0085149C" w:rsidRPr="001C0F8E" w:rsidRDefault="0085149C">
            <w:pPr>
              <w:jc w:val="center"/>
              <w:rPr>
                <w:sz w:val="18"/>
                <w:szCs w:val="18"/>
              </w:rPr>
            </w:pPr>
            <w:r w:rsidRPr="001C0F8E">
              <w:rPr>
                <w:sz w:val="18"/>
                <w:szCs w:val="18"/>
              </w:rPr>
              <w:t>2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424B1" w14:textId="77777777" w:rsidR="0085149C" w:rsidRPr="001C0F8E" w:rsidRDefault="0085149C">
            <w:pPr>
              <w:jc w:val="center"/>
              <w:rPr>
                <w:sz w:val="18"/>
                <w:szCs w:val="18"/>
              </w:rPr>
            </w:pPr>
            <w:r w:rsidRPr="001C0F8E">
              <w:rPr>
                <w:sz w:val="18"/>
                <w:szCs w:val="18"/>
              </w:rPr>
              <w:t>3</w:t>
            </w:r>
          </w:p>
        </w:tc>
      </w:tr>
      <w:tr w:rsidR="0085149C" w:rsidRPr="001C0F8E" w14:paraId="5BCEDB3B" w14:textId="77777777" w:rsidTr="00235309">
        <w:trPr>
          <w:trHeight w:val="25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B9186" w14:textId="77777777" w:rsidR="0085149C" w:rsidRPr="001C0F8E" w:rsidRDefault="0085149C">
            <w:pPr>
              <w:rPr>
                <w:b/>
                <w:bCs/>
                <w:sz w:val="18"/>
                <w:szCs w:val="18"/>
              </w:rPr>
            </w:pPr>
            <w:r w:rsidRPr="001C0F8E"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AC481" w14:textId="77777777" w:rsidR="0085149C" w:rsidRPr="001C0F8E" w:rsidRDefault="0085149C">
            <w:pPr>
              <w:rPr>
                <w:b/>
                <w:bCs/>
                <w:sz w:val="18"/>
                <w:szCs w:val="18"/>
              </w:rPr>
            </w:pPr>
            <w:r w:rsidRPr="001C0F8E">
              <w:rPr>
                <w:b/>
                <w:bCs/>
                <w:sz w:val="18"/>
                <w:szCs w:val="18"/>
              </w:rPr>
              <w:t>Dotacijos iš kitų valdžios sektoriaus subjektų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16867" w14:textId="77777777" w:rsidR="0085149C" w:rsidRPr="001C0F8E" w:rsidRDefault="0085149C">
            <w:pPr>
              <w:jc w:val="right"/>
              <w:rPr>
                <w:b/>
                <w:bCs/>
                <w:sz w:val="18"/>
                <w:szCs w:val="18"/>
              </w:rPr>
            </w:pPr>
            <w:r w:rsidRPr="001C0F8E">
              <w:rPr>
                <w:b/>
                <w:bCs/>
                <w:sz w:val="18"/>
                <w:szCs w:val="18"/>
              </w:rPr>
              <w:t>302,234</w:t>
            </w:r>
          </w:p>
        </w:tc>
      </w:tr>
      <w:tr w:rsidR="0085149C" w:rsidRPr="001C0F8E" w14:paraId="32946289" w14:textId="77777777" w:rsidTr="00235309">
        <w:trPr>
          <w:trHeight w:val="25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D5FE5" w14:textId="77777777" w:rsidR="0085149C" w:rsidRPr="001C0F8E" w:rsidRDefault="0085149C">
            <w:pPr>
              <w:rPr>
                <w:sz w:val="18"/>
                <w:szCs w:val="18"/>
              </w:rPr>
            </w:pPr>
            <w:r w:rsidRPr="001C0F8E">
              <w:rPr>
                <w:sz w:val="18"/>
                <w:szCs w:val="18"/>
              </w:rPr>
              <w:t>2.1.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149886" w14:textId="77777777" w:rsidR="0085149C" w:rsidRPr="001C0F8E" w:rsidRDefault="0085149C">
            <w:pPr>
              <w:rPr>
                <w:sz w:val="18"/>
                <w:szCs w:val="18"/>
              </w:rPr>
            </w:pPr>
            <w:r w:rsidRPr="001C0F8E">
              <w:rPr>
                <w:sz w:val="18"/>
                <w:szCs w:val="18"/>
              </w:rPr>
              <w:t>Dotacijos iš kitų valdžios sektoriaus subjektų einamiesiems tikslams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C3FB1" w14:textId="77777777" w:rsidR="0085149C" w:rsidRPr="001C0F8E" w:rsidRDefault="0085149C">
            <w:pPr>
              <w:jc w:val="right"/>
              <w:rPr>
                <w:sz w:val="18"/>
                <w:szCs w:val="18"/>
              </w:rPr>
            </w:pPr>
            <w:r w:rsidRPr="001C0F8E">
              <w:rPr>
                <w:sz w:val="18"/>
                <w:szCs w:val="18"/>
              </w:rPr>
              <w:t>1 309,034</w:t>
            </w:r>
          </w:p>
        </w:tc>
      </w:tr>
      <w:tr w:rsidR="0085149C" w:rsidRPr="001C0F8E" w14:paraId="48BBC691" w14:textId="77777777" w:rsidTr="00235309">
        <w:trPr>
          <w:trHeight w:val="25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94F7B7" w14:textId="77777777" w:rsidR="0085149C" w:rsidRPr="001C0F8E" w:rsidRDefault="0085149C">
            <w:pPr>
              <w:rPr>
                <w:sz w:val="18"/>
                <w:szCs w:val="18"/>
              </w:rPr>
            </w:pPr>
            <w:r w:rsidRPr="001C0F8E">
              <w:rPr>
                <w:sz w:val="18"/>
                <w:szCs w:val="18"/>
              </w:rPr>
              <w:t>2.1.1.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EFE811" w14:textId="77777777" w:rsidR="0085149C" w:rsidRPr="001C0F8E" w:rsidRDefault="0085149C">
            <w:pPr>
              <w:rPr>
                <w:sz w:val="18"/>
                <w:szCs w:val="18"/>
              </w:rPr>
            </w:pPr>
            <w:r w:rsidRPr="001C0F8E">
              <w:rPr>
                <w:sz w:val="18"/>
                <w:szCs w:val="18"/>
              </w:rPr>
              <w:t>Speciali tikslinė dotacija savivaldybėms einamiesiems tikslams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6C40B" w14:textId="77777777" w:rsidR="0085149C" w:rsidRPr="001C0F8E" w:rsidRDefault="0085149C">
            <w:pPr>
              <w:jc w:val="right"/>
              <w:rPr>
                <w:sz w:val="18"/>
                <w:szCs w:val="18"/>
              </w:rPr>
            </w:pPr>
            <w:r w:rsidRPr="001C0F8E">
              <w:rPr>
                <w:sz w:val="18"/>
                <w:szCs w:val="18"/>
              </w:rPr>
              <w:t>241,8</w:t>
            </w:r>
          </w:p>
        </w:tc>
      </w:tr>
      <w:tr w:rsidR="0085149C" w:rsidRPr="001C0F8E" w14:paraId="790BDCDB" w14:textId="77777777" w:rsidTr="00235309">
        <w:trPr>
          <w:trHeight w:val="25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BD8A28" w14:textId="77777777" w:rsidR="0085149C" w:rsidRPr="001C0F8E" w:rsidRDefault="0085149C">
            <w:pPr>
              <w:rPr>
                <w:sz w:val="18"/>
                <w:szCs w:val="18"/>
              </w:rPr>
            </w:pPr>
            <w:r w:rsidRPr="001C0F8E">
              <w:rPr>
                <w:sz w:val="18"/>
                <w:szCs w:val="18"/>
              </w:rPr>
              <w:t>2.1.1.1.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6A0670" w14:textId="77777777" w:rsidR="0085149C" w:rsidRPr="001C0F8E" w:rsidRDefault="0085149C">
            <w:pPr>
              <w:rPr>
                <w:sz w:val="18"/>
                <w:szCs w:val="18"/>
              </w:rPr>
            </w:pPr>
            <w:r w:rsidRPr="001C0F8E">
              <w:rPr>
                <w:sz w:val="18"/>
                <w:szCs w:val="18"/>
              </w:rPr>
              <w:t>Valstybinėms (valstybės perduotoms savivaldybėms) funkcijoms atlikti (VBD)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85AB5D" w14:textId="77777777" w:rsidR="0085149C" w:rsidRPr="001C0F8E" w:rsidRDefault="0085149C">
            <w:pPr>
              <w:jc w:val="right"/>
              <w:rPr>
                <w:sz w:val="18"/>
                <w:szCs w:val="18"/>
              </w:rPr>
            </w:pPr>
            <w:r w:rsidRPr="001C0F8E">
              <w:rPr>
                <w:sz w:val="18"/>
                <w:szCs w:val="18"/>
              </w:rPr>
              <w:t>241,8</w:t>
            </w:r>
          </w:p>
        </w:tc>
      </w:tr>
      <w:tr w:rsidR="0085149C" w:rsidRPr="001C0F8E" w14:paraId="7F47EE47" w14:textId="77777777" w:rsidTr="00235309">
        <w:trPr>
          <w:trHeight w:val="25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4C81A" w14:textId="77777777" w:rsidR="0085149C" w:rsidRPr="001C0F8E" w:rsidRDefault="0085149C">
            <w:pPr>
              <w:rPr>
                <w:sz w:val="18"/>
                <w:szCs w:val="18"/>
              </w:rPr>
            </w:pPr>
            <w:r w:rsidRPr="001C0F8E">
              <w:rPr>
                <w:sz w:val="18"/>
                <w:szCs w:val="18"/>
              </w:rPr>
              <w:t>2.1.2.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D61BE" w14:textId="77777777" w:rsidR="0085149C" w:rsidRPr="001C0F8E" w:rsidRDefault="0085149C">
            <w:pPr>
              <w:rPr>
                <w:sz w:val="18"/>
                <w:szCs w:val="18"/>
              </w:rPr>
            </w:pPr>
            <w:r w:rsidRPr="001C0F8E">
              <w:rPr>
                <w:sz w:val="18"/>
                <w:szCs w:val="18"/>
              </w:rPr>
              <w:t>Kitos dotacijos einamiesiems tikslams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B76C3" w14:textId="77777777" w:rsidR="0085149C" w:rsidRPr="001C0F8E" w:rsidRDefault="0085149C">
            <w:pPr>
              <w:jc w:val="right"/>
              <w:rPr>
                <w:sz w:val="18"/>
                <w:szCs w:val="18"/>
              </w:rPr>
            </w:pPr>
            <w:r w:rsidRPr="001C0F8E">
              <w:rPr>
                <w:sz w:val="18"/>
                <w:szCs w:val="18"/>
              </w:rPr>
              <w:t>1063,134</w:t>
            </w:r>
          </w:p>
        </w:tc>
      </w:tr>
      <w:tr w:rsidR="0085149C" w:rsidRPr="001C0F8E" w14:paraId="4117B6BA" w14:textId="77777777" w:rsidTr="00235309">
        <w:trPr>
          <w:trHeight w:val="51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D1906" w14:textId="77777777" w:rsidR="0085149C" w:rsidRPr="001C0F8E" w:rsidRDefault="0085149C">
            <w:pPr>
              <w:rPr>
                <w:sz w:val="18"/>
                <w:szCs w:val="18"/>
              </w:rPr>
            </w:pPr>
            <w:r w:rsidRPr="001C0F8E">
              <w:rPr>
                <w:sz w:val="18"/>
                <w:szCs w:val="18"/>
              </w:rPr>
              <w:t>2.1.2.1.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05BF25" w14:textId="77777777" w:rsidR="0085149C" w:rsidRPr="001C0F8E" w:rsidRDefault="0085149C">
            <w:pPr>
              <w:rPr>
                <w:sz w:val="16"/>
                <w:szCs w:val="16"/>
              </w:rPr>
            </w:pPr>
            <w:r w:rsidRPr="001C0F8E">
              <w:rPr>
                <w:sz w:val="16"/>
                <w:szCs w:val="16"/>
              </w:rPr>
              <w:t>Vietinės reikšmės keliams (gatvėms) tiesti, taisyti, prižiūrėti ir saugaus eismo sąlygoms užtikrinti (KPPP)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29841" w14:textId="77777777" w:rsidR="0085149C" w:rsidRPr="001C0F8E" w:rsidRDefault="0085149C">
            <w:pPr>
              <w:jc w:val="right"/>
              <w:rPr>
                <w:sz w:val="18"/>
                <w:szCs w:val="18"/>
              </w:rPr>
            </w:pPr>
            <w:r w:rsidRPr="001C0F8E">
              <w:rPr>
                <w:sz w:val="18"/>
                <w:szCs w:val="18"/>
              </w:rPr>
              <w:t>1015,3</w:t>
            </w:r>
          </w:p>
        </w:tc>
      </w:tr>
      <w:tr w:rsidR="0085149C" w:rsidRPr="001C0F8E" w14:paraId="5666B8A2" w14:textId="77777777" w:rsidTr="00235309">
        <w:trPr>
          <w:trHeight w:val="57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9D17D" w14:textId="77777777" w:rsidR="0085149C" w:rsidRPr="001C0F8E" w:rsidRDefault="0085149C">
            <w:pPr>
              <w:rPr>
                <w:sz w:val="18"/>
                <w:szCs w:val="18"/>
              </w:rPr>
            </w:pPr>
            <w:r w:rsidRPr="001C0F8E">
              <w:rPr>
                <w:sz w:val="18"/>
                <w:szCs w:val="18"/>
              </w:rPr>
              <w:t>2.1.2.10.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769308" w14:textId="77777777" w:rsidR="0085149C" w:rsidRPr="001C0F8E" w:rsidRDefault="0085149C">
            <w:pPr>
              <w:rPr>
                <w:sz w:val="18"/>
                <w:szCs w:val="18"/>
              </w:rPr>
            </w:pPr>
            <w:r w:rsidRPr="001C0F8E">
              <w:rPr>
                <w:sz w:val="18"/>
                <w:szCs w:val="18"/>
              </w:rPr>
              <w:t>Patirtoms išlaidoms už skiepijimo nuo COVID-19 ligos (koronaviruso infekcijos) paslaugas kompensuoti (VBD(COVID))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385F3" w14:textId="77777777" w:rsidR="0085149C" w:rsidRPr="001C0F8E" w:rsidRDefault="0085149C">
            <w:pPr>
              <w:jc w:val="right"/>
              <w:rPr>
                <w:sz w:val="18"/>
                <w:szCs w:val="18"/>
              </w:rPr>
            </w:pPr>
            <w:r w:rsidRPr="001C0F8E">
              <w:rPr>
                <w:sz w:val="18"/>
                <w:szCs w:val="18"/>
              </w:rPr>
              <w:t>7,825</w:t>
            </w:r>
          </w:p>
        </w:tc>
      </w:tr>
      <w:tr w:rsidR="0085149C" w:rsidRPr="001C0F8E" w14:paraId="38A1E33F" w14:textId="77777777" w:rsidTr="00235309">
        <w:trPr>
          <w:trHeight w:val="84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5F445" w14:textId="77777777" w:rsidR="0085149C" w:rsidRPr="001C0F8E" w:rsidRDefault="0085149C">
            <w:pPr>
              <w:rPr>
                <w:sz w:val="18"/>
                <w:szCs w:val="18"/>
              </w:rPr>
            </w:pPr>
            <w:r w:rsidRPr="001C0F8E">
              <w:rPr>
                <w:sz w:val="18"/>
                <w:szCs w:val="18"/>
              </w:rPr>
              <w:t>2.1.2.14.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38D79A" w14:textId="77777777" w:rsidR="0085149C" w:rsidRPr="001C0F8E" w:rsidRDefault="0085149C">
            <w:pPr>
              <w:rPr>
                <w:sz w:val="16"/>
                <w:szCs w:val="16"/>
              </w:rPr>
            </w:pPr>
            <w:r w:rsidRPr="001C0F8E">
              <w:rPr>
                <w:sz w:val="16"/>
                <w:szCs w:val="16"/>
              </w:rPr>
              <w:t>Patirtoms materialinių išteklių teikimo, siekiant šalinti COVID-19 ligos (koronaviruso infekcijos) padarinius ir valdyti jos plitimą esant valstybės lygio ekstremaliajai situacijai, išlaidoms kompensuoti (VBD(COVID))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4154D" w14:textId="77777777" w:rsidR="0085149C" w:rsidRPr="001C0F8E" w:rsidRDefault="0085149C">
            <w:pPr>
              <w:jc w:val="right"/>
              <w:rPr>
                <w:sz w:val="18"/>
                <w:szCs w:val="18"/>
              </w:rPr>
            </w:pPr>
            <w:r w:rsidRPr="001C0F8E">
              <w:rPr>
                <w:sz w:val="18"/>
                <w:szCs w:val="18"/>
              </w:rPr>
              <w:t>40,009</w:t>
            </w:r>
          </w:p>
        </w:tc>
      </w:tr>
      <w:tr w:rsidR="0085149C" w:rsidRPr="001C0F8E" w14:paraId="75110733" w14:textId="77777777" w:rsidTr="00235309">
        <w:trPr>
          <w:trHeight w:val="48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7AB2C" w14:textId="77777777" w:rsidR="0085149C" w:rsidRPr="001C0F8E" w:rsidRDefault="0085149C">
            <w:pPr>
              <w:rPr>
                <w:sz w:val="18"/>
                <w:szCs w:val="18"/>
              </w:rPr>
            </w:pPr>
            <w:r w:rsidRPr="001C0F8E">
              <w:rPr>
                <w:sz w:val="18"/>
                <w:szCs w:val="18"/>
              </w:rPr>
              <w:t>2.1.3.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E952C" w14:textId="77777777" w:rsidR="0085149C" w:rsidRPr="001C0F8E" w:rsidRDefault="0085149C">
            <w:pPr>
              <w:rPr>
                <w:sz w:val="18"/>
                <w:szCs w:val="18"/>
              </w:rPr>
            </w:pPr>
            <w:r w:rsidRPr="001C0F8E">
              <w:rPr>
                <w:sz w:val="18"/>
                <w:szCs w:val="18"/>
              </w:rPr>
              <w:t>Dotacija savivaldybėms iš Europos Sąjungos, kitos tarptautinės finansinės paramos ir bendrojo finansavimo lėšų einamiesiems tikslams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D78D2" w14:textId="77777777" w:rsidR="0085149C" w:rsidRPr="001C0F8E" w:rsidRDefault="0085149C">
            <w:pPr>
              <w:jc w:val="right"/>
              <w:rPr>
                <w:sz w:val="18"/>
                <w:szCs w:val="18"/>
              </w:rPr>
            </w:pPr>
            <w:r w:rsidRPr="001C0F8E">
              <w:rPr>
                <w:sz w:val="18"/>
                <w:szCs w:val="18"/>
              </w:rPr>
              <w:t>4,1</w:t>
            </w:r>
          </w:p>
        </w:tc>
      </w:tr>
      <w:tr w:rsidR="0085149C" w:rsidRPr="001C0F8E" w14:paraId="6B4FDFE7" w14:textId="77777777" w:rsidTr="00235309">
        <w:trPr>
          <w:trHeight w:val="25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4E138F" w14:textId="77777777" w:rsidR="0085149C" w:rsidRPr="001C0F8E" w:rsidRDefault="0085149C">
            <w:pPr>
              <w:rPr>
                <w:sz w:val="18"/>
                <w:szCs w:val="18"/>
              </w:rPr>
            </w:pPr>
            <w:r w:rsidRPr="001C0F8E">
              <w:rPr>
                <w:sz w:val="18"/>
                <w:szCs w:val="18"/>
              </w:rPr>
              <w:t>2.2.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511B4F" w14:textId="77777777" w:rsidR="0085149C" w:rsidRPr="001C0F8E" w:rsidRDefault="0085149C">
            <w:pPr>
              <w:rPr>
                <w:sz w:val="18"/>
                <w:szCs w:val="18"/>
              </w:rPr>
            </w:pPr>
            <w:r w:rsidRPr="001C0F8E">
              <w:rPr>
                <w:sz w:val="18"/>
                <w:szCs w:val="18"/>
              </w:rPr>
              <w:t>Dotacijos iš kitų valdžios sektoriaus subjektų turtui įsigyti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16EAE" w14:textId="77777777" w:rsidR="0085149C" w:rsidRPr="001C0F8E" w:rsidRDefault="0085149C">
            <w:pPr>
              <w:jc w:val="right"/>
              <w:rPr>
                <w:sz w:val="18"/>
                <w:szCs w:val="18"/>
              </w:rPr>
            </w:pPr>
            <w:r w:rsidRPr="001C0F8E">
              <w:rPr>
                <w:sz w:val="18"/>
                <w:szCs w:val="18"/>
              </w:rPr>
              <w:t>-1 006,8</w:t>
            </w:r>
          </w:p>
        </w:tc>
      </w:tr>
      <w:tr w:rsidR="0085149C" w:rsidRPr="001C0F8E" w14:paraId="6AA671AF" w14:textId="77777777" w:rsidTr="00235309">
        <w:trPr>
          <w:trHeight w:val="25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4D80D3" w14:textId="77777777" w:rsidR="0085149C" w:rsidRPr="001C0F8E" w:rsidRDefault="0085149C">
            <w:pPr>
              <w:rPr>
                <w:sz w:val="18"/>
                <w:szCs w:val="18"/>
              </w:rPr>
            </w:pPr>
            <w:r w:rsidRPr="001C0F8E">
              <w:rPr>
                <w:sz w:val="18"/>
                <w:szCs w:val="18"/>
              </w:rPr>
              <w:t>2.2.1.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540BAD" w14:textId="77777777" w:rsidR="0085149C" w:rsidRPr="001C0F8E" w:rsidRDefault="0085149C">
            <w:pPr>
              <w:rPr>
                <w:sz w:val="18"/>
                <w:szCs w:val="18"/>
              </w:rPr>
            </w:pPr>
            <w:r w:rsidRPr="001C0F8E">
              <w:rPr>
                <w:sz w:val="18"/>
                <w:szCs w:val="18"/>
              </w:rPr>
              <w:t>Kitos dotacijos turtui įsigyti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0AA6B" w14:textId="77777777" w:rsidR="0085149C" w:rsidRPr="001C0F8E" w:rsidRDefault="0085149C">
            <w:pPr>
              <w:jc w:val="right"/>
              <w:rPr>
                <w:sz w:val="18"/>
                <w:szCs w:val="18"/>
              </w:rPr>
            </w:pPr>
            <w:r w:rsidRPr="001C0F8E">
              <w:rPr>
                <w:sz w:val="18"/>
                <w:szCs w:val="18"/>
              </w:rPr>
              <w:t>-1 015,3</w:t>
            </w:r>
          </w:p>
        </w:tc>
      </w:tr>
      <w:tr w:rsidR="0085149C" w:rsidRPr="001C0F8E" w14:paraId="1E891700" w14:textId="77777777" w:rsidTr="00235309">
        <w:trPr>
          <w:trHeight w:val="51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6423DD" w14:textId="77777777" w:rsidR="0085149C" w:rsidRPr="001C0F8E" w:rsidRDefault="0085149C">
            <w:pPr>
              <w:rPr>
                <w:sz w:val="18"/>
                <w:szCs w:val="18"/>
              </w:rPr>
            </w:pPr>
            <w:r w:rsidRPr="001C0F8E">
              <w:rPr>
                <w:sz w:val="18"/>
                <w:szCs w:val="18"/>
              </w:rPr>
              <w:lastRenderedPageBreak/>
              <w:t>2.2.1.1.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C08E3B" w14:textId="77777777" w:rsidR="0085149C" w:rsidRPr="001C0F8E" w:rsidRDefault="0085149C">
            <w:pPr>
              <w:rPr>
                <w:sz w:val="16"/>
                <w:szCs w:val="16"/>
              </w:rPr>
            </w:pPr>
            <w:r w:rsidRPr="001C0F8E">
              <w:rPr>
                <w:sz w:val="16"/>
                <w:szCs w:val="16"/>
              </w:rPr>
              <w:t>Vietinės reikšmės keliams (gatvėms) tiesti, taisyti, prižiūrėti ir saugaus eismo sąlygoms užtikrinti (KPPP)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1D4913" w14:textId="77777777" w:rsidR="0085149C" w:rsidRPr="001C0F8E" w:rsidRDefault="0085149C">
            <w:pPr>
              <w:jc w:val="right"/>
              <w:rPr>
                <w:sz w:val="18"/>
                <w:szCs w:val="18"/>
              </w:rPr>
            </w:pPr>
            <w:r w:rsidRPr="001C0F8E">
              <w:rPr>
                <w:sz w:val="18"/>
                <w:szCs w:val="18"/>
              </w:rPr>
              <w:t>-1 015,3</w:t>
            </w:r>
          </w:p>
        </w:tc>
      </w:tr>
      <w:tr w:rsidR="0085149C" w:rsidRPr="001C0F8E" w14:paraId="19F89E91" w14:textId="77777777" w:rsidTr="00235309">
        <w:trPr>
          <w:trHeight w:val="48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441E37" w14:textId="77777777" w:rsidR="0085149C" w:rsidRPr="001C0F8E" w:rsidRDefault="0085149C">
            <w:pPr>
              <w:rPr>
                <w:sz w:val="18"/>
                <w:szCs w:val="18"/>
              </w:rPr>
            </w:pPr>
            <w:r w:rsidRPr="001C0F8E">
              <w:rPr>
                <w:sz w:val="18"/>
                <w:szCs w:val="18"/>
              </w:rPr>
              <w:t>2.2.2.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47D4D6" w14:textId="77777777" w:rsidR="0085149C" w:rsidRPr="001C0F8E" w:rsidRDefault="0085149C">
            <w:pPr>
              <w:rPr>
                <w:sz w:val="18"/>
                <w:szCs w:val="18"/>
              </w:rPr>
            </w:pPr>
            <w:r w:rsidRPr="001C0F8E">
              <w:rPr>
                <w:sz w:val="18"/>
                <w:szCs w:val="18"/>
              </w:rPr>
              <w:t>Dotacija savivaldybėms iš Europos Sąjungos, kitos tarptautinės finansinės paramos ir bendrojo finansavimo lėšų turtui įsigyti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CD9B3" w14:textId="77777777" w:rsidR="0085149C" w:rsidRPr="001C0F8E" w:rsidRDefault="0085149C">
            <w:pPr>
              <w:jc w:val="right"/>
              <w:rPr>
                <w:sz w:val="18"/>
                <w:szCs w:val="18"/>
              </w:rPr>
            </w:pPr>
            <w:r w:rsidRPr="001C0F8E">
              <w:rPr>
                <w:sz w:val="18"/>
                <w:szCs w:val="18"/>
              </w:rPr>
              <w:t>8,5</w:t>
            </w:r>
          </w:p>
        </w:tc>
      </w:tr>
      <w:tr w:rsidR="0085149C" w:rsidRPr="001C0F8E" w14:paraId="35D8DD44" w14:textId="77777777" w:rsidTr="00235309">
        <w:trPr>
          <w:trHeight w:val="28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E7E1C9" w14:textId="77777777" w:rsidR="0085149C" w:rsidRPr="001C0F8E" w:rsidRDefault="0085149C">
            <w:pPr>
              <w:rPr>
                <w:sz w:val="18"/>
                <w:szCs w:val="18"/>
              </w:rPr>
            </w:pPr>
            <w:r w:rsidRPr="001C0F8E">
              <w:rPr>
                <w:sz w:val="18"/>
                <w:szCs w:val="18"/>
              </w:rPr>
              <w:t>4.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CDD64D" w14:textId="77777777" w:rsidR="0085149C" w:rsidRPr="001C0F8E" w:rsidRDefault="0085149C">
            <w:pPr>
              <w:rPr>
                <w:sz w:val="18"/>
                <w:szCs w:val="18"/>
              </w:rPr>
            </w:pPr>
            <w:r w:rsidRPr="001C0F8E">
              <w:rPr>
                <w:sz w:val="18"/>
                <w:szCs w:val="18"/>
              </w:rPr>
              <w:t>Pajamos už prekes ir paslaugas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33298" w14:textId="77777777" w:rsidR="0085149C" w:rsidRPr="001C0F8E" w:rsidRDefault="0085149C">
            <w:pPr>
              <w:jc w:val="right"/>
              <w:rPr>
                <w:sz w:val="18"/>
                <w:szCs w:val="18"/>
              </w:rPr>
            </w:pPr>
            <w:r w:rsidRPr="001C0F8E">
              <w:rPr>
                <w:sz w:val="18"/>
                <w:szCs w:val="18"/>
              </w:rPr>
              <w:t>20,0</w:t>
            </w:r>
          </w:p>
        </w:tc>
      </w:tr>
      <w:tr w:rsidR="0085149C" w:rsidRPr="001C0F8E" w14:paraId="6C118D9C" w14:textId="77777777" w:rsidTr="00235309">
        <w:trPr>
          <w:trHeight w:val="28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D50B2" w14:textId="77777777" w:rsidR="0085149C" w:rsidRPr="001C0F8E" w:rsidRDefault="0085149C">
            <w:pPr>
              <w:rPr>
                <w:sz w:val="18"/>
                <w:szCs w:val="18"/>
              </w:rPr>
            </w:pPr>
            <w:r w:rsidRPr="001C0F8E">
              <w:rPr>
                <w:sz w:val="18"/>
                <w:szCs w:val="18"/>
              </w:rPr>
              <w:t>4.1.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D9216" w14:textId="77777777" w:rsidR="0085149C" w:rsidRPr="001C0F8E" w:rsidRDefault="0085149C">
            <w:pPr>
              <w:rPr>
                <w:sz w:val="18"/>
                <w:szCs w:val="18"/>
              </w:rPr>
            </w:pPr>
            <w:r w:rsidRPr="001C0F8E">
              <w:rPr>
                <w:sz w:val="18"/>
                <w:szCs w:val="18"/>
              </w:rPr>
              <w:t>Pajamos už ilgalaikio ir trumpalaikio materialiojo turto nuomą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A0C2A" w14:textId="77777777" w:rsidR="0085149C" w:rsidRPr="001C0F8E" w:rsidRDefault="0085149C">
            <w:pPr>
              <w:jc w:val="right"/>
              <w:rPr>
                <w:sz w:val="18"/>
                <w:szCs w:val="18"/>
              </w:rPr>
            </w:pPr>
            <w:r w:rsidRPr="001C0F8E">
              <w:rPr>
                <w:sz w:val="18"/>
                <w:szCs w:val="18"/>
              </w:rPr>
              <w:t>2,0</w:t>
            </w:r>
          </w:p>
        </w:tc>
      </w:tr>
      <w:tr w:rsidR="0085149C" w:rsidRPr="001C0F8E" w14:paraId="34FE2BE6" w14:textId="77777777" w:rsidTr="00235309">
        <w:trPr>
          <w:trHeight w:val="30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72784E" w14:textId="77777777" w:rsidR="0085149C" w:rsidRPr="001C0F8E" w:rsidRDefault="0085149C">
            <w:pPr>
              <w:rPr>
                <w:sz w:val="18"/>
                <w:szCs w:val="18"/>
              </w:rPr>
            </w:pPr>
            <w:r w:rsidRPr="001C0F8E">
              <w:rPr>
                <w:sz w:val="18"/>
                <w:szCs w:val="18"/>
              </w:rPr>
              <w:t>4.2.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7E320F" w14:textId="77777777" w:rsidR="0085149C" w:rsidRPr="001C0F8E" w:rsidRDefault="0085149C">
            <w:pPr>
              <w:rPr>
                <w:sz w:val="18"/>
                <w:szCs w:val="18"/>
              </w:rPr>
            </w:pPr>
            <w:r w:rsidRPr="001C0F8E">
              <w:rPr>
                <w:sz w:val="18"/>
                <w:szCs w:val="18"/>
              </w:rPr>
              <w:t>Pajamos už prekes ir paslaugas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34EAE" w14:textId="77777777" w:rsidR="0085149C" w:rsidRPr="001C0F8E" w:rsidRDefault="0085149C">
            <w:pPr>
              <w:jc w:val="right"/>
              <w:rPr>
                <w:sz w:val="18"/>
                <w:szCs w:val="18"/>
              </w:rPr>
            </w:pPr>
            <w:r w:rsidRPr="001C0F8E">
              <w:rPr>
                <w:sz w:val="18"/>
                <w:szCs w:val="18"/>
              </w:rPr>
              <w:t>18,0</w:t>
            </w:r>
          </w:p>
        </w:tc>
      </w:tr>
      <w:tr w:rsidR="0085149C" w:rsidRPr="001C0F8E" w14:paraId="50DF524A" w14:textId="77777777" w:rsidTr="00235309">
        <w:trPr>
          <w:trHeight w:val="25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6E35C" w14:textId="77777777" w:rsidR="0085149C" w:rsidRPr="001C0F8E" w:rsidRDefault="0085149C">
            <w:pPr>
              <w:rPr>
                <w:sz w:val="18"/>
                <w:szCs w:val="18"/>
              </w:rPr>
            </w:pPr>
            <w:r w:rsidRPr="001C0F8E">
              <w:rPr>
                <w:sz w:val="18"/>
                <w:szCs w:val="18"/>
              </w:rPr>
              <w:t>9.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CFADD" w14:textId="77777777" w:rsidR="0085149C" w:rsidRPr="001C0F8E" w:rsidRDefault="0085149C">
            <w:pPr>
              <w:rPr>
                <w:b/>
                <w:bCs/>
                <w:sz w:val="18"/>
                <w:szCs w:val="18"/>
              </w:rPr>
            </w:pPr>
            <w:r w:rsidRPr="001C0F8E">
              <w:rPr>
                <w:b/>
                <w:bCs/>
                <w:sz w:val="18"/>
                <w:szCs w:val="18"/>
              </w:rPr>
              <w:t>Iš viso pajamų: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0E432" w14:textId="77777777" w:rsidR="0085149C" w:rsidRPr="001C0F8E" w:rsidRDefault="0085149C">
            <w:pPr>
              <w:jc w:val="right"/>
              <w:rPr>
                <w:b/>
                <w:bCs/>
                <w:sz w:val="18"/>
                <w:szCs w:val="18"/>
              </w:rPr>
            </w:pPr>
            <w:r w:rsidRPr="001C0F8E">
              <w:rPr>
                <w:b/>
                <w:bCs/>
                <w:sz w:val="18"/>
                <w:szCs w:val="18"/>
              </w:rPr>
              <w:t>322,234</w:t>
            </w:r>
          </w:p>
        </w:tc>
      </w:tr>
    </w:tbl>
    <w:p w14:paraId="15DAD1A5" w14:textId="77777777" w:rsidR="00A852D3" w:rsidRPr="00055F9C" w:rsidRDefault="00A852D3" w:rsidP="00514FBE">
      <w:pPr>
        <w:jc w:val="both"/>
        <w:rPr>
          <w:lang w:eastAsia="lt-LT"/>
        </w:rPr>
      </w:pPr>
    </w:p>
    <w:p w14:paraId="060446C2" w14:textId="22E987B1" w:rsidR="005F36B5" w:rsidRDefault="00235309" w:rsidP="00235309">
      <w:pPr>
        <w:pStyle w:val="Pagrindiniotekstotrauka2"/>
        <w:ind w:left="0" w:firstLine="1134"/>
      </w:pPr>
      <w:r>
        <w:t xml:space="preserve">3.2. </w:t>
      </w:r>
      <w:r w:rsidR="003D43B1">
        <w:t>2</w:t>
      </w:r>
      <w:r w:rsidR="007D2FD3">
        <w:t xml:space="preserve"> priedą:</w:t>
      </w:r>
    </w:p>
    <w:tbl>
      <w:tblPr>
        <w:tblW w:w="9140" w:type="dxa"/>
        <w:jc w:val="center"/>
        <w:tblLook w:val="04A0" w:firstRow="1" w:lastRow="0" w:firstColumn="1" w:lastColumn="0" w:noHBand="0" w:noVBand="1"/>
      </w:tblPr>
      <w:tblGrid>
        <w:gridCol w:w="507"/>
        <w:gridCol w:w="4475"/>
        <w:gridCol w:w="798"/>
        <w:gridCol w:w="1780"/>
        <w:gridCol w:w="1580"/>
      </w:tblGrid>
      <w:tr w:rsidR="00153C4F" w:rsidRPr="001C0F8E" w14:paraId="424DB161" w14:textId="77777777" w:rsidTr="00235309">
        <w:trPr>
          <w:trHeight w:val="255"/>
          <w:jc w:val="center"/>
        </w:trPr>
        <w:tc>
          <w:tcPr>
            <w:tcW w:w="5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C76FF6" w14:textId="77777777" w:rsidR="00153C4F" w:rsidRPr="001C0F8E" w:rsidRDefault="00153C4F">
            <w:pPr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 w:rsidRPr="001C0F8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F2B2C" w14:textId="77777777" w:rsidR="00153C4F" w:rsidRPr="001C0F8E" w:rsidRDefault="00153C4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C82C06" w14:textId="77777777" w:rsidR="00153C4F" w:rsidRPr="001C0F8E" w:rsidRDefault="00153C4F">
            <w:pPr>
              <w:jc w:val="right"/>
              <w:rPr>
                <w:sz w:val="18"/>
                <w:szCs w:val="18"/>
              </w:rPr>
            </w:pPr>
            <w:r w:rsidRPr="001C0F8E">
              <w:rPr>
                <w:sz w:val="18"/>
                <w:szCs w:val="18"/>
              </w:rPr>
              <w:t>tūkst. eurų</w:t>
            </w:r>
          </w:p>
        </w:tc>
      </w:tr>
      <w:tr w:rsidR="00153C4F" w:rsidRPr="001C0F8E" w14:paraId="0FD1B296" w14:textId="77777777" w:rsidTr="00235309">
        <w:trPr>
          <w:trHeight w:val="1125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9AAFDA" w14:textId="77777777" w:rsidR="00153C4F" w:rsidRPr="001C0F8E" w:rsidRDefault="00153C4F">
            <w:pPr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Eil. Nr.</w:t>
            </w:r>
          </w:p>
        </w:tc>
        <w:tc>
          <w:tcPr>
            <w:tcW w:w="4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592152" w14:textId="77777777" w:rsidR="00153C4F" w:rsidRPr="001C0F8E" w:rsidRDefault="00153C4F">
            <w:pPr>
              <w:jc w:val="center"/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Įstaigos pavadinimas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C6052E8" w14:textId="77777777" w:rsidR="00153C4F" w:rsidRPr="001C0F8E" w:rsidRDefault="00153C4F">
            <w:pPr>
              <w:jc w:val="center"/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Iš viso: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595B88" w14:textId="77777777" w:rsidR="00153C4F" w:rsidRPr="001C0F8E" w:rsidRDefault="00153C4F">
            <w:pPr>
              <w:jc w:val="center"/>
              <w:rPr>
                <w:sz w:val="16"/>
                <w:szCs w:val="16"/>
              </w:rPr>
            </w:pPr>
            <w:r w:rsidRPr="001C0F8E">
              <w:rPr>
                <w:sz w:val="16"/>
                <w:szCs w:val="16"/>
              </w:rPr>
              <w:t>Pajamos už prekes ir paslaugas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1954A9" w14:textId="77777777" w:rsidR="00153C4F" w:rsidRPr="001C0F8E" w:rsidRDefault="00153C4F">
            <w:pPr>
              <w:jc w:val="center"/>
              <w:rPr>
                <w:sz w:val="16"/>
                <w:szCs w:val="16"/>
              </w:rPr>
            </w:pPr>
            <w:r w:rsidRPr="001C0F8E">
              <w:rPr>
                <w:sz w:val="16"/>
                <w:szCs w:val="16"/>
              </w:rPr>
              <w:t>Pajamos už ilgalaikio ir trumpalaikio materialiojo turto nuomą</w:t>
            </w:r>
          </w:p>
        </w:tc>
      </w:tr>
      <w:tr w:rsidR="00153C4F" w:rsidRPr="001C0F8E" w14:paraId="263BEA17" w14:textId="77777777" w:rsidTr="00235309">
        <w:trPr>
          <w:trHeight w:val="255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BCDA23" w14:textId="77777777" w:rsidR="00153C4F" w:rsidRPr="001C0F8E" w:rsidRDefault="00153C4F">
            <w:pPr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25.</w:t>
            </w:r>
          </w:p>
        </w:tc>
        <w:tc>
          <w:tcPr>
            <w:tcW w:w="4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097304" w14:textId="77777777" w:rsidR="00153C4F" w:rsidRPr="001C0F8E" w:rsidRDefault="00153C4F">
            <w:pPr>
              <w:rPr>
                <w:sz w:val="18"/>
                <w:szCs w:val="18"/>
              </w:rPr>
            </w:pPr>
            <w:r w:rsidRPr="001C0F8E">
              <w:rPr>
                <w:sz w:val="18"/>
                <w:szCs w:val="18"/>
              </w:rPr>
              <w:t>Klaipėdos rajono turizmo informacijos centras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8E3580" w14:textId="77777777" w:rsidR="00153C4F" w:rsidRPr="001C0F8E" w:rsidRDefault="00153C4F">
            <w:pPr>
              <w:jc w:val="right"/>
              <w:rPr>
                <w:sz w:val="18"/>
                <w:szCs w:val="18"/>
              </w:rPr>
            </w:pPr>
            <w:r w:rsidRPr="001C0F8E">
              <w:rPr>
                <w:sz w:val="18"/>
                <w:szCs w:val="18"/>
              </w:rPr>
              <w:t>20,0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A72932" w14:textId="77777777" w:rsidR="00153C4F" w:rsidRPr="001C0F8E" w:rsidRDefault="00153C4F">
            <w:pPr>
              <w:jc w:val="right"/>
              <w:rPr>
                <w:sz w:val="18"/>
                <w:szCs w:val="18"/>
              </w:rPr>
            </w:pPr>
            <w:r w:rsidRPr="001C0F8E">
              <w:rPr>
                <w:sz w:val="18"/>
                <w:szCs w:val="18"/>
              </w:rPr>
              <w:t>20,0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437C2" w14:textId="77777777" w:rsidR="00153C4F" w:rsidRPr="001C0F8E" w:rsidRDefault="00153C4F">
            <w:pPr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 </w:t>
            </w:r>
          </w:p>
        </w:tc>
      </w:tr>
      <w:tr w:rsidR="00153C4F" w:rsidRPr="001C0F8E" w14:paraId="16B334E0" w14:textId="77777777" w:rsidTr="00235309">
        <w:trPr>
          <w:trHeight w:val="255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903B50" w14:textId="77777777" w:rsidR="00153C4F" w:rsidRPr="001C0F8E" w:rsidRDefault="00153C4F">
            <w:pPr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33.</w:t>
            </w:r>
          </w:p>
        </w:tc>
        <w:tc>
          <w:tcPr>
            <w:tcW w:w="4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40466D" w14:textId="77777777" w:rsidR="00153C4F" w:rsidRPr="001C0F8E" w:rsidRDefault="00153C4F">
            <w:pPr>
              <w:rPr>
                <w:sz w:val="18"/>
                <w:szCs w:val="18"/>
              </w:rPr>
            </w:pPr>
            <w:r w:rsidRPr="001C0F8E">
              <w:rPr>
                <w:sz w:val="18"/>
                <w:szCs w:val="18"/>
              </w:rPr>
              <w:t>Gargždų kultūros centras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DA9FAF" w14:textId="77777777" w:rsidR="00153C4F" w:rsidRPr="001C0F8E" w:rsidRDefault="00153C4F">
            <w:pPr>
              <w:jc w:val="right"/>
              <w:rPr>
                <w:sz w:val="18"/>
                <w:szCs w:val="18"/>
              </w:rPr>
            </w:pPr>
            <w:r w:rsidRPr="001C0F8E">
              <w:rPr>
                <w:sz w:val="18"/>
                <w:szCs w:val="18"/>
              </w:rPr>
              <w:t>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2CDF7C" w14:textId="77777777" w:rsidR="00153C4F" w:rsidRPr="001C0F8E" w:rsidRDefault="00153C4F">
            <w:pPr>
              <w:jc w:val="right"/>
              <w:rPr>
                <w:sz w:val="18"/>
                <w:szCs w:val="18"/>
              </w:rPr>
            </w:pPr>
            <w:r w:rsidRPr="001C0F8E">
              <w:rPr>
                <w:sz w:val="18"/>
                <w:szCs w:val="18"/>
              </w:rPr>
              <w:t>-2,0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64289" w14:textId="77777777" w:rsidR="00153C4F" w:rsidRPr="001C0F8E" w:rsidRDefault="00153C4F">
            <w:pPr>
              <w:jc w:val="right"/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2</w:t>
            </w:r>
          </w:p>
        </w:tc>
      </w:tr>
      <w:tr w:rsidR="00153C4F" w:rsidRPr="001C0F8E" w14:paraId="3000F5F2" w14:textId="77777777" w:rsidTr="00235309">
        <w:trPr>
          <w:trHeight w:val="255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002434" w14:textId="77777777" w:rsidR="00153C4F" w:rsidRPr="001C0F8E" w:rsidRDefault="00153C4F">
            <w:pPr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 </w:t>
            </w:r>
          </w:p>
        </w:tc>
        <w:tc>
          <w:tcPr>
            <w:tcW w:w="4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79D863" w14:textId="77777777" w:rsidR="00153C4F" w:rsidRPr="001C0F8E" w:rsidRDefault="00153C4F">
            <w:pPr>
              <w:rPr>
                <w:b/>
                <w:bCs/>
                <w:sz w:val="20"/>
                <w:szCs w:val="20"/>
              </w:rPr>
            </w:pPr>
            <w:r w:rsidRPr="001C0F8E">
              <w:rPr>
                <w:b/>
                <w:bCs/>
                <w:sz w:val="20"/>
                <w:szCs w:val="20"/>
              </w:rPr>
              <w:t>IŠ VISO PAJAMŲ: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6F2902" w14:textId="77777777" w:rsidR="00153C4F" w:rsidRPr="001C0F8E" w:rsidRDefault="00153C4F">
            <w:pPr>
              <w:jc w:val="right"/>
              <w:rPr>
                <w:sz w:val="18"/>
                <w:szCs w:val="18"/>
              </w:rPr>
            </w:pPr>
            <w:r w:rsidRPr="001C0F8E">
              <w:rPr>
                <w:sz w:val="18"/>
                <w:szCs w:val="18"/>
              </w:rPr>
              <w:t>20,0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84D970" w14:textId="77777777" w:rsidR="00153C4F" w:rsidRPr="001C0F8E" w:rsidRDefault="00153C4F">
            <w:pPr>
              <w:jc w:val="right"/>
              <w:rPr>
                <w:sz w:val="18"/>
                <w:szCs w:val="18"/>
              </w:rPr>
            </w:pPr>
            <w:r w:rsidRPr="001C0F8E">
              <w:rPr>
                <w:sz w:val="18"/>
                <w:szCs w:val="18"/>
              </w:rPr>
              <w:t>18,0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9681DE" w14:textId="77777777" w:rsidR="00153C4F" w:rsidRPr="001C0F8E" w:rsidRDefault="00153C4F">
            <w:pPr>
              <w:jc w:val="right"/>
              <w:rPr>
                <w:sz w:val="18"/>
                <w:szCs w:val="18"/>
              </w:rPr>
            </w:pPr>
            <w:r w:rsidRPr="001C0F8E">
              <w:rPr>
                <w:sz w:val="18"/>
                <w:szCs w:val="18"/>
              </w:rPr>
              <w:t>2,0</w:t>
            </w:r>
          </w:p>
        </w:tc>
      </w:tr>
    </w:tbl>
    <w:p w14:paraId="624C8DBC" w14:textId="77777777" w:rsidR="00965DE8" w:rsidRDefault="00965DE8" w:rsidP="00713B40">
      <w:pPr>
        <w:pStyle w:val="Pagrindiniotekstotrauka2"/>
        <w:tabs>
          <w:tab w:val="clear" w:pos="9639"/>
          <w:tab w:val="right" w:pos="5812"/>
          <w:tab w:val="left" w:pos="9781"/>
        </w:tabs>
        <w:ind w:left="0"/>
      </w:pPr>
    </w:p>
    <w:p w14:paraId="4E14DC63" w14:textId="6CEAC3CE" w:rsidR="0060196E" w:rsidRDefault="00101BEE" w:rsidP="00235309">
      <w:pPr>
        <w:pStyle w:val="Pagrindiniotekstotrauka2"/>
        <w:tabs>
          <w:tab w:val="clear" w:pos="9639"/>
          <w:tab w:val="right" w:pos="5812"/>
          <w:tab w:val="left" w:pos="9781"/>
        </w:tabs>
        <w:ind w:left="0" w:firstLine="1134"/>
      </w:pPr>
      <w:r>
        <w:t>3.3</w:t>
      </w:r>
      <w:r w:rsidR="00235309">
        <w:t xml:space="preserve">. </w:t>
      </w:r>
      <w:r w:rsidR="00DC7CF7">
        <w:t>3</w:t>
      </w:r>
      <w:r w:rsidR="00A726C7">
        <w:t xml:space="preserve"> priedą:</w:t>
      </w:r>
    </w:p>
    <w:p w14:paraId="7BF4C989" w14:textId="74074BE4" w:rsidR="003C790E" w:rsidRDefault="00F02925" w:rsidP="00235309">
      <w:pPr>
        <w:ind w:firstLine="1134"/>
        <w:jc w:val="both"/>
        <w:rPr>
          <w:iCs/>
        </w:rPr>
      </w:pPr>
      <w:r>
        <w:t xml:space="preserve">3.3.1. </w:t>
      </w:r>
      <w:r w:rsidR="007B119E">
        <w:t>Įrašyti eilutę Nr. 23.3</w:t>
      </w:r>
      <w:r w:rsidR="003C790E">
        <w:t xml:space="preserve"> skiltyje ,,Asignavimų valdytojo pavadinimas, programos numeris ir pavadinimas“ įrašant žodžius „</w:t>
      </w:r>
      <w:r w:rsidR="00ED288E" w:rsidRPr="00ED288E">
        <w:rPr>
          <w:iCs/>
        </w:rPr>
        <w:t>9. Savivaldybės valdymo ir pagrindinių funkcijų vykdymo programa</w:t>
      </w:r>
      <w:r w:rsidR="007E562D">
        <w:rPr>
          <w:iCs/>
        </w:rPr>
        <w:t>“, skiltyje ,,Funkcinės klasifikacijos kodas“ įrašant  ,,01‘‘.</w:t>
      </w:r>
    </w:p>
    <w:p w14:paraId="34FAF149" w14:textId="0566AEA0" w:rsidR="007E562D" w:rsidRDefault="00655CA0" w:rsidP="00235309">
      <w:pPr>
        <w:ind w:firstLine="1134"/>
        <w:jc w:val="both"/>
      </w:pPr>
      <w:r>
        <w:rPr>
          <w:iCs/>
          <w:lang w:eastAsia="lt-LT"/>
        </w:rPr>
        <w:t>3.3.2.</w:t>
      </w:r>
      <w:r w:rsidRPr="00655CA0">
        <w:t xml:space="preserve"> </w:t>
      </w:r>
      <w:r>
        <w:t>Įrašyti eilutę Nr. 23.3</w:t>
      </w:r>
      <w:r w:rsidR="005B2136">
        <w:t>.1.</w:t>
      </w:r>
      <w:r>
        <w:t xml:space="preserve"> skiltyje ,,Asignavimų valdytojo pavadinimas, programos numeris ir pavadinimas“ įrašant žodžius</w:t>
      </w:r>
      <w:r w:rsidR="005B2136">
        <w:t xml:space="preserve"> </w:t>
      </w:r>
      <w:r w:rsidR="00E83E52">
        <w:t>,,Iš jos: savivaldybės lėšos (SB)‘‘.</w:t>
      </w:r>
    </w:p>
    <w:p w14:paraId="7DE8CDF4" w14:textId="4F45DC1B" w:rsidR="009A01A5" w:rsidRDefault="009A01A5" w:rsidP="00235309">
      <w:pPr>
        <w:ind w:firstLine="1134"/>
        <w:jc w:val="both"/>
      </w:pPr>
      <w:r>
        <w:t>3.3.3. Įrašyti eilutę</w:t>
      </w:r>
      <w:r w:rsidR="00B6210E">
        <w:t xml:space="preserve"> Nr. 53.1.6</w:t>
      </w:r>
      <w:r>
        <w:t>. skiltyje ,,Asignavimų valdytojo pavadinimas, programos numeris ir pavadinimas“ įrašant žodžius ,,</w:t>
      </w:r>
      <w:r w:rsidR="00B6210E">
        <w:t>Švietimo centras</w:t>
      </w:r>
      <w:r>
        <w:t xml:space="preserve"> (SB)‘‘.</w:t>
      </w:r>
    </w:p>
    <w:p w14:paraId="355872B0" w14:textId="1D348F8D" w:rsidR="009A01A5" w:rsidRPr="0075658F" w:rsidRDefault="009A01A5" w:rsidP="003C790E">
      <w:pPr>
        <w:jc w:val="both"/>
        <w:rPr>
          <w:iCs/>
          <w:lang w:eastAsia="lt-LT"/>
        </w:rPr>
      </w:pPr>
    </w:p>
    <w:tbl>
      <w:tblPr>
        <w:tblW w:w="9781" w:type="dxa"/>
        <w:jc w:val="center"/>
        <w:tblLayout w:type="fixed"/>
        <w:tblLook w:val="04A0" w:firstRow="1" w:lastRow="0" w:firstColumn="1" w:lastColumn="0" w:noHBand="0" w:noVBand="1"/>
      </w:tblPr>
      <w:tblGrid>
        <w:gridCol w:w="1217"/>
        <w:gridCol w:w="3780"/>
        <w:gridCol w:w="673"/>
        <w:gridCol w:w="993"/>
        <w:gridCol w:w="1134"/>
        <w:gridCol w:w="850"/>
        <w:gridCol w:w="1134"/>
      </w:tblGrid>
      <w:tr w:rsidR="00067934" w:rsidRPr="001C0F8E" w14:paraId="10DE2954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F579FE" w14:textId="77777777" w:rsidR="00487679" w:rsidRPr="001C0F8E" w:rsidRDefault="00487679" w:rsidP="00487679">
            <w:pPr>
              <w:rPr>
                <w:sz w:val="20"/>
                <w:szCs w:val="20"/>
                <w:lang w:eastAsia="lt-LT"/>
              </w:rPr>
            </w:pPr>
            <w:r w:rsidRPr="001C0F8E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55D465" w14:textId="77777777" w:rsidR="00487679" w:rsidRPr="001C0F8E" w:rsidRDefault="00487679" w:rsidP="00487679">
            <w:pPr>
              <w:rPr>
                <w:sz w:val="20"/>
                <w:szCs w:val="20"/>
                <w:lang w:eastAsia="lt-LT"/>
              </w:rPr>
            </w:pPr>
            <w:r w:rsidRPr="001C0F8E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C21FB3" w14:textId="77777777" w:rsidR="00487679" w:rsidRPr="001C0F8E" w:rsidRDefault="00487679" w:rsidP="00487679">
            <w:pPr>
              <w:rPr>
                <w:sz w:val="20"/>
                <w:szCs w:val="20"/>
                <w:lang w:eastAsia="lt-LT"/>
              </w:rPr>
            </w:pPr>
            <w:r w:rsidRPr="001C0F8E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46FD5A" w14:textId="77777777" w:rsidR="00487679" w:rsidRPr="001C0F8E" w:rsidRDefault="00487679" w:rsidP="00487679">
            <w:pPr>
              <w:rPr>
                <w:sz w:val="20"/>
                <w:szCs w:val="20"/>
                <w:lang w:eastAsia="lt-LT"/>
              </w:rPr>
            </w:pPr>
            <w:r w:rsidRPr="001C0F8E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72521E" w14:textId="77777777" w:rsidR="00487679" w:rsidRPr="001C0F8E" w:rsidRDefault="00487679" w:rsidP="00487679">
            <w:pPr>
              <w:rPr>
                <w:sz w:val="20"/>
                <w:szCs w:val="20"/>
                <w:lang w:eastAsia="lt-LT"/>
              </w:rPr>
            </w:pPr>
            <w:r w:rsidRPr="001C0F8E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CC51C5E" w14:textId="77777777" w:rsidR="00487679" w:rsidRPr="001C0F8E" w:rsidRDefault="00487679" w:rsidP="00487679">
            <w:pPr>
              <w:jc w:val="right"/>
              <w:rPr>
                <w:sz w:val="16"/>
                <w:szCs w:val="16"/>
                <w:lang w:eastAsia="lt-LT"/>
              </w:rPr>
            </w:pPr>
            <w:r w:rsidRPr="001C0F8E">
              <w:rPr>
                <w:sz w:val="16"/>
                <w:szCs w:val="16"/>
                <w:lang w:eastAsia="lt-LT"/>
              </w:rPr>
              <w:t>tūkst. eurų</w:t>
            </w:r>
          </w:p>
        </w:tc>
      </w:tr>
      <w:tr w:rsidR="00067934" w:rsidRPr="001C0F8E" w14:paraId="031FEF73" w14:textId="77777777" w:rsidTr="00235309">
        <w:trPr>
          <w:trHeight w:val="225"/>
          <w:jc w:val="center"/>
        </w:trPr>
        <w:tc>
          <w:tcPr>
            <w:tcW w:w="1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E43390" w14:textId="77777777" w:rsidR="00487679" w:rsidRPr="001C0F8E" w:rsidRDefault="00487679" w:rsidP="00487679">
            <w:pPr>
              <w:jc w:val="center"/>
              <w:rPr>
                <w:sz w:val="20"/>
                <w:szCs w:val="20"/>
                <w:lang w:eastAsia="lt-LT"/>
              </w:rPr>
            </w:pPr>
            <w:r w:rsidRPr="001C0F8E">
              <w:rPr>
                <w:sz w:val="20"/>
                <w:szCs w:val="20"/>
                <w:lang w:eastAsia="lt-LT"/>
              </w:rPr>
              <w:t>Eil. Nr.</w:t>
            </w:r>
          </w:p>
        </w:tc>
        <w:tc>
          <w:tcPr>
            <w:tcW w:w="3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9AF00F" w14:textId="77777777" w:rsidR="00487679" w:rsidRPr="001C0F8E" w:rsidRDefault="00487679" w:rsidP="00487679">
            <w:pPr>
              <w:jc w:val="center"/>
              <w:rPr>
                <w:sz w:val="20"/>
                <w:szCs w:val="20"/>
                <w:lang w:eastAsia="lt-LT"/>
              </w:rPr>
            </w:pPr>
            <w:r w:rsidRPr="001C0F8E">
              <w:rPr>
                <w:sz w:val="20"/>
                <w:szCs w:val="20"/>
                <w:lang w:eastAsia="lt-LT"/>
              </w:rPr>
              <w:t xml:space="preserve">Asignavimų valdytojo pavadinimas, programos numeris ir pavadinimas </w:t>
            </w:r>
          </w:p>
        </w:tc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F833A2" w14:textId="77777777" w:rsidR="00487679" w:rsidRPr="001C0F8E" w:rsidRDefault="00487679" w:rsidP="00487679">
            <w:pPr>
              <w:jc w:val="center"/>
              <w:rPr>
                <w:sz w:val="16"/>
                <w:szCs w:val="16"/>
                <w:lang w:eastAsia="lt-LT"/>
              </w:rPr>
            </w:pPr>
            <w:r w:rsidRPr="001C0F8E">
              <w:rPr>
                <w:sz w:val="16"/>
                <w:szCs w:val="16"/>
                <w:lang w:eastAsia="lt-LT"/>
              </w:rPr>
              <w:t>Funkcinės klasifikacijos kodas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E1B2EF" w14:textId="77777777" w:rsidR="00487679" w:rsidRPr="001C0F8E" w:rsidRDefault="00487679" w:rsidP="00487679">
            <w:pPr>
              <w:jc w:val="center"/>
              <w:rPr>
                <w:sz w:val="20"/>
                <w:szCs w:val="20"/>
                <w:lang w:eastAsia="lt-LT"/>
              </w:rPr>
            </w:pPr>
            <w:r w:rsidRPr="001C0F8E">
              <w:rPr>
                <w:sz w:val="20"/>
                <w:szCs w:val="20"/>
                <w:lang w:eastAsia="lt-LT"/>
              </w:rPr>
              <w:t>Iš viso: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19A2F93" w14:textId="77777777" w:rsidR="00487679" w:rsidRPr="001C0F8E" w:rsidRDefault="00487679" w:rsidP="00487679">
            <w:pPr>
              <w:jc w:val="center"/>
              <w:rPr>
                <w:sz w:val="20"/>
                <w:szCs w:val="20"/>
                <w:lang w:eastAsia="lt-LT"/>
              </w:rPr>
            </w:pPr>
            <w:r w:rsidRPr="001C0F8E">
              <w:rPr>
                <w:sz w:val="20"/>
                <w:szCs w:val="20"/>
                <w:lang w:eastAsia="lt-LT"/>
              </w:rPr>
              <w:t>Iš jų:</w:t>
            </w:r>
          </w:p>
        </w:tc>
      </w:tr>
      <w:tr w:rsidR="00067934" w:rsidRPr="001C0F8E" w14:paraId="33E563B2" w14:textId="77777777" w:rsidTr="00235309">
        <w:trPr>
          <w:trHeight w:val="255"/>
          <w:jc w:val="center"/>
        </w:trPr>
        <w:tc>
          <w:tcPr>
            <w:tcW w:w="1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31C878" w14:textId="77777777" w:rsidR="00487679" w:rsidRPr="001C0F8E" w:rsidRDefault="00487679" w:rsidP="00487679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3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E49E8E" w14:textId="77777777" w:rsidR="00487679" w:rsidRPr="001C0F8E" w:rsidRDefault="00487679" w:rsidP="00487679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A37AD6" w14:textId="77777777" w:rsidR="00487679" w:rsidRPr="001C0F8E" w:rsidRDefault="00487679" w:rsidP="00487679">
            <w:pPr>
              <w:rPr>
                <w:sz w:val="16"/>
                <w:szCs w:val="16"/>
                <w:lang w:eastAsia="lt-LT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AC47FF" w14:textId="77777777" w:rsidR="00487679" w:rsidRPr="001C0F8E" w:rsidRDefault="00487679" w:rsidP="00487679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E52DCD4" w14:textId="77777777" w:rsidR="00487679" w:rsidRPr="001C0F8E" w:rsidRDefault="00487679" w:rsidP="00487679">
            <w:pPr>
              <w:jc w:val="center"/>
              <w:rPr>
                <w:sz w:val="20"/>
                <w:szCs w:val="20"/>
                <w:lang w:eastAsia="lt-LT"/>
              </w:rPr>
            </w:pPr>
            <w:r w:rsidRPr="001C0F8E">
              <w:rPr>
                <w:sz w:val="20"/>
                <w:szCs w:val="20"/>
                <w:lang w:eastAsia="lt-LT"/>
              </w:rPr>
              <w:t>išlaidoms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EE66A9" w14:textId="77777777" w:rsidR="00487679" w:rsidRPr="001C0F8E" w:rsidRDefault="00487679" w:rsidP="00487679">
            <w:pPr>
              <w:jc w:val="center"/>
              <w:rPr>
                <w:sz w:val="20"/>
                <w:szCs w:val="20"/>
                <w:lang w:eastAsia="lt-LT"/>
              </w:rPr>
            </w:pPr>
            <w:r w:rsidRPr="001C0F8E">
              <w:rPr>
                <w:sz w:val="20"/>
                <w:szCs w:val="20"/>
                <w:lang w:eastAsia="lt-LT"/>
              </w:rPr>
              <w:t>turtui įsigyti</w:t>
            </w:r>
          </w:p>
        </w:tc>
      </w:tr>
      <w:tr w:rsidR="00067934" w:rsidRPr="001C0F8E" w14:paraId="7C3EAEDB" w14:textId="77777777" w:rsidTr="00235309">
        <w:trPr>
          <w:trHeight w:val="276"/>
          <w:jc w:val="center"/>
        </w:trPr>
        <w:tc>
          <w:tcPr>
            <w:tcW w:w="1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2E78B6" w14:textId="77777777" w:rsidR="00487679" w:rsidRPr="001C0F8E" w:rsidRDefault="00487679" w:rsidP="00487679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3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D997D0" w14:textId="77777777" w:rsidR="00487679" w:rsidRPr="001C0F8E" w:rsidRDefault="00487679" w:rsidP="00487679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A1DB28" w14:textId="77777777" w:rsidR="00487679" w:rsidRPr="001C0F8E" w:rsidRDefault="00487679" w:rsidP="00487679">
            <w:pPr>
              <w:rPr>
                <w:sz w:val="16"/>
                <w:szCs w:val="16"/>
                <w:lang w:eastAsia="lt-LT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618125" w14:textId="77777777" w:rsidR="00487679" w:rsidRPr="001C0F8E" w:rsidRDefault="00487679" w:rsidP="00487679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A44CC6" w14:textId="77777777" w:rsidR="00487679" w:rsidRPr="001C0F8E" w:rsidRDefault="00487679" w:rsidP="00487679">
            <w:pPr>
              <w:jc w:val="center"/>
              <w:rPr>
                <w:sz w:val="20"/>
                <w:szCs w:val="20"/>
                <w:lang w:eastAsia="lt-LT"/>
              </w:rPr>
            </w:pPr>
            <w:r w:rsidRPr="001C0F8E">
              <w:rPr>
                <w:sz w:val="20"/>
                <w:szCs w:val="20"/>
                <w:lang w:eastAsia="lt-LT"/>
              </w:rPr>
              <w:t>iš viso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2203B9" w14:textId="77777777" w:rsidR="00487679" w:rsidRPr="001C0F8E" w:rsidRDefault="00487679" w:rsidP="00487679">
            <w:pPr>
              <w:jc w:val="center"/>
              <w:rPr>
                <w:sz w:val="20"/>
                <w:szCs w:val="20"/>
                <w:lang w:eastAsia="lt-LT"/>
              </w:rPr>
            </w:pPr>
            <w:r w:rsidRPr="001C0F8E">
              <w:rPr>
                <w:sz w:val="20"/>
                <w:szCs w:val="20"/>
                <w:lang w:eastAsia="lt-LT"/>
              </w:rPr>
              <w:t>iš jų: darbo užmokesčiui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F5A819" w14:textId="77777777" w:rsidR="00487679" w:rsidRPr="001C0F8E" w:rsidRDefault="00487679" w:rsidP="00487679">
            <w:pPr>
              <w:rPr>
                <w:sz w:val="20"/>
                <w:szCs w:val="20"/>
                <w:lang w:eastAsia="lt-LT"/>
              </w:rPr>
            </w:pPr>
          </w:p>
        </w:tc>
      </w:tr>
      <w:tr w:rsidR="00067934" w:rsidRPr="001C0F8E" w14:paraId="3001BDFB" w14:textId="77777777" w:rsidTr="00235309">
        <w:trPr>
          <w:trHeight w:val="276"/>
          <w:jc w:val="center"/>
        </w:trPr>
        <w:tc>
          <w:tcPr>
            <w:tcW w:w="1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C6F75B" w14:textId="77777777" w:rsidR="00487679" w:rsidRPr="001C0F8E" w:rsidRDefault="00487679" w:rsidP="00487679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3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0C11D5" w14:textId="77777777" w:rsidR="00487679" w:rsidRPr="001C0F8E" w:rsidRDefault="00487679" w:rsidP="00487679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1505ED" w14:textId="77777777" w:rsidR="00487679" w:rsidRPr="001C0F8E" w:rsidRDefault="00487679" w:rsidP="00487679">
            <w:pPr>
              <w:rPr>
                <w:sz w:val="16"/>
                <w:szCs w:val="16"/>
                <w:lang w:eastAsia="lt-LT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911E27" w14:textId="77777777" w:rsidR="00487679" w:rsidRPr="001C0F8E" w:rsidRDefault="00487679" w:rsidP="00487679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3E9BD4" w14:textId="77777777" w:rsidR="00487679" w:rsidRPr="001C0F8E" w:rsidRDefault="00487679" w:rsidP="00487679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ECEFCE" w14:textId="77777777" w:rsidR="00487679" w:rsidRPr="001C0F8E" w:rsidRDefault="00487679" w:rsidP="00487679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B878DF" w14:textId="77777777" w:rsidR="00487679" w:rsidRPr="001C0F8E" w:rsidRDefault="00487679" w:rsidP="00487679">
            <w:pPr>
              <w:rPr>
                <w:sz w:val="20"/>
                <w:szCs w:val="20"/>
                <w:lang w:eastAsia="lt-LT"/>
              </w:rPr>
            </w:pPr>
          </w:p>
        </w:tc>
      </w:tr>
      <w:tr w:rsidR="00067934" w:rsidRPr="001C0F8E" w14:paraId="29D6C4D2" w14:textId="77777777" w:rsidTr="00235309">
        <w:trPr>
          <w:trHeight w:val="705"/>
          <w:jc w:val="center"/>
        </w:trPr>
        <w:tc>
          <w:tcPr>
            <w:tcW w:w="1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E21E26" w14:textId="77777777" w:rsidR="00487679" w:rsidRPr="001C0F8E" w:rsidRDefault="00487679" w:rsidP="00487679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3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AB7B15" w14:textId="77777777" w:rsidR="00487679" w:rsidRPr="001C0F8E" w:rsidRDefault="00487679" w:rsidP="00487679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9DC852" w14:textId="77777777" w:rsidR="00487679" w:rsidRPr="001C0F8E" w:rsidRDefault="00487679" w:rsidP="00487679">
            <w:pPr>
              <w:rPr>
                <w:sz w:val="16"/>
                <w:szCs w:val="16"/>
                <w:lang w:eastAsia="lt-LT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1AB6A6" w14:textId="77777777" w:rsidR="00487679" w:rsidRPr="001C0F8E" w:rsidRDefault="00487679" w:rsidP="00487679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DDD560" w14:textId="77777777" w:rsidR="00487679" w:rsidRPr="001C0F8E" w:rsidRDefault="00487679" w:rsidP="00487679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4F79E6" w14:textId="77777777" w:rsidR="00487679" w:rsidRPr="001C0F8E" w:rsidRDefault="00487679" w:rsidP="00487679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0444F8" w14:textId="77777777" w:rsidR="00487679" w:rsidRPr="001C0F8E" w:rsidRDefault="00487679" w:rsidP="00487679">
            <w:pPr>
              <w:rPr>
                <w:sz w:val="20"/>
                <w:szCs w:val="20"/>
                <w:lang w:eastAsia="lt-LT"/>
              </w:rPr>
            </w:pPr>
          </w:p>
        </w:tc>
      </w:tr>
      <w:tr w:rsidR="00067934" w:rsidRPr="001C0F8E" w14:paraId="1C5A3935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498741" w14:textId="77777777" w:rsidR="00487679" w:rsidRPr="001C0F8E" w:rsidRDefault="00487679" w:rsidP="00487679">
            <w:pPr>
              <w:jc w:val="center"/>
              <w:rPr>
                <w:sz w:val="20"/>
                <w:szCs w:val="20"/>
                <w:lang w:eastAsia="lt-LT"/>
              </w:rPr>
            </w:pPr>
            <w:r w:rsidRPr="001C0F8E">
              <w:rPr>
                <w:sz w:val="20"/>
                <w:szCs w:val="20"/>
                <w:lang w:eastAsia="lt-LT"/>
              </w:rPr>
              <w:t>1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D68FB9" w14:textId="77777777" w:rsidR="00487679" w:rsidRPr="001C0F8E" w:rsidRDefault="00487679" w:rsidP="00487679">
            <w:pPr>
              <w:jc w:val="center"/>
              <w:rPr>
                <w:sz w:val="20"/>
                <w:szCs w:val="20"/>
                <w:lang w:eastAsia="lt-LT"/>
              </w:rPr>
            </w:pPr>
            <w:r w:rsidRPr="001C0F8E">
              <w:rPr>
                <w:sz w:val="20"/>
                <w:szCs w:val="20"/>
                <w:lang w:eastAsia="lt-LT"/>
              </w:rPr>
              <w:t>2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546E24" w14:textId="77777777" w:rsidR="00487679" w:rsidRPr="001C0F8E" w:rsidRDefault="00487679" w:rsidP="00487679">
            <w:pPr>
              <w:jc w:val="center"/>
              <w:rPr>
                <w:sz w:val="20"/>
                <w:szCs w:val="20"/>
                <w:lang w:eastAsia="lt-LT"/>
              </w:rPr>
            </w:pPr>
            <w:r w:rsidRPr="001C0F8E">
              <w:rPr>
                <w:sz w:val="20"/>
                <w:szCs w:val="20"/>
                <w:lang w:eastAsia="lt-LT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125548" w14:textId="77777777" w:rsidR="00487679" w:rsidRPr="001C0F8E" w:rsidRDefault="00487679" w:rsidP="00487679">
            <w:pPr>
              <w:jc w:val="center"/>
              <w:rPr>
                <w:sz w:val="20"/>
                <w:szCs w:val="20"/>
                <w:lang w:eastAsia="lt-LT"/>
              </w:rPr>
            </w:pPr>
            <w:r w:rsidRPr="001C0F8E">
              <w:rPr>
                <w:sz w:val="20"/>
                <w:szCs w:val="20"/>
                <w:lang w:eastAsia="lt-LT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5EB540" w14:textId="77777777" w:rsidR="00487679" w:rsidRPr="001C0F8E" w:rsidRDefault="00487679" w:rsidP="00487679">
            <w:pPr>
              <w:jc w:val="center"/>
              <w:rPr>
                <w:sz w:val="20"/>
                <w:szCs w:val="20"/>
                <w:lang w:eastAsia="lt-LT"/>
              </w:rPr>
            </w:pPr>
            <w:r w:rsidRPr="001C0F8E">
              <w:rPr>
                <w:sz w:val="20"/>
                <w:szCs w:val="20"/>
                <w:lang w:eastAsia="lt-LT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5C2918" w14:textId="77777777" w:rsidR="00487679" w:rsidRPr="001C0F8E" w:rsidRDefault="00487679" w:rsidP="00487679">
            <w:pPr>
              <w:jc w:val="center"/>
              <w:rPr>
                <w:sz w:val="20"/>
                <w:szCs w:val="20"/>
                <w:lang w:eastAsia="lt-LT"/>
              </w:rPr>
            </w:pPr>
            <w:r w:rsidRPr="001C0F8E">
              <w:rPr>
                <w:sz w:val="20"/>
                <w:szCs w:val="20"/>
                <w:lang w:eastAsia="lt-LT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A17D8C" w14:textId="77777777" w:rsidR="00487679" w:rsidRPr="001C0F8E" w:rsidRDefault="00487679" w:rsidP="00487679">
            <w:pPr>
              <w:jc w:val="center"/>
              <w:rPr>
                <w:sz w:val="20"/>
                <w:szCs w:val="20"/>
                <w:lang w:eastAsia="lt-LT"/>
              </w:rPr>
            </w:pPr>
            <w:r w:rsidRPr="001C0F8E">
              <w:rPr>
                <w:sz w:val="20"/>
                <w:szCs w:val="20"/>
                <w:lang w:eastAsia="lt-LT"/>
              </w:rPr>
              <w:t>7</w:t>
            </w:r>
          </w:p>
        </w:tc>
      </w:tr>
      <w:tr w:rsidR="00067934" w:rsidRPr="001C0F8E" w14:paraId="514FBE21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515575" w14:textId="77777777" w:rsidR="00487679" w:rsidRPr="001C0F8E" w:rsidRDefault="00487679" w:rsidP="00487679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2.</w:t>
            </w:r>
          </w:p>
        </w:tc>
        <w:tc>
          <w:tcPr>
            <w:tcW w:w="3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4853FA" w14:textId="77777777" w:rsidR="00487679" w:rsidRPr="001C0F8E" w:rsidRDefault="00487679" w:rsidP="00487679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 xml:space="preserve">Priekulės Ievos Simonaitytės gimnazija 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CA7BEE" w14:textId="77777777" w:rsidR="00487679" w:rsidRPr="001C0F8E" w:rsidRDefault="00487679" w:rsidP="00487679">
            <w:pPr>
              <w:jc w:val="center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0138B1" w14:textId="77777777" w:rsidR="00487679" w:rsidRPr="001C0F8E" w:rsidRDefault="00487679" w:rsidP="00487679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E8D955" w14:textId="77777777" w:rsidR="00487679" w:rsidRPr="001C0F8E" w:rsidRDefault="00487679" w:rsidP="00487679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1,5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E67576" w14:textId="77777777" w:rsidR="00487679" w:rsidRPr="001C0F8E" w:rsidRDefault="00487679" w:rsidP="00487679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34F2B3" w14:textId="77777777" w:rsidR="00487679" w:rsidRPr="001C0F8E" w:rsidRDefault="00487679" w:rsidP="00487679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067934" w:rsidRPr="001C0F8E" w14:paraId="479486D7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3DD0A0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7985C3" w14:textId="77777777" w:rsidR="00487679" w:rsidRPr="001C0F8E" w:rsidRDefault="00487679" w:rsidP="00487679">
            <w:pPr>
              <w:jc w:val="center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0D323B" w14:textId="77777777" w:rsidR="00487679" w:rsidRPr="001C0F8E" w:rsidRDefault="00487679" w:rsidP="00487679">
            <w:pPr>
              <w:jc w:val="center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4CB13D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3846A8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FB582C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727237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067934" w:rsidRPr="001C0F8E" w14:paraId="3A38E586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05BE4C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2.1.</w:t>
            </w:r>
          </w:p>
        </w:tc>
        <w:tc>
          <w:tcPr>
            <w:tcW w:w="3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623B6D" w14:textId="77777777" w:rsidR="00487679" w:rsidRPr="001C0F8E" w:rsidRDefault="00487679" w:rsidP="00487679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8ED249" w14:textId="77777777" w:rsidR="00487679" w:rsidRPr="001C0F8E" w:rsidRDefault="00487679" w:rsidP="00487679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2626F0" w14:textId="77777777" w:rsidR="00487679" w:rsidRPr="001C0F8E" w:rsidRDefault="00487679" w:rsidP="00487679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B0BF19" w14:textId="77777777" w:rsidR="00487679" w:rsidRPr="001C0F8E" w:rsidRDefault="00487679" w:rsidP="00487679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1,5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9FE9DD" w14:textId="77777777" w:rsidR="00487679" w:rsidRPr="001C0F8E" w:rsidRDefault="00487679" w:rsidP="00487679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DB9D93" w14:textId="77777777" w:rsidR="00487679" w:rsidRPr="001C0F8E" w:rsidRDefault="00487679" w:rsidP="00487679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067934" w:rsidRPr="001C0F8E" w14:paraId="042BD828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CA0658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2.1.1.</w:t>
            </w:r>
          </w:p>
        </w:tc>
        <w:tc>
          <w:tcPr>
            <w:tcW w:w="3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622E71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Iš jos: savivaldybės lėšos (SB)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9C820A" w14:textId="77777777" w:rsidR="00487679" w:rsidRPr="001C0F8E" w:rsidRDefault="00487679" w:rsidP="00487679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357D12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0BE14C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1,5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CEFE91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08F856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067934" w:rsidRPr="001C0F8E" w14:paraId="0F934C58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103300" w14:textId="77777777" w:rsidR="00487679" w:rsidRPr="001C0F8E" w:rsidRDefault="00487679" w:rsidP="00487679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4.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8150E2" w14:textId="77777777" w:rsidR="00487679" w:rsidRPr="001C0F8E" w:rsidRDefault="00487679" w:rsidP="00487679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Endriejavo pagrindinė mokykla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08A553" w14:textId="77777777" w:rsidR="00487679" w:rsidRPr="001C0F8E" w:rsidRDefault="00487679" w:rsidP="00487679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BB35F8" w14:textId="77777777" w:rsidR="00487679" w:rsidRPr="001C0F8E" w:rsidRDefault="00487679" w:rsidP="00487679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125C9D" w14:textId="77777777" w:rsidR="00487679" w:rsidRPr="001C0F8E" w:rsidRDefault="00487679" w:rsidP="00487679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77ADA1" w14:textId="77777777" w:rsidR="00487679" w:rsidRPr="001C0F8E" w:rsidRDefault="00487679" w:rsidP="00487679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4CD4FA" w14:textId="77777777" w:rsidR="00487679" w:rsidRPr="001C0F8E" w:rsidRDefault="00487679" w:rsidP="00487679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0,7</w:t>
            </w:r>
          </w:p>
        </w:tc>
      </w:tr>
      <w:tr w:rsidR="00067934" w:rsidRPr="001C0F8E" w14:paraId="66F50AAA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E4976C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91E0B3" w14:textId="77777777" w:rsidR="00487679" w:rsidRPr="001C0F8E" w:rsidRDefault="00487679" w:rsidP="00487679">
            <w:pPr>
              <w:jc w:val="center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662466" w14:textId="77777777" w:rsidR="00487679" w:rsidRPr="001C0F8E" w:rsidRDefault="00487679" w:rsidP="00487679">
            <w:pPr>
              <w:jc w:val="center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8F09CB" w14:textId="77777777" w:rsidR="00487679" w:rsidRPr="001C0F8E" w:rsidRDefault="00487679" w:rsidP="00487679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774EB9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13B580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26A782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067934" w:rsidRPr="001C0F8E" w14:paraId="2307AEE5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A71BA9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4.1.</w:t>
            </w:r>
          </w:p>
        </w:tc>
        <w:tc>
          <w:tcPr>
            <w:tcW w:w="3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DCFE8E" w14:textId="77777777" w:rsidR="00487679" w:rsidRPr="001C0F8E" w:rsidRDefault="00487679" w:rsidP="00487679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1E7775" w14:textId="77777777" w:rsidR="00487679" w:rsidRPr="001C0F8E" w:rsidRDefault="00487679" w:rsidP="00487679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D9B698" w14:textId="77777777" w:rsidR="00487679" w:rsidRPr="001C0F8E" w:rsidRDefault="00487679" w:rsidP="00487679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0,7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3EBF10" w14:textId="77777777" w:rsidR="00487679" w:rsidRPr="001C0F8E" w:rsidRDefault="00487679" w:rsidP="00487679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34741F" w14:textId="77777777" w:rsidR="00487679" w:rsidRPr="001C0F8E" w:rsidRDefault="00487679" w:rsidP="00487679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57A2A7" w14:textId="77777777" w:rsidR="00487679" w:rsidRPr="001C0F8E" w:rsidRDefault="00487679" w:rsidP="00487679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0,7</w:t>
            </w:r>
          </w:p>
        </w:tc>
      </w:tr>
      <w:tr w:rsidR="00067934" w:rsidRPr="001C0F8E" w14:paraId="67A4FAB3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CD52F1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4.1.1.</w:t>
            </w:r>
          </w:p>
        </w:tc>
        <w:tc>
          <w:tcPr>
            <w:tcW w:w="3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F3D9E3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Iš jos: savivaldybės lėšos (SB)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FAE0DC" w14:textId="77777777" w:rsidR="00487679" w:rsidRPr="001C0F8E" w:rsidRDefault="00487679" w:rsidP="00487679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913A75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0,7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7C4883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F6914C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30E3EE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0,7</w:t>
            </w:r>
          </w:p>
        </w:tc>
      </w:tr>
      <w:tr w:rsidR="00067934" w:rsidRPr="001C0F8E" w14:paraId="3EB39978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328BAE" w14:textId="77777777" w:rsidR="00487679" w:rsidRPr="001C0F8E" w:rsidRDefault="00487679" w:rsidP="00487679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5.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256635" w14:textId="77777777" w:rsidR="00487679" w:rsidRPr="001C0F8E" w:rsidRDefault="00487679" w:rsidP="00487679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Gargždų ,,Kranto" pagrindinė mokykla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CECA7B" w14:textId="77777777" w:rsidR="00487679" w:rsidRPr="001C0F8E" w:rsidRDefault="00487679" w:rsidP="00487679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3AB89C" w14:textId="77777777" w:rsidR="00487679" w:rsidRPr="001C0F8E" w:rsidRDefault="00487679" w:rsidP="00487679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C9100B" w14:textId="77777777" w:rsidR="00487679" w:rsidRPr="001C0F8E" w:rsidRDefault="00487679" w:rsidP="00487679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1,5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792187" w14:textId="77777777" w:rsidR="00487679" w:rsidRPr="001C0F8E" w:rsidRDefault="00487679" w:rsidP="00487679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082656" w14:textId="77777777" w:rsidR="00487679" w:rsidRPr="001C0F8E" w:rsidRDefault="00487679" w:rsidP="00487679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067934" w:rsidRPr="001C0F8E" w14:paraId="72C62714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135D79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F5AC60" w14:textId="77777777" w:rsidR="00487679" w:rsidRPr="001C0F8E" w:rsidRDefault="00487679" w:rsidP="00487679">
            <w:pPr>
              <w:jc w:val="center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E281F0" w14:textId="77777777" w:rsidR="00487679" w:rsidRPr="001C0F8E" w:rsidRDefault="00487679" w:rsidP="00487679">
            <w:pPr>
              <w:jc w:val="center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9FD4B0" w14:textId="77777777" w:rsidR="00487679" w:rsidRPr="001C0F8E" w:rsidRDefault="00487679" w:rsidP="00487679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AF5D18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9356FA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7CBF5C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067934" w:rsidRPr="001C0F8E" w14:paraId="2B196803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D6115E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5.1.</w:t>
            </w:r>
          </w:p>
        </w:tc>
        <w:tc>
          <w:tcPr>
            <w:tcW w:w="3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651A97" w14:textId="77777777" w:rsidR="00487679" w:rsidRPr="001C0F8E" w:rsidRDefault="00487679" w:rsidP="00487679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B9EBB9" w14:textId="77777777" w:rsidR="00487679" w:rsidRPr="001C0F8E" w:rsidRDefault="00487679" w:rsidP="00487679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94DC05" w14:textId="77777777" w:rsidR="00487679" w:rsidRPr="001C0F8E" w:rsidRDefault="00487679" w:rsidP="00487679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C96E0E" w14:textId="77777777" w:rsidR="00487679" w:rsidRPr="001C0F8E" w:rsidRDefault="00487679" w:rsidP="00487679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1,5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8FD872" w14:textId="77777777" w:rsidR="00487679" w:rsidRPr="001C0F8E" w:rsidRDefault="00487679" w:rsidP="00487679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6F3A39" w14:textId="77777777" w:rsidR="00487679" w:rsidRPr="001C0F8E" w:rsidRDefault="00487679" w:rsidP="00487679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067934" w:rsidRPr="001C0F8E" w14:paraId="2E795F96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B80F20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5.1.1.</w:t>
            </w:r>
          </w:p>
        </w:tc>
        <w:tc>
          <w:tcPr>
            <w:tcW w:w="3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28FA29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Iš jos: savivaldybės lėšos (SB)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11A336" w14:textId="77777777" w:rsidR="00487679" w:rsidRPr="001C0F8E" w:rsidRDefault="00487679" w:rsidP="00487679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AF4C88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17F405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BF92BF9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18C63A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067934" w:rsidRPr="001C0F8E" w14:paraId="02305A39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54C009" w14:textId="77777777" w:rsidR="00487679" w:rsidRPr="001C0F8E" w:rsidRDefault="00487679" w:rsidP="00487679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9.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57BD46" w14:textId="77777777" w:rsidR="00487679" w:rsidRPr="001C0F8E" w:rsidRDefault="00487679" w:rsidP="00487679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Dovilų pagrindinė mokykla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04F7C4" w14:textId="77777777" w:rsidR="00487679" w:rsidRPr="001C0F8E" w:rsidRDefault="00487679" w:rsidP="00487679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A1F2EB" w14:textId="77777777" w:rsidR="00487679" w:rsidRPr="001C0F8E" w:rsidRDefault="00487679" w:rsidP="00487679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F0FD9C" w14:textId="77777777" w:rsidR="00487679" w:rsidRPr="001C0F8E" w:rsidRDefault="00487679" w:rsidP="00487679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20,0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3E1426" w14:textId="77777777" w:rsidR="00487679" w:rsidRPr="001C0F8E" w:rsidRDefault="00487679" w:rsidP="00487679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97E4C5" w14:textId="77777777" w:rsidR="00487679" w:rsidRPr="001C0F8E" w:rsidRDefault="00487679" w:rsidP="00487679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067934" w:rsidRPr="001C0F8E" w14:paraId="5A8DBD4E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01EB8A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B5D4C5" w14:textId="77777777" w:rsidR="00487679" w:rsidRPr="001C0F8E" w:rsidRDefault="00487679" w:rsidP="00487679">
            <w:pPr>
              <w:jc w:val="center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B0468E" w14:textId="77777777" w:rsidR="00487679" w:rsidRPr="001C0F8E" w:rsidRDefault="00487679" w:rsidP="00487679">
            <w:pPr>
              <w:jc w:val="center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8FB03F" w14:textId="77777777" w:rsidR="00487679" w:rsidRPr="001C0F8E" w:rsidRDefault="00487679" w:rsidP="00487679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69219F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3BCE90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70698B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067934" w:rsidRPr="001C0F8E" w14:paraId="73C354F2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A441F0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9.1.</w:t>
            </w:r>
          </w:p>
        </w:tc>
        <w:tc>
          <w:tcPr>
            <w:tcW w:w="3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825D8A" w14:textId="77777777" w:rsidR="00487679" w:rsidRPr="001C0F8E" w:rsidRDefault="00487679" w:rsidP="00487679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4B70AA" w14:textId="77777777" w:rsidR="00487679" w:rsidRPr="001C0F8E" w:rsidRDefault="00487679" w:rsidP="00487679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2E1B6D" w14:textId="77777777" w:rsidR="00487679" w:rsidRPr="001C0F8E" w:rsidRDefault="00487679" w:rsidP="00487679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DEED21" w14:textId="77777777" w:rsidR="00487679" w:rsidRPr="001C0F8E" w:rsidRDefault="00487679" w:rsidP="00487679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20,0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3BDE3C" w14:textId="77777777" w:rsidR="00487679" w:rsidRPr="001C0F8E" w:rsidRDefault="00487679" w:rsidP="00487679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C97611" w14:textId="77777777" w:rsidR="00487679" w:rsidRPr="001C0F8E" w:rsidRDefault="00487679" w:rsidP="00487679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067934" w:rsidRPr="001C0F8E" w14:paraId="20A2C940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9EC1E6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9.1.1.</w:t>
            </w:r>
          </w:p>
        </w:tc>
        <w:tc>
          <w:tcPr>
            <w:tcW w:w="3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81634F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Iš jos: savivaldybės lėšos (SB)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CB7D81" w14:textId="77777777" w:rsidR="00487679" w:rsidRPr="001C0F8E" w:rsidRDefault="00487679" w:rsidP="00487679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9A935B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13ED91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20,0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F8D8F8B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C8A65C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067934" w:rsidRPr="001C0F8E" w14:paraId="1B98AF86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0F6E13" w14:textId="77777777" w:rsidR="00487679" w:rsidRPr="001C0F8E" w:rsidRDefault="00487679" w:rsidP="00487679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21.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FE8FDE" w14:textId="77777777" w:rsidR="00487679" w:rsidRPr="001C0F8E" w:rsidRDefault="00487679" w:rsidP="00487679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Gargždų muzikos mokykla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E1FDA1" w14:textId="77777777" w:rsidR="00487679" w:rsidRPr="001C0F8E" w:rsidRDefault="00487679" w:rsidP="00487679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CBFC5B" w14:textId="77777777" w:rsidR="00487679" w:rsidRPr="001C0F8E" w:rsidRDefault="00487679" w:rsidP="00487679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8,9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9CF3FE" w14:textId="77777777" w:rsidR="00487679" w:rsidRPr="001C0F8E" w:rsidRDefault="00487679" w:rsidP="00487679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8,9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49354F" w14:textId="77777777" w:rsidR="00487679" w:rsidRPr="001C0F8E" w:rsidRDefault="00487679" w:rsidP="00487679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8EEFF8" w14:textId="77777777" w:rsidR="00487679" w:rsidRPr="001C0F8E" w:rsidRDefault="00487679" w:rsidP="00487679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067934" w:rsidRPr="001C0F8E" w14:paraId="59BA6F13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926485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lastRenderedPageBreak/>
              <w:t> </w:t>
            </w:r>
          </w:p>
        </w:tc>
        <w:tc>
          <w:tcPr>
            <w:tcW w:w="3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272F09" w14:textId="77777777" w:rsidR="00487679" w:rsidRPr="001C0F8E" w:rsidRDefault="00487679" w:rsidP="00487679">
            <w:pPr>
              <w:jc w:val="center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445B9D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7B6CBA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06FB7B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EA6457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184275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067934" w:rsidRPr="001C0F8E" w14:paraId="2779813A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440D4F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21.1.</w:t>
            </w:r>
          </w:p>
        </w:tc>
        <w:tc>
          <w:tcPr>
            <w:tcW w:w="3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BF6EA3" w14:textId="77777777" w:rsidR="00487679" w:rsidRPr="001C0F8E" w:rsidRDefault="00487679" w:rsidP="00487679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041C03" w14:textId="77777777" w:rsidR="00487679" w:rsidRPr="001C0F8E" w:rsidRDefault="00487679" w:rsidP="00487679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B36CCA" w14:textId="77777777" w:rsidR="00487679" w:rsidRPr="001C0F8E" w:rsidRDefault="00487679" w:rsidP="00487679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8,9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616916" w14:textId="77777777" w:rsidR="00487679" w:rsidRPr="001C0F8E" w:rsidRDefault="00487679" w:rsidP="00487679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8,9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093375" w14:textId="77777777" w:rsidR="00487679" w:rsidRPr="001C0F8E" w:rsidRDefault="00487679" w:rsidP="00487679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07C766" w14:textId="77777777" w:rsidR="00487679" w:rsidRPr="001C0F8E" w:rsidRDefault="00487679" w:rsidP="00487679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067934" w:rsidRPr="001C0F8E" w14:paraId="7BC4F430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5F5A7E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21.1.1.</w:t>
            </w:r>
          </w:p>
        </w:tc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1F9E78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Iš jos: savivaldybės lėšos (SB)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C0F1D77" w14:textId="77777777" w:rsidR="00487679" w:rsidRPr="001C0F8E" w:rsidRDefault="00487679" w:rsidP="00487679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EA16BB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76B5C3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27CBA9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BCF9B8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067934" w:rsidRPr="001C0F8E" w14:paraId="0A2223E8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D8C84D" w14:textId="77777777" w:rsidR="00487679" w:rsidRPr="001C0F8E" w:rsidRDefault="00487679" w:rsidP="00487679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23.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891D59" w14:textId="77777777" w:rsidR="00487679" w:rsidRPr="001C0F8E" w:rsidRDefault="00487679" w:rsidP="00487679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Klaipėdos rajono švietimo centras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379DF8" w14:textId="77777777" w:rsidR="00487679" w:rsidRPr="001C0F8E" w:rsidRDefault="00487679" w:rsidP="00487679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B42D9A" w14:textId="77777777" w:rsidR="00487679" w:rsidRPr="001C0F8E" w:rsidRDefault="00487679" w:rsidP="00487679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129,9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464630" w14:textId="77777777" w:rsidR="00487679" w:rsidRPr="001C0F8E" w:rsidRDefault="00487679" w:rsidP="00487679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44,7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FF5FBA" w14:textId="77777777" w:rsidR="00487679" w:rsidRPr="001C0F8E" w:rsidRDefault="00487679" w:rsidP="00487679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083691" w14:textId="77777777" w:rsidR="00487679" w:rsidRPr="001C0F8E" w:rsidRDefault="00487679" w:rsidP="00487679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85,2</w:t>
            </w:r>
          </w:p>
        </w:tc>
      </w:tr>
      <w:tr w:rsidR="00067934" w:rsidRPr="001C0F8E" w14:paraId="254CDEDE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C83CD8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D301D6" w14:textId="77777777" w:rsidR="00487679" w:rsidRPr="001C0F8E" w:rsidRDefault="00487679" w:rsidP="00487679">
            <w:pPr>
              <w:jc w:val="center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FA40A4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8E9B83" w14:textId="77777777" w:rsidR="00487679" w:rsidRPr="001C0F8E" w:rsidRDefault="00487679" w:rsidP="00487679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F0B274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FAD905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64563A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067934" w:rsidRPr="001C0F8E" w14:paraId="25CE9118" w14:textId="77777777" w:rsidTr="00235309">
        <w:trPr>
          <w:trHeight w:val="480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0E9E6D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23.3.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E082C7" w14:textId="77777777" w:rsidR="00487679" w:rsidRPr="001C0F8E" w:rsidRDefault="00487679" w:rsidP="00487679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9. Savivaldybės valdymo ir pagrindinių funkcijų vykdymo programa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05FB8F" w14:textId="77777777" w:rsidR="00487679" w:rsidRPr="001C0F8E" w:rsidRDefault="00487679" w:rsidP="00487679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01.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90931C" w14:textId="77777777" w:rsidR="00487679" w:rsidRPr="001C0F8E" w:rsidRDefault="00487679" w:rsidP="00487679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129,9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68842B" w14:textId="77777777" w:rsidR="00487679" w:rsidRPr="001C0F8E" w:rsidRDefault="00487679" w:rsidP="00487679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44,7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A34E26" w14:textId="77777777" w:rsidR="00487679" w:rsidRPr="001C0F8E" w:rsidRDefault="00487679" w:rsidP="00487679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F9CA31" w14:textId="77777777" w:rsidR="00487679" w:rsidRPr="001C0F8E" w:rsidRDefault="00487679" w:rsidP="00487679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85,2</w:t>
            </w:r>
          </w:p>
        </w:tc>
      </w:tr>
      <w:tr w:rsidR="00067934" w:rsidRPr="001C0F8E" w14:paraId="6B5630E5" w14:textId="77777777" w:rsidTr="00235309">
        <w:trPr>
          <w:trHeight w:val="28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A110A7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23.3.1.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087C5B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Iš jos: savivaldybės lėšos (SB)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9796E9" w14:textId="77777777" w:rsidR="00487679" w:rsidRPr="001C0F8E" w:rsidRDefault="00487679" w:rsidP="00487679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0854481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129,9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A1FD39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44,7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7C7748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F8DD7F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85,2</w:t>
            </w:r>
          </w:p>
        </w:tc>
      </w:tr>
      <w:tr w:rsidR="00067934" w:rsidRPr="001C0F8E" w14:paraId="5A2865D5" w14:textId="77777777" w:rsidTr="00235309">
        <w:trPr>
          <w:trHeight w:val="615"/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14:paraId="649EA046" w14:textId="77777777" w:rsidR="00487679" w:rsidRPr="001C0F8E" w:rsidRDefault="00487679" w:rsidP="00487679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26.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4778A9A" w14:textId="77777777" w:rsidR="00487679" w:rsidRPr="001C0F8E" w:rsidRDefault="00487679" w:rsidP="00487679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Klaipėdos rajono turizmo informacijos centras</w:t>
            </w:r>
          </w:p>
        </w:tc>
        <w:tc>
          <w:tcPr>
            <w:tcW w:w="6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0D025F" w14:textId="77777777" w:rsidR="00487679" w:rsidRPr="001C0F8E" w:rsidRDefault="00487679" w:rsidP="00487679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20DAD8" w14:textId="77777777" w:rsidR="00487679" w:rsidRPr="001C0F8E" w:rsidRDefault="00487679" w:rsidP="00487679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32,6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784C44" w14:textId="77777777" w:rsidR="00487679" w:rsidRPr="001C0F8E" w:rsidRDefault="00487679" w:rsidP="00487679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24,1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127E3B" w14:textId="77777777" w:rsidR="00487679" w:rsidRPr="001C0F8E" w:rsidRDefault="00487679" w:rsidP="00487679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5,4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8179BF" w14:textId="77777777" w:rsidR="00487679" w:rsidRPr="001C0F8E" w:rsidRDefault="00487679" w:rsidP="00487679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8,5</w:t>
            </w:r>
          </w:p>
        </w:tc>
      </w:tr>
      <w:tr w:rsidR="00067934" w:rsidRPr="001C0F8E" w14:paraId="4A8E3145" w14:textId="77777777" w:rsidTr="00235309">
        <w:trPr>
          <w:trHeight w:val="28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D7873A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6B96A9" w14:textId="77777777" w:rsidR="00487679" w:rsidRPr="001C0F8E" w:rsidRDefault="00487679" w:rsidP="00487679">
            <w:pPr>
              <w:jc w:val="center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6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7F9C06" w14:textId="77777777" w:rsidR="00487679" w:rsidRPr="001C0F8E" w:rsidRDefault="00487679" w:rsidP="00487679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9168B8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6B532D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62DAC2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6F3698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067934" w:rsidRPr="001C0F8E" w14:paraId="1129C9EE" w14:textId="77777777" w:rsidTr="00235309">
        <w:trPr>
          <w:trHeight w:val="570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050BEB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26.1.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8A706C4" w14:textId="77777777" w:rsidR="00487679" w:rsidRPr="001C0F8E" w:rsidRDefault="00487679" w:rsidP="00487679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2. Ekonominio konkurencingumo didinimo programa</w:t>
            </w:r>
          </w:p>
        </w:tc>
        <w:tc>
          <w:tcPr>
            <w:tcW w:w="6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BB8996" w14:textId="77777777" w:rsidR="00487679" w:rsidRPr="001C0F8E" w:rsidRDefault="00487679" w:rsidP="00487679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04.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9A070C" w14:textId="77777777" w:rsidR="00487679" w:rsidRPr="001C0F8E" w:rsidRDefault="00487679" w:rsidP="00487679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32,6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0D431A" w14:textId="77777777" w:rsidR="00487679" w:rsidRPr="001C0F8E" w:rsidRDefault="00487679" w:rsidP="00487679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24,1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D4444A" w14:textId="77777777" w:rsidR="00487679" w:rsidRPr="001C0F8E" w:rsidRDefault="00487679" w:rsidP="00487679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5,4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4CB0DC" w14:textId="77777777" w:rsidR="00487679" w:rsidRPr="001C0F8E" w:rsidRDefault="00487679" w:rsidP="00487679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8,5</w:t>
            </w:r>
          </w:p>
        </w:tc>
      </w:tr>
      <w:tr w:rsidR="00067934" w:rsidRPr="001C0F8E" w14:paraId="54C6B743" w14:textId="77777777" w:rsidTr="00235309">
        <w:trPr>
          <w:trHeight w:val="79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34796B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26.1.2.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722BC0F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Dotacija iš Europos Sąjungos, kitos tarptautinės finansinės paramos ir bendrojo finansavimo lėšos (ES)</w:t>
            </w:r>
          </w:p>
        </w:tc>
        <w:tc>
          <w:tcPr>
            <w:tcW w:w="6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958284" w14:textId="77777777" w:rsidR="00487679" w:rsidRPr="001C0F8E" w:rsidRDefault="00487679" w:rsidP="00487679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BCA732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12,6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66E734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4,1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C09F04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2,4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A1304C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8,5</w:t>
            </w:r>
          </w:p>
        </w:tc>
      </w:tr>
      <w:tr w:rsidR="00067934" w:rsidRPr="001C0F8E" w14:paraId="12DB7944" w14:textId="77777777" w:rsidTr="00235309">
        <w:trPr>
          <w:trHeight w:val="28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717581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26.1.3.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B5D2D8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lėšos už paslaugas ir nuomą (S)</w:t>
            </w:r>
          </w:p>
        </w:tc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668169" w14:textId="77777777" w:rsidR="00487679" w:rsidRPr="001C0F8E" w:rsidRDefault="00487679" w:rsidP="00487679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7F63EC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293936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20,0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84BCB6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4861C4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067934" w:rsidRPr="001C0F8E" w14:paraId="72B7BA04" w14:textId="77777777" w:rsidTr="00235309">
        <w:trPr>
          <w:trHeight w:val="480"/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08C7F01C" w14:textId="77777777" w:rsidR="00487679" w:rsidRPr="001C0F8E" w:rsidRDefault="00487679" w:rsidP="00487679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27.</w:t>
            </w:r>
          </w:p>
        </w:tc>
        <w:tc>
          <w:tcPr>
            <w:tcW w:w="3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95323CE" w14:textId="77777777" w:rsidR="00487679" w:rsidRPr="001C0F8E" w:rsidRDefault="00487679" w:rsidP="00487679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Klaipėdos rajono savivaldybės visuomenės sveikatos biuras</w:t>
            </w:r>
          </w:p>
        </w:tc>
        <w:tc>
          <w:tcPr>
            <w:tcW w:w="6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919A8A" w14:textId="77777777" w:rsidR="00487679" w:rsidRPr="001C0F8E" w:rsidRDefault="00487679" w:rsidP="00487679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E2479F" w14:textId="77777777" w:rsidR="00487679" w:rsidRPr="001C0F8E" w:rsidRDefault="00487679" w:rsidP="00487679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E26E0A" w14:textId="77777777" w:rsidR="00487679" w:rsidRPr="001C0F8E" w:rsidRDefault="00487679" w:rsidP="00487679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7,295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A42FDB" w14:textId="77777777" w:rsidR="00487679" w:rsidRPr="001C0F8E" w:rsidRDefault="00487679" w:rsidP="00487679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7,295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CC9D35" w14:textId="77777777" w:rsidR="00487679" w:rsidRPr="001C0F8E" w:rsidRDefault="00487679" w:rsidP="00487679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-7,295</w:t>
            </w:r>
          </w:p>
        </w:tc>
      </w:tr>
      <w:tr w:rsidR="00067934" w:rsidRPr="001C0F8E" w14:paraId="381914CB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681B66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EFD9EA" w14:textId="77777777" w:rsidR="00487679" w:rsidRPr="001C0F8E" w:rsidRDefault="00487679" w:rsidP="00487679">
            <w:pPr>
              <w:jc w:val="center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6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87D940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A62DCF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385BED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2B8B5C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8E106D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067934" w:rsidRPr="001C0F8E" w14:paraId="4E18368A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3F7881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27.1.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FEAEA6" w14:textId="77777777" w:rsidR="00487679" w:rsidRPr="001C0F8E" w:rsidRDefault="00487679" w:rsidP="00487679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4. Sveikatos apsaugos programa</w:t>
            </w:r>
          </w:p>
        </w:tc>
        <w:tc>
          <w:tcPr>
            <w:tcW w:w="6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7F0293" w14:textId="77777777" w:rsidR="00487679" w:rsidRPr="001C0F8E" w:rsidRDefault="00487679" w:rsidP="00487679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07.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92AD4E" w14:textId="77777777" w:rsidR="00487679" w:rsidRPr="001C0F8E" w:rsidRDefault="00487679" w:rsidP="00487679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0F2C07" w14:textId="77777777" w:rsidR="00487679" w:rsidRPr="001C0F8E" w:rsidRDefault="00487679" w:rsidP="00487679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7,295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18E634" w14:textId="77777777" w:rsidR="00487679" w:rsidRPr="001C0F8E" w:rsidRDefault="00487679" w:rsidP="00487679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7,295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444BAE" w14:textId="77777777" w:rsidR="00487679" w:rsidRPr="001C0F8E" w:rsidRDefault="00487679" w:rsidP="00487679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-7,295</w:t>
            </w:r>
          </w:p>
        </w:tc>
      </w:tr>
      <w:tr w:rsidR="00067934" w:rsidRPr="001C0F8E" w14:paraId="184ED68B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F12E4B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27.1.1.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89A4C5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Iš jos: savivaldybės lėšos (SB)</w:t>
            </w:r>
          </w:p>
        </w:tc>
        <w:tc>
          <w:tcPr>
            <w:tcW w:w="6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831C3D" w14:textId="77777777" w:rsidR="00487679" w:rsidRPr="001C0F8E" w:rsidRDefault="00487679" w:rsidP="00487679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DF47F8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D8E004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7,295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16DB15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7,295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DFA878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-7,295</w:t>
            </w:r>
          </w:p>
        </w:tc>
      </w:tr>
      <w:tr w:rsidR="00067934" w:rsidRPr="001C0F8E" w14:paraId="710029C6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8948E5" w14:textId="77777777" w:rsidR="00487679" w:rsidRPr="001C0F8E" w:rsidRDefault="00487679" w:rsidP="00487679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29.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BE4E15" w14:textId="77777777" w:rsidR="00487679" w:rsidRPr="001C0F8E" w:rsidRDefault="00487679" w:rsidP="00487679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 xml:space="preserve">Klaipėdos rajono paramos šeimai centras 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C6741C" w14:textId="77777777" w:rsidR="00487679" w:rsidRPr="001C0F8E" w:rsidRDefault="00487679" w:rsidP="00487679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615960" w14:textId="77777777" w:rsidR="00487679" w:rsidRPr="001C0F8E" w:rsidRDefault="00487679" w:rsidP="00487679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AE6D72" w14:textId="77777777" w:rsidR="00487679" w:rsidRPr="001C0F8E" w:rsidRDefault="00487679" w:rsidP="00487679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30,0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A9A9BF" w14:textId="77777777" w:rsidR="00487679" w:rsidRPr="001C0F8E" w:rsidRDefault="00487679" w:rsidP="00487679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29,6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E1DDA1" w14:textId="77777777" w:rsidR="00487679" w:rsidRPr="001C0F8E" w:rsidRDefault="00487679" w:rsidP="00487679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067934" w:rsidRPr="001C0F8E" w14:paraId="538EA359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4F8B4A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9F6130" w14:textId="77777777" w:rsidR="00487679" w:rsidRPr="001C0F8E" w:rsidRDefault="00487679" w:rsidP="00487679">
            <w:pPr>
              <w:jc w:val="center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6036F8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299B58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392AE0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2EBE25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418B6D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067934" w:rsidRPr="001C0F8E" w14:paraId="59BCF2B7" w14:textId="77777777" w:rsidTr="00235309">
        <w:trPr>
          <w:trHeight w:val="480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21D6380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29.1.</w:t>
            </w:r>
          </w:p>
        </w:tc>
        <w:tc>
          <w:tcPr>
            <w:tcW w:w="3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7EFAFE" w14:textId="77777777" w:rsidR="00487679" w:rsidRPr="001C0F8E" w:rsidRDefault="00487679" w:rsidP="00487679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5. Socialinės apsaugos ir NVO politikos programa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6FC5C8" w14:textId="77777777" w:rsidR="00487679" w:rsidRPr="001C0F8E" w:rsidRDefault="00487679" w:rsidP="00487679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10.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034585" w14:textId="77777777" w:rsidR="00487679" w:rsidRPr="001C0F8E" w:rsidRDefault="00487679" w:rsidP="00487679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8F048A" w14:textId="77777777" w:rsidR="00487679" w:rsidRPr="001C0F8E" w:rsidRDefault="00487679" w:rsidP="00487679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30,0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ADFA78" w14:textId="77777777" w:rsidR="00487679" w:rsidRPr="001C0F8E" w:rsidRDefault="00487679" w:rsidP="00487679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29,6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6ED3B6" w14:textId="77777777" w:rsidR="00487679" w:rsidRPr="001C0F8E" w:rsidRDefault="00487679" w:rsidP="00487679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067934" w:rsidRPr="001C0F8E" w14:paraId="64B8AAEE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B82B3A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29.1.2.</w:t>
            </w:r>
          </w:p>
        </w:tc>
        <w:tc>
          <w:tcPr>
            <w:tcW w:w="3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5F1441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 xml:space="preserve"> valstybinėms funkcijoms (VBD)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98E6B0" w14:textId="77777777" w:rsidR="00487679" w:rsidRPr="001C0F8E" w:rsidRDefault="00487679" w:rsidP="00487679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D6EF7D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AE6A80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30,0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386D0A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29,6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BC0FD8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067934" w:rsidRPr="001C0F8E" w14:paraId="45286AA8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826805" w14:textId="77777777" w:rsidR="00487679" w:rsidRPr="001C0F8E" w:rsidRDefault="00487679" w:rsidP="00487679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34.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DD4F72" w14:textId="77777777" w:rsidR="00487679" w:rsidRPr="001C0F8E" w:rsidRDefault="00487679" w:rsidP="00487679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Gargždų kultūros centras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3DBB21" w14:textId="77777777" w:rsidR="00487679" w:rsidRPr="001C0F8E" w:rsidRDefault="00487679" w:rsidP="00487679">
            <w:pPr>
              <w:jc w:val="center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40BE6E" w14:textId="77777777" w:rsidR="00487679" w:rsidRPr="001C0F8E" w:rsidRDefault="00487679" w:rsidP="00487679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D6227B" w14:textId="77777777" w:rsidR="00487679" w:rsidRPr="001C0F8E" w:rsidRDefault="00487679" w:rsidP="00487679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15,0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F59C16" w14:textId="77777777" w:rsidR="00487679" w:rsidRPr="001C0F8E" w:rsidRDefault="00487679" w:rsidP="00487679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7199DB" w14:textId="77777777" w:rsidR="00487679" w:rsidRPr="001C0F8E" w:rsidRDefault="00487679" w:rsidP="00487679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067934" w:rsidRPr="001C0F8E" w14:paraId="17E14779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9091DD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38952A" w14:textId="77777777" w:rsidR="00487679" w:rsidRPr="001C0F8E" w:rsidRDefault="00487679" w:rsidP="00487679">
            <w:pPr>
              <w:jc w:val="center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BF49D8" w14:textId="77777777" w:rsidR="00487679" w:rsidRPr="001C0F8E" w:rsidRDefault="00487679" w:rsidP="00487679">
            <w:pPr>
              <w:jc w:val="center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80B84A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2ABA0A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2FCC3A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BAA88F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067934" w:rsidRPr="001C0F8E" w14:paraId="3102BEE8" w14:textId="77777777" w:rsidTr="00235309">
        <w:trPr>
          <w:trHeight w:val="480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7FB869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34.1.</w:t>
            </w:r>
          </w:p>
        </w:tc>
        <w:tc>
          <w:tcPr>
            <w:tcW w:w="3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D26A9D" w14:textId="77777777" w:rsidR="00487679" w:rsidRPr="001C0F8E" w:rsidRDefault="00487679" w:rsidP="00487679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50D40A" w14:textId="77777777" w:rsidR="00487679" w:rsidRPr="001C0F8E" w:rsidRDefault="00487679" w:rsidP="00487679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08.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E356A8" w14:textId="77777777" w:rsidR="00487679" w:rsidRPr="001C0F8E" w:rsidRDefault="00487679" w:rsidP="00487679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802867" w14:textId="77777777" w:rsidR="00487679" w:rsidRPr="001C0F8E" w:rsidRDefault="00487679" w:rsidP="00487679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15,0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9AA1D4" w14:textId="77777777" w:rsidR="00487679" w:rsidRPr="001C0F8E" w:rsidRDefault="00487679" w:rsidP="00487679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3F1484" w14:textId="77777777" w:rsidR="00487679" w:rsidRPr="001C0F8E" w:rsidRDefault="00487679" w:rsidP="00487679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067934" w:rsidRPr="001C0F8E" w14:paraId="46FDB018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62918A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34.1.1.</w:t>
            </w:r>
          </w:p>
        </w:tc>
        <w:tc>
          <w:tcPr>
            <w:tcW w:w="3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762B02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Iš jos: savivaldybės lėšos (SB)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5CB754" w14:textId="77777777" w:rsidR="00487679" w:rsidRPr="001C0F8E" w:rsidRDefault="00487679" w:rsidP="00487679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F1F5EC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74217F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15,0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35D8E7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CF18F7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067934" w:rsidRPr="001C0F8E" w14:paraId="27DF80E6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596602" w14:textId="77777777" w:rsidR="00487679" w:rsidRPr="001C0F8E" w:rsidRDefault="00487679" w:rsidP="00487679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38.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AB13AC" w14:textId="77777777" w:rsidR="00487679" w:rsidRPr="001C0F8E" w:rsidRDefault="00487679" w:rsidP="00487679">
            <w:pPr>
              <w:rPr>
                <w:b/>
                <w:bCs/>
                <w:sz w:val="18"/>
                <w:szCs w:val="18"/>
                <w:lang w:eastAsia="lt-LT"/>
              </w:rPr>
            </w:pPr>
            <w:proofErr w:type="spellStart"/>
            <w:r w:rsidRPr="001C0F8E">
              <w:rPr>
                <w:b/>
                <w:bCs/>
                <w:sz w:val="18"/>
                <w:szCs w:val="18"/>
                <w:lang w:eastAsia="lt-LT"/>
              </w:rPr>
              <w:t>Veiviržėnų</w:t>
            </w:r>
            <w:proofErr w:type="spellEnd"/>
            <w:r w:rsidRPr="001C0F8E">
              <w:rPr>
                <w:b/>
                <w:bCs/>
                <w:sz w:val="18"/>
                <w:szCs w:val="18"/>
                <w:lang w:eastAsia="lt-LT"/>
              </w:rPr>
              <w:t xml:space="preserve"> kultūros centras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1E891E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7F49B8" w14:textId="77777777" w:rsidR="00487679" w:rsidRPr="001C0F8E" w:rsidRDefault="00487679" w:rsidP="00487679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3C0192" w14:textId="77777777" w:rsidR="00487679" w:rsidRPr="001C0F8E" w:rsidRDefault="00487679" w:rsidP="00487679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-1,4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14FCE8" w14:textId="77777777" w:rsidR="00487679" w:rsidRPr="001C0F8E" w:rsidRDefault="00487679" w:rsidP="00487679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3712F8" w14:textId="77777777" w:rsidR="00487679" w:rsidRPr="001C0F8E" w:rsidRDefault="00487679" w:rsidP="00487679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1,4</w:t>
            </w:r>
          </w:p>
        </w:tc>
      </w:tr>
      <w:tr w:rsidR="00067934" w:rsidRPr="001C0F8E" w14:paraId="5B577EE9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60B200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99778D" w14:textId="77777777" w:rsidR="00487679" w:rsidRPr="001C0F8E" w:rsidRDefault="00487679" w:rsidP="00487679">
            <w:pPr>
              <w:jc w:val="center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8C35FD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FFF59D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7E658B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0A79B6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EC0A64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067934" w:rsidRPr="001C0F8E" w14:paraId="3A0D6946" w14:textId="77777777" w:rsidTr="00235309">
        <w:trPr>
          <w:trHeight w:val="480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AC8FA7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38.1.</w:t>
            </w:r>
          </w:p>
        </w:tc>
        <w:tc>
          <w:tcPr>
            <w:tcW w:w="3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0FDFCB" w14:textId="77777777" w:rsidR="00487679" w:rsidRPr="001C0F8E" w:rsidRDefault="00487679" w:rsidP="00487679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095EB1" w14:textId="77777777" w:rsidR="00487679" w:rsidRPr="001C0F8E" w:rsidRDefault="00487679" w:rsidP="00487679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08.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826E03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C34E65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-1,4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A34259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351903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1,4</w:t>
            </w:r>
          </w:p>
        </w:tc>
      </w:tr>
      <w:tr w:rsidR="00067934" w:rsidRPr="001C0F8E" w14:paraId="6C64234A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F8C6C76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38.1.1.</w:t>
            </w:r>
          </w:p>
        </w:tc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29B007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Iš jos: savivaldybės lėšos (SB)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52C91F" w14:textId="77777777" w:rsidR="00487679" w:rsidRPr="001C0F8E" w:rsidRDefault="00487679" w:rsidP="00487679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FA7629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94032C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-1,4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4A87A0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41DA66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1,4</w:t>
            </w:r>
          </w:p>
        </w:tc>
      </w:tr>
      <w:tr w:rsidR="00067934" w:rsidRPr="001C0F8E" w14:paraId="7F282247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AABC7A" w14:textId="77777777" w:rsidR="00487679" w:rsidRPr="001C0F8E" w:rsidRDefault="00487679" w:rsidP="00487679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43.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0D720F" w14:textId="77777777" w:rsidR="00487679" w:rsidRPr="001C0F8E" w:rsidRDefault="00487679" w:rsidP="00487679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Savivaldybės administracija</w:t>
            </w:r>
          </w:p>
        </w:tc>
        <w:tc>
          <w:tcPr>
            <w:tcW w:w="6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DD65D8" w14:textId="77777777" w:rsidR="00487679" w:rsidRPr="001C0F8E" w:rsidRDefault="00487679" w:rsidP="00487679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98D261" w14:textId="77777777" w:rsidR="00487679" w:rsidRPr="001C0F8E" w:rsidRDefault="00487679" w:rsidP="00487679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82,134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CBB4F3" w14:textId="77777777" w:rsidR="00487679" w:rsidRPr="001C0F8E" w:rsidRDefault="00487679" w:rsidP="00487679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1 300,434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E97C5C" w14:textId="77777777" w:rsidR="00487679" w:rsidRPr="001C0F8E" w:rsidRDefault="00487679" w:rsidP="00487679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13,712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54A419" w14:textId="77777777" w:rsidR="00487679" w:rsidRPr="001C0F8E" w:rsidRDefault="00487679" w:rsidP="00487679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-1 218,3</w:t>
            </w:r>
          </w:p>
        </w:tc>
      </w:tr>
      <w:tr w:rsidR="00067934" w:rsidRPr="001C0F8E" w14:paraId="7E06FDC1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B7FDC5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8F51B2" w14:textId="77777777" w:rsidR="00487679" w:rsidRPr="001C0F8E" w:rsidRDefault="00487679" w:rsidP="00487679">
            <w:pPr>
              <w:jc w:val="center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6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3DFF6A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7C78F9" w14:textId="77777777" w:rsidR="00487679" w:rsidRPr="001C0F8E" w:rsidRDefault="00487679" w:rsidP="00487679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39BED9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5B753B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AD2F93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067934" w:rsidRPr="001C0F8E" w14:paraId="41E41CB1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41CFC5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43.1.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CC9FBF" w14:textId="77777777" w:rsidR="00487679" w:rsidRPr="001C0F8E" w:rsidRDefault="00487679" w:rsidP="00487679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6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191A83" w14:textId="77777777" w:rsidR="00487679" w:rsidRPr="001C0F8E" w:rsidRDefault="00487679" w:rsidP="00487679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1AC8EF" w14:textId="77777777" w:rsidR="00487679" w:rsidRPr="001C0F8E" w:rsidRDefault="00487679" w:rsidP="00487679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-259,9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9B859D" w14:textId="77777777" w:rsidR="00487679" w:rsidRPr="001C0F8E" w:rsidRDefault="00487679" w:rsidP="00487679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16,3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61BD91" w14:textId="77777777" w:rsidR="00487679" w:rsidRPr="001C0F8E" w:rsidRDefault="00487679" w:rsidP="00487679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B21BDF" w14:textId="77777777" w:rsidR="00487679" w:rsidRPr="001C0F8E" w:rsidRDefault="00487679" w:rsidP="00487679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-276,2</w:t>
            </w:r>
          </w:p>
        </w:tc>
      </w:tr>
      <w:tr w:rsidR="00067934" w:rsidRPr="001C0F8E" w14:paraId="21E6C9AB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2D94AE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43.1.1.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ADC401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Iš jos: savivaldybės lėšos (SB)</w:t>
            </w:r>
          </w:p>
        </w:tc>
        <w:tc>
          <w:tcPr>
            <w:tcW w:w="6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4550AD" w14:textId="77777777" w:rsidR="00487679" w:rsidRPr="001C0F8E" w:rsidRDefault="00487679" w:rsidP="00487679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34CF6C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-548,0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061C28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16,3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72EDAA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14895F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-564,3</w:t>
            </w:r>
          </w:p>
        </w:tc>
      </w:tr>
      <w:tr w:rsidR="00067934" w:rsidRPr="001C0F8E" w14:paraId="3BF7AF9C" w14:textId="77777777" w:rsidTr="00235309">
        <w:trPr>
          <w:trHeight w:val="70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D37BE4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43.1.7.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449A58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 xml:space="preserve"> 2020 metais savivaldybių biudžetų negautoms pajamoms padengti (VBD(GNP))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E1E481" w14:textId="77777777" w:rsidR="00487679" w:rsidRPr="001C0F8E" w:rsidRDefault="00487679" w:rsidP="00487679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080E18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288,1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117167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386F95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1D8803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288,1</w:t>
            </w:r>
          </w:p>
        </w:tc>
      </w:tr>
      <w:tr w:rsidR="00067934" w:rsidRPr="001C0F8E" w14:paraId="1C76A276" w14:textId="77777777" w:rsidTr="00235309">
        <w:trPr>
          <w:trHeight w:val="480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18C951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43.2.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9EFF381" w14:textId="77777777" w:rsidR="00487679" w:rsidRPr="001C0F8E" w:rsidRDefault="00487679" w:rsidP="00487679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2. Ekonominio konkurencingumo didinimo programa</w:t>
            </w:r>
          </w:p>
        </w:tc>
        <w:tc>
          <w:tcPr>
            <w:tcW w:w="6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5D75DA" w14:textId="77777777" w:rsidR="00487679" w:rsidRPr="001C0F8E" w:rsidRDefault="00487679" w:rsidP="00487679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7F0BCE" w14:textId="77777777" w:rsidR="00487679" w:rsidRPr="001C0F8E" w:rsidRDefault="00487679" w:rsidP="00487679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-56,4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F4AEFC" w14:textId="77777777" w:rsidR="00487679" w:rsidRPr="001C0F8E" w:rsidRDefault="00487679" w:rsidP="00487679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E9C885" w14:textId="77777777" w:rsidR="00487679" w:rsidRPr="001C0F8E" w:rsidRDefault="00487679" w:rsidP="00487679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BE8163" w14:textId="77777777" w:rsidR="00487679" w:rsidRPr="001C0F8E" w:rsidRDefault="00487679" w:rsidP="00487679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-56,4</w:t>
            </w:r>
          </w:p>
        </w:tc>
      </w:tr>
      <w:tr w:rsidR="00067934" w:rsidRPr="001C0F8E" w14:paraId="41E48D8D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434723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0CBB05" w14:textId="77777777" w:rsidR="00487679" w:rsidRPr="001C0F8E" w:rsidRDefault="00487679" w:rsidP="00487679">
            <w:pPr>
              <w:jc w:val="center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6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6F7638" w14:textId="77777777" w:rsidR="00487679" w:rsidRPr="001C0F8E" w:rsidRDefault="00487679" w:rsidP="00487679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174684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F91FAE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411501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CF8314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067934" w:rsidRPr="001C0F8E" w14:paraId="531859D7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173AA7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43.2.1.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E32101B" w14:textId="77777777" w:rsidR="00487679" w:rsidRPr="001C0F8E" w:rsidRDefault="00487679" w:rsidP="00487679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6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A0A3F7" w14:textId="77777777" w:rsidR="00487679" w:rsidRPr="001C0F8E" w:rsidRDefault="00487679" w:rsidP="00487679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04.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BF1180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-56,4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0F1C04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B287FD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17DA23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-56,4</w:t>
            </w:r>
          </w:p>
        </w:tc>
      </w:tr>
      <w:tr w:rsidR="00067934" w:rsidRPr="001C0F8E" w14:paraId="132B6A6C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3B60E0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004E10" w14:textId="77777777" w:rsidR="00487679" w:rsidRPr="001C0F8E" w:rsidRDefault="00487679" w:rsidP="00487679">
            <w:pPr>
              <w:jc w:val="center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6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BF89BD" w14:textId="77777777" w:rsidR="00487679" w:rsidRPr="001C0F8E" w:rsidRDefault="00487679" w:rsidP="00487679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13EDE6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9A9362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14CFC5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73A91B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067934" w:rsidRPr="001C0F8E" w14:paraId="3C83E565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9E5D39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43.2.1.1.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6AF8B8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6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D4A0B5" w14:textId="77777777" w:rsidR="00487679" w:rsidRPr="001C0F8E" w:rsidRDefault="00487679" w:rsidP="00487679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260EF3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-31,4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188041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FD20BE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DDFEC8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-31,4</w:t>
            </w:r>
          </w:p>
        </w:tc>
      </w:tr>
      <w:tr w:rsidR="00067934" w:rsidRPr="001C0F8E" w14:paraId="779CFB7B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042A03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CC8928" w14:textId="77777777" w:rsidR="00487679" w:rsidRPr="001C0F8E" w:rsidRDefault="00487679" w:rsidP="00487679">
            <w:pPr>
              <w:jc w:val="center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6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B6BC18" w14:textId="77777777" w:rsidR="00487679" w:rsidRPr="001C0F8E" w:rsidRDefault="00487679" w:rsidP="00487679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5AA228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0BD6A2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35F9AA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B7CF6B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067934" w:rsidRPr="001C0F8E" w14:paraId="796DAE83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68A60D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43.2.1.1.1.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B7310B" w14:textId="77777777" w:rsidR="00487679" w:rsidRPr="001C0F8E" w:rsidRDefault="00487679" w:rsidP="00487679">
            <w:pPr>
              <w:jc w:val="center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Priekulės seniūnija</w:t>
            </w:r>
          </w:p>
        </w:tc>
        <w:tc>
          <w:tcPr>
            <w:tcW w:w="6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E13130" w14:textId="77777777" w:rsidR="00487679" w:rsidRPr="001C0F8E" w:rsidRDefault="00487679" w:rsidP="00487679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28CF24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-0,4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9F3D3D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FD50F7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17B454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-0,4</w:t>
            </w:r>
          </w:p>
        </w:tc>
      </w:tr>
      <w:tr w:rsidR="00067934" w:rsidRPr="001C0F8E" w14:paraId="0AC7AFA6" w14:textId="77777777" w:rsidTr="00235309">
        <w:trPr>
          <w:trHeight w:val="52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CCDA09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43.2.1.4.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D5949C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 xml:space="preserve"> 2020 metais savivaldybių biudžetų negautoms pajamoms padengti (VBD(GNP))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B322ED" w14:textId="77777777" w:rsidR="00487679" w:rsidRPr="001C0F8E" w:rsidRDefault="00487679" w:rsidP="00487679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4FBA7D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-25,0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B1FF77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A23898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61FA2F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-25</w:t>
            </w:r>
          </w:p>
        </w:tc>
      </w:tr>
      <w:tr w:rsidR="00067934" w:rsidRPr="001C0F8E" w14:paraId="2461D264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AA2D3A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43.3.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95CD36" w14:textId="77777777" w:rsidR="00487679" w:rsidRPr="001C0F8E" w:rsidRDefault="00487679" w:rsidP="00487679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3. Aplinkos apsaugos programa</w:t>
            </w:r>
          </w:p>
        </w:tc>
        <w:tc>
          <w:tcPr>
            <w:tcW w:w="6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14:paraId="0DEE3A81" w14:textId="77777777" w:rsidR="00487679" w:rsidRPr="001C0F8E" w:rsidRDefault="00487679" w:rsidP="00487679">
            <w:pPr>
              <w:jc w:val="center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472EF3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-15,8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E0D537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9,2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607243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0C5D3C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-25,0</w:t>
            </w:r>
          </w:p>
        </w:tc>
      </w:tr>
      <w:tr w:rsidR="00067934" w:rsidRPr="001C0F8E" w14:paraId="2EEF73A9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D10917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568B21" w14:textId="77777777" w:rsidR="00487679" w:rsidRPr="001C0F8E" w:rsidRDefault="00487679" w:rsidP="00487679">
            <w:pPr>
              <w:jc w:val="center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6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14:paraId="5824274F" w14:textId="77777777" w:rsidR="00487679" w:rsidRPr="001C0F8E" w:rsidRDefault="00487679" w:rsidP="00487679">
            <w:pPr>
              <w:jc w:val="center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04F5FC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5DC128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C7D1B4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C4CCBF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067934" w:rsidRPr="001C0F8E" w14:paraId="39C53C41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34DDAE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lastRenderedPageBreak/>
              <w:t>43.3.1.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293A66" w14:textId="77777777" w:rsidR="00487679" w:rsidRPr="001C0F8E" w:rsidRDefault="00487679" w:rsidP="00487679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6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14:paraId="5EB21AE4" w14:textId="77777777" w:rsidR="00487679" w:rsidRPr="001C0F8E" w:rsidRDefault="00487679" w:rsidP="00487679">
            <w:pPr>
              <w:jc w:val="center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05.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BE93BD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-15,8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369D9E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9,2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4975DD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3B735B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-25,0</w:t>
            </w:r>
          </w:p>
        </w:tc>
      </w:tr>
      <w:tr w:rsidR="00067934" w:rsidRPr="001C0F8E" w14:paraId="24FE13F1" w14:textId="77777777" w:rsidTr="00235309">
        <w:trPr>
          <w:trHeight w:val="240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A56D6B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43.3.1.2.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63799E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6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14:paraId="023D4A6A" w14:textId="77777777" w:rsidR="00487679" w:rsidRPr="001C0F8E" w:rsidRDefault="00487679" w:rsidP="00487679">
            <w:pPr>
              <w:jc w:val="center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5C77D6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-15,8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6E107A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9,2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7B10F3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45EF66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-25,0</w:t>
            </w:r>
          </w:p>
        </w:tc>
      </w:tr>
      <w:tr w:rsidR="00067934" w:rsidRPr="001C0F8E" w14:paraId="5A5C965F" w14:textId="77777777" w:rsidTr="00235309">
        <w:trPr>
          <w:trHeight w:val="240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4FD001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EB8CD6" w14:textId="77777777" w:rsidR="00487679" w:rsidRPr="001C0F8E" w:rsidRDefault="00487679" w:rsidP="00487679">
            <w:pPr>
              <w:jc w:val="center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6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14:paraId="09869263" w14:textId="77777777" w:rsidR="00487679" w:rsidRPr="001C0F8E" w:rsidRDefault="00487679" w:rsidP="00487679">
            <w:pPr>
              <w:jc w:val="center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AA8CA0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E1937E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E4198C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B4E25A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067934" w:rsidRPr="001C0F8E" w14:paraId="3BD89D3D" w14:textId="77777777" w:rsidTr="00235309">
        <w:trPr>
          <w:trHeight w:val="240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01A822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43.3.1.2.2.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9BF03A" w14:textId="77777777" w:rsidR="00487679" w:rsidRPr="001C0F8E" w:rsidRDefault="00487679" w:rsidP="00487679">
            <w:pPr>
              <w:jc w:val="center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Dauparų-Kvietinių seniūnija</w:t>
            </w:r>
          </w:p>
        </w:tc>
        <w:tc>
          <w:tcPr>
            <w:tcW w:w="6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14:paraId="005BACAD" w14:textId="77777777" w:rsidR="00487679" w:rsidRPr="001C0F8E" w:rsidRDefault="00487679" w:rsidP="00487679">
            <w:pPr>
              <w:jc w:val="center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FC26E3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6CBB96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0,3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657204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D3B522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-0,3</w:t>
            </w:r>
          </w:p>
        </w:tc>
      </w:tr>
      <w:tr w:rsidR="00067934" w:rsidRPr="001C0F8E" w14:paraId="7793E8A2" w14:textId="77777777" w:rsidTr="00235309">
        <w:trPr>
          <w:trHeight w:val="240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14F65F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43.3.1.2.3.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3C3962" w14:textId="77777777" w:rsidR="00487679" w:rsidRPr="001C0F8E" w:rsidRDefault="00487679" w:rsidP="00487679">
            <w:pPr>
              <w:jc w:val="center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Dovilų seniūnija</w:t>
            </w:r>
          </w:p>
        </w:tc>
        <w:tc>
          <w:tcPr>
            <w:tcW w:w="6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14:paraId="04723827" w14:textId="77777777" w:rsidR="00487679" w:rsidRPr="001C0F8E" w:rsidRDefault="00487679" w:rsidP="00487679">
            <w:pPr>
              <w:jc w:val="center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E0DF39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E06A3E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58B2E0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D319DD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1,1</w:t>
            </w:r>
          </w:p>
        </w:tc>
      </w:tr>
      <w:tr w:rsidR="00067934" w:rsidRPr="001C0F8E" w14:paraId="3724D446" w14:textId="77777777" w:rsidTr="00235309">
        <w:trPr>
          <w:trHeight w:val="240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507549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43.3.1.2.6.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B02140" w14:textId="77777777" w:rsidR="00487679" w:rsidRPr="001C0F8E" w:rsidRDefault="00487679" w:rsidP="00487679">
            <w:pPr>
              <w:jc w:val="center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Judrėnų seniūnija</w:t>
            </w:r>
          </w:p>
        </w:tc>
        <w:tc>
          <w:tcPr>
            <w:tcW w:w="6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14:paraId="64F862C6" w14:textId="77777777" w:rsidR="00487679" w:rsidRPr="001C0F8E" w:rsidRDefault="00487679" w:rsidP="00487679">
            <w:pPr>
              <w:jc w:val="center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F23BF2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F2699D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-3,1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CA7670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2E8EB1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3,1</w:t>
            </w:r>
          </w:p>
        </w:tc>
      </w:tr>
      <w:tr w:rsidR="00067934" w:rsidRPr="001C0F8E" w14:paraId="36763472" w14:textId="77777777" w:rsidTr="00235309">
        <w:trPr>
          <w:trHeight w:val="240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F04F35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43.3.1.2.11.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1B6C90" w14:textId="77777777" w:rsidR="00487679" w:rsidRPr="001C0F8E" w:rsidRDefault="00487679" w:rsidP="00487679">
            <w:pPr>
              <w:jc w:val="center"/>
              <w:rPr>
                <w:sz w:val="18"/>
                <w:szCs w:val="18"/>
                <w:lang w:eastAsia="lt-LT"/>
              </w:rPr>
            </w:pPr>
            <w:proofErr w:type="spellStart"/>
            <w:r w:rsidRPr="001C0F8E">
              <w:rPr>
                <w:sz w:val="18"/>
                <w:szCs w:val="18"/>
                <w:lang w:eastAsia="lt-LT"/>
              </w:rPr>
              <w:t>Vėžaičių</w:t>
            </w:r>
            <w:proofErr w:type="spellEnd"/>
            <w:r w:rsidRPr="001C0F8E">
              <w:rPr>
                <w:sz w:val="18"/>
                <w:szCs w:val="18"/>
                <w:lang w:eastAsia="lt-LT"/>
              </w:rPr>
              <w:t xml:space="preserve"> seniūnija</w:t>
            </w:r>
          </w:p>
        </w:tc>
        <w:tc>
          <w:tcPr>
            <w:tcW w:w="6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14:paraId="07208EA8" w14:textId="77777777" w:rsidR="00487679" w:rsidRPr="001C0F8E" w:rsidRDefault="00487679" w:rsidP="00487679">
            <w:pPr>
              <w:jc w:val="center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0D7B4E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12,0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4022A0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7D0BF2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40291E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067934" w:rsidRPr="001C0F8E" w14:paraId="47A0C401" w14:textId="77777777" w:rsidTr="00235309">
        <w:trPr>
          <w:trHeight w:val="270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C6DD5E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43.4.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2744D4" w14:textId="77777777" w:rsidR="00487679" w:rsidRPr="001C0F8E" w:rsidRDefault="00487679" w:rsidP="00487679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4. Sveikatos apsaugos programa</w:t>
            </w:r>
          </w:p>
        </w:tc>
        <w:tc>
          <w:tcPr>
            <w:tcW w:w="6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6C883F39" w14:textId="77777777" w:rsidR="00487679" w:rsidRPr="001C0F8E" w:rsidRDefault="00487679" w:rsidP="00487679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07.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EE4F1D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7,825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5DEA78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7,825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F8DCC1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7,71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39A5F7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067934" w:rsidRPr="001C0F8E" w14:paraId="2A55B6A5" w14:textId="77777777" w:rsidTr="00235309">
        <w:trPr>
          <w:trHeight w:val="70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8C3AF1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43.4.4.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BE34ED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Patirtoms išlaidoms už skiepijimo nuo COVID-19 ligos (koronaviruso infekcijos) paslaugas kompensuoti (VBD(COVID))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270127DD" w14:textId="77777777" w:rsidR="00487679" w:rsidRPr="001C0F8E" w:rsidRDefault="00487679" w:rsidP="00487679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6312DD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7,825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D7905C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7,825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C9FECD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7,71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40CF19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067934" w:rsidRPr="001C0F8E" w14:paraId="40990932" w14:textId="77777777" w:rsidTr="00235309">
        <w:trPr>
          <w:trHeight w:val="52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4C9323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43.5.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5B56C39" w14:textId="77777777" w:rsidR="00487679" w:rsidRPr="001C0F8E" w:rsidRDefault="00487679" w:rsidP="00487679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5. Socialinės apsaugos ir NVO politikos programa</w:t>
            </w:r>
          </w:p>
        </w:tc>
        <w:tc>
          <w:tcPr>
            <w:tcW w:w="6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2C059DA0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7CD193" w14:textId="77777777" w:rsidR="00487679" w:rsidRPr="001C0F8E" w:rsidRDefault="00487679" w:rsidP="00487679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206,7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80D50F" w14:textId="77777777" w:rsidR="00487679" w:rsidRPr="001C0F8E" w:rsidRDefault="00487679" w:rsidP="00487679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206,7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7A8693" w14:textId="77777777" w:rsidR="00487679" w:rsidRPr="001C0F8E" w:rsidRDefault="00487679" w:rsidP="00487679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-0,098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89A558" w14:textId="77777777" w:rsidR="00487679" w:rsidRPr="001C0F8E" w:rsidRDefault="00487679" w:rsidP="00487679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067934" w:rsidRPr="001C0F8E" w14:paraId="5B299D09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02900A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5CB768" w14:textId="77777777" w:rsidR="00487679" w:rsidRPr="001C0F8E" w:rsidRDefault="00487679" w:rsidP="00487679">
            <w:pPr>
              <w:jc w:val="center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6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02F50094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23E18B" w14:textId="77777777" w:rsidR="00487679" w:rsidRPr="001C0F8E" w:rsidRDefault="00487679" w:rsidP="00487679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9058AE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A6EB1C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966EE8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067934" w:rsidRPr="001C0F8E" w14:paraId="71C49D19" w14:textId="77777777" w:rsidTr="00235309">
        <w:trPr>
          <w:trHeight w:val="22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7A4B8B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43.5.1.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B0F533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6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2BBBA056" w14:textId="77777777" w:rsidR="00487679" w:rsidRPr="001C0F8E" w:rsidRDefault="00487679" w:rsidP="00487679">
            <w:pPr>
              <w:jc w:val="center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04.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02D1FE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3ED370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1,1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426B8C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249714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067934" w:rsidRPr="001C0F8E" w14:paraId="1C134DD5" w14:textId="77777777" w:rsidTr="00235309">
        <w:trPr>
          <w:trHeight w:val="31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CBC930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43.5.4.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F1E8B8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 xml:space="preserve"> valstybinėms funkcijoms (VBD)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7D7989BF" w14:textId="77777777" w:rsidR="00487679" w:rsidRPr="001C0F8E" w:rsidRDefault="00487679" w:rsidP="00487679">
            <w:pPr>
              <w:jc w:val="center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10.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A6595A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205,6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BE9A01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205,6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26D6B5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-0,098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079606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067934" w:rsidRPr="001C0F8E" w14:paraId="2B59370E" w14:textId="77777777" w:rsidTr="00235309">
        <w:trPr>
          <w:trHeight w:val="480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9D9C5A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43.6.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883F678" w14:textId="77777777" w:rsidR="00487679" w:rsidRPr="001C0F8E" w:rsidRDefault="00487679" w:rsidP="00487679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6. Susisiekimo ir inžinerinės infrastruktūros plėtros programa</w:t>
            </w:r>
          </w:p>
        </w:tc>
        <w:tc>
          <w:tcPr>
            <w:tcW w:w="6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59934843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48170C" w14:textId="77777777" w:rsidR="00487679" w:rsidRPr="001C0F8E" w:rsidRDefault="00487679" w:rsidP="00487679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A8DFA2" w14:textId="77777777" w:rsidR="00487679" w:rsidRPr="001C0F8E" w:rsidRDefault="00487679" w:rsidP="00487679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1 015,3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980D24" w14:textId="77777777" w:rsidR="00487679" w:rsidRPr="001C0F8E" w:rsidRDefault="00487679" w:rsidP="00487679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3CECE7" w14:textId="77777777" w:rsidR="00487679" w:rsidRPr="001C0F8E" w:rsidRDefault="00487679" w:rsidP="00487679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-965,3</w:t>
            </w:r>
          </w:p>
        </w:tc>
      </w:tr>
      <w:tr w:rsidR="00067934" w:rsidRPr="001C0F8E" w14:paraId="2139808A" w14:textId="77777777" w:rsidTr="00235309">
        <w:trPr>
          <w:trHeight w:val="270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A1E576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EC9D63" w14:textId="77777777" w:rsidR="00487679" w:rsidRPr="001C0F8E" w:rsidRDefault="00487679" w:rsidP="00487679">
            <w:pPr>
              <w:jc w:val="center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6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315E9750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DFA252" w14:textId="77777777" w:rsidR="00487679" w:rsidRPr="001C0F8E" w:rsidRDefault="00487679" w:rsidP="00487679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62D77D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F1BCFE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EC02F0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067934" w:rsidRPr="001C0F8E" w14:paraId="3C2A7022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04EF52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43.6.1.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5DF7AD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6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0DF38E5A" w14:textId="77777777" w:rsidR="00487679" w:rsidRPr="001C0F8E" w:rsidRDefault="00487679" w:rsidP="00487679">
            <w:pPr>
              <w:jc w:val="center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04.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A8D8C1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903796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-40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B1364F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7D2CBE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50</w:t>
            </w:r>
          </w:p>
        </w:tc>
      </w:tr>
      <w:tr w:rsidR="00067934" w:rsidRPr="001C0F8E" w14:paraId="3139D050" w14:textId="77777777" w:rsidTr="00235309">
        <w:trPr>
          <w:trHeight w:val="82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1C8C9D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43.6.3.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94B28B8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valstybės biudžeto dotacija vietinės reikšmės keliams (gatvėms) tiesti, taisyti, prižiūrėti ir saugaus eismo sąlygoms užtikrinti (KPPP)</w:t>
            </w:r>
          </w:p>
        </w:tc>
        <w:tc>
          <w:tcPr>
            <w:tcW w:w="6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65F1D7" w14:textId="77777777" w:rsidR="00487679" w:rsidRPr="001C0F8E" w:rsidRDefault="00487679" w:rsidP="00487679">
            <w:pPr>
              <w:jc w:val="center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04.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FB7429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A4256E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1 015,3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3CD350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8382B2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-1015,3</w:t>
            </w:r>
          </w:p>
        </w:tc>
      </w:tr>
      <w:tr w:rsidR="00067934" w:rsidRPr="001C0F8E" w14:paraId="2C7A7ECA" w14:textId="77777777" w:rsidTr="00235309">
        <w:trPr>
          <w:trHeight w:val="64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F96B40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43.6.7.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943617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 xml:space="preserve"> 2020 metais savivaldybių biudžetų negautoms pajamoms padengti (VBD(GNP))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EBE0E7" w14:textId="77777777" w:rsidR="00487679" w:rsidRPr="001C0F8E" w:rsidRDefault="00487679" w:rsidP="00487679">
            <w:pPr>
              <w:jc w:val="center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04.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1FE1DF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290DB1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40,0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FF0583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832DA1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067934" w:rsidRPr="001C0F8E" w14:paraId="4FD0E1BA" w14:textId="77777777" w:rsidTr="00235309">
        <w:trPr>
          <w:trHeight w:val="49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5EC440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43.7.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89BC648" w14:textId="77777777" w:rsidR="00487679" w:rsidRPr="001C0F8E" w:rsidRDefault="00487679" w:rsidP="00487679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6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129BE3" w14:textId="77777777" w:rsidR="00487679" w:rsidRPr="001C0F8E" w:rsidRDefault="00487679" w:rsidP="00487679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08.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F3243D" w14:textId="77777777" w:rsidR="00487679" w:rsidRPr="001C0F8E" w:rsidRDefault="00487679" w:rsidP="00487679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245,0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C20AA8" w14:textId="77777777" w:rsidR="00487679" w:rsidRPr="001C0F8E" w:rsidRDefault="00487679" w:rsidP="00487679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1FA858" w14:textId="77777777" w:rsidR="00487679" w:rsidRPr="001C0F8E" w:rsidRDefault="00487679" w:rsidP="00487679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8A2596" w14:textId="77777777" w:rsidR="00487679" w:rsidRPr="001C0F8E" w:rsidRDefault="00487679" w:rsidP="00487679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245,0</w:t>
            </w:r>
          </w:p>
        </w:tc>
      </w:tr>
      <w:tr w:rsidR="00067934" w:rsidRPr="001C0F8E" w14:paraId="42518FFF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708EB0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1EC1EA" w14:textId="77777777" w:rsidR="00487679" w:rsidRPr="001C0F8E" w:rsidRDefault="00487679" w:rsidP="00487679">
            <w:pPr>
              <w:jc w:val="center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6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020EE3" w14:textId="77777777" w:rsidR="00487679" w:rsidRPr="001C0F8E" w:rsidRDefault="00487679" w:rsidP="00487679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021558" w14:textId="77777777" w:rsidR="00487679" w:rsidRPr="001C0F8E" w:rsidRDefault="00487679" w:rsidP="00487679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F9CCFB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395DFA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D6FA6A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067934" w:rsidRPr="001C0F8E" w14:paraId="4F5D21F3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0DFB28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43.7.1.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691F5A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6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E46FCD" w14:textId="77777777" w:rsidR="00487679" w:rsidRPr="001C0F8E" w:rsidRDefault="00487679" w:rsidP="00487679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A1D679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245,0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ADD957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77C255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672E04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245,0</w:t>
            </w:r>
          </w:p>
        </w:tc>
      </w:tr>
      <w:tr w:rsidR="00067934" w:rsidRPr="001C0F8E" w14:paraId="1F8A0B59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42EC4098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43.8.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C76CE79" w14:textId="77777777" w:rsidR="00487679" w:rsidRPr="001C0F8E" w:rsidRDefault="00487679" w:rsidP="00487679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8. Kūno kultūros ir sporto plėtros programa</w:t>
            </w:r>
          </w:p>
        </w:tc>
        <w:tc>
          <w:tcPr>
            <w:tcW w:w="6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BEE31" w14:textId="77777777" w:rsidR="00487679" w:rsidRPr="001C0F8E" w:rsidRDefault="00487679" w:rsidP="00487679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4DBFEB" w14:textId="77777777" w:rsidR="00487679" w:rsidRPr="001C0F8E" w:rsidRDefault="00487679" w:rsidP="00487679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C8666D" w14:textId="77777777" w:rsidR="00487679" w:rsidRPr="001C0F8E" w:rsidRDefault="00487679" w:rsidP="00487679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0E2517" w14:textId="77777777" w:rsidR="00487679" w:rsidRPr="001C0F8E" w:rsidRDefault="00487679" w:rsidP="00487679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B18D63" w14:textId="77777777" w:rsidR="00487679" w:rsidRPr="001C0F8E" w:rsidRDefault="00487679" w:rsidP="00487679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0,0</w:t>
            </w:r>
          </w:p>
        </w:tc>
      </w:tr>
      <w:tr w:rsidR="00067934" w:rsidRPr="001C0F8E" w14:paraId="611BCEC7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0DE21CE4" w14:textId="77777777" w:rsidR="00487679" w:rsidRPr="001C0F8E" w:rsidRDefault="00487679" w:rsidP="00487679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7B1C36" w14:textId="77777777" w:rsidR="00487679" w:rsidRPr="001C0F8E" w:rsidRDefault="00487679" w:rsidP="00487679">
            <w:pPr>
              <w:jc w:val="center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6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F6251A" w14:textId="77777777" w:rsidR="00487679" w:rsidRPr="001C0F8E" w:rsidRDefault="00487679" w:rsidP="00487679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FA15FD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2A3F96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D62B92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523DDC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067934" w:rsidRPr="001C0F8E" w14:paraId="596F2FCC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02D8886E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43.8.1.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F69929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6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5E9263" w14:textId="77777777" w:rsidR="00487679" w:rsidRPr="001C0F8E" w:rsidRDefault="00487679" w:rsidP="00487679">
            <w:pPr>
              <w:jc w:val="center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08.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22BE4C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209,1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EB5DC0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785735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B65887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209,1</w:t>
            </w:r>
          </w:p>
        </w:tc>
      </w:tr>
      <w:tr w:rsidR="00067934" w:rsidRPr="001C0F8E" w14:paraId="116CDC80" w14:textId="77777777" w:rsidTr="00235309">
        <w:trPr>
          <w:trHeight w:val="570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898F83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43.8.5.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53455E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 xml:space="preserve"> 2020 metais savivaldybių biudžetų negautoms pajamoms padengti (VBD(GNP))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990A82" w14:textId="77777777" w:rsidR="00487679" w:rsidRPr="001C0F8E" w:rsidRDefault="00487679" w:rsidP="00487679">
            <w:pPr>
              <w:jc w:val="center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08.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34CB29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-209,1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62A4A2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52B24A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8EC01D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-209,1</w:t>
            </w:r>
          </w:p>
        </w:tc>
      </w:tr>
      <w:tr w:rsidR="00067934" w:rsidRPr="001C0F8E" w14:paraId="697A15D5" w14:textId="77777777" w:rsidTr="00235309">
        <w:trPr>
          <w:trHeight w:val="510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53C450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43.9.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09EF22C" w14:textId="77777777" w:rsidR="00487679" w:rsidRPr="001C0F8E" w:rsidRDefault="00487679" w:rsidP="00487679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9. Savivaldybės valdymo ir pagrindinių funkcijų vykdymo programa</w:t>
            </w:r>
          </w:p>
        </w:tc>
        <w:tc>
          <w:tcPr>
            <w:tcW w:w="6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4CBD7C44" w14:textId="77777777" w:rsidR="00487679" w:rsidRPr="001C0F8E" w:rsidRDefault="00487679" w:rsidP="00487679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552754" w14:textId="77777777" w:rsidR="00487679" w:rsidRPr="001C0F8E" w:rsidRDefault="00487679" w:rsidP="00487679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-95,291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D28734" w14:textId="77777777" w:rsidR="00487679" w:rsidRPr="001C0F8E" w:rsidRDefault="00487679" w:rsidP="00487679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45,109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998684" w14:textId="77777777" w:rsidR="00487679" w:rsidRPr="001C0F8E" w:rsidRDefault="00487679" w:rsidP="00487679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6,1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CA71BC" w14:textId="77777777" w:rsidR="00487679" w:rsidRPr="001C0F8E" w:rsidRDefault="00487679" w:rsidP="00487679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-140,4</w:t>
            </w:r>
          </w:p>
        </w:tc>
      </w:tr>
      <w:tr w:rsidR="00067934" w:rsidRPr="001C0F8E" w14:paraId="1531A629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0BA472BC" w14:textId="77777777" w:rsidR="00487679" w:rsidRPr="001C0F8E" w:rsidRDefault="00487679" w:rsidP="00487679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D24E6B" w14:textId="77777777" w:rsidR="00487679" w:rsidRPr="001C0F8E" w:rsidRDefault="00487679" w:rsidP="00487679">
            <w:pPr>
              <w:jc w:val="center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6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25173A96" w14:textId="77777777" w:rsidR="00487679" w:rsidRPr="001C0F8E" w:rsidRDefault="00487679" w:rsidP="00487679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2F4C8F" w14:textId="77777777" w:rsidR="00487679" w:rsidRPr="001C0F8E" w:rsidRDefault="00487679" w:rsidP="00487679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98C90A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655C39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8FDD82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067934" w:rsidRPr="001C0F8E" w14:paraId="6D03C77B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2CC035E2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43.9.1.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DFE169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6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7BD76FD4" w14:textId="77777777" w:rsidR="00487679" w:rsidRPr="001C0F8E" w:rsidRDefault="00487679" w:rsidP="00487679">
            <w:pPr>
              <w:jc w:val="center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01.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EA0D6E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-101,491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1200B7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38,909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B23876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2CC163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-140,4</w:t>
            </w:r>
          </w:p>
        </w:tc>
      </w:tr>
      <w:tr w:rsidR="00067934" w:rsidRPr="001C0F8E" w14:paraId="21B9656E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4508B5B1" w14:textId="77777777" w:rsidR="00487679" w:rsidRPr="001C0F8E" w:rsidRDefault="00487679" w:rsidP="00487679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2F1273" w14:textId="77777777" w:rsidR="00487679" w:rsidRPr="001C0F8E" w:rsidRDefault="00487679" w:rsidP="00487679">
            <w:pPr>
              <w:jc w:val="center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6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7AE3CD18" w14:textId="77777777" w:rsidR="00487679" w:rsidRPr="001C0F8E" w:rsidRDefault="00487679" w:rsidP="00487679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4013B9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415962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0EA86B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5FE3F7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067934" w:rsidRPr="001C0F8E" w14:paraId="75E04B01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6074F99C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43.9.1.2.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98CEE9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Savivaldybės administracija</w:t>
            </w:r>
          </w:p>
        </w:tc>
        <w:tc>
          <w:tcPr>
            <w:tcW w:w="6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3B467013" w14:textId="77777777" w:rsidR="00487679" w:rsidRPr="001C0F8E" w:rsidRDefault="00487679" w:rsidP="00487679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4661EC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-101,491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275D1F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38,909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2C458F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752384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-140,4</w:t>
            </w:r>
          </w:p>
        </w:tc>
      </w:tr>
      <w:tr w:rsidR="00067934" w:rsidRPr="001C0F8E" w14:paraId="4F46E857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38AA4D37" w14:textId="77777777" w:rsidR="00487679" w:rsidRPr="001C0F8E" w:rsidRDefault="00487679" w:rsidP="00487679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610786" w14:textId="77777777" w:rsidR="00487679" w:rsidRPr="001C0F8E" w:rsidRDefault="00487679" w:rsidP="00487679">
            <w:pPr>
              <w:jc w:val="center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6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3D6AA9FF" w14:textId="77777777" w:rsidR="00487679" w:rsidRPr="001C0F8E" w:rsidRDefault="00487679" w:rsidP="00487679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088177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5B864D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3C0A2B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5EF76D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067934" w:rsidRPr="001C0F8E" w14:paraId="5540ACCC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6E4C1FFA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43.9.1.2.1.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73B9DF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6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67AE8A2F" w14:textId="77777777" w:rsidR="00487679" w:rsidRPr="001C0F8E" w:rsidRDefault="00487679" w:rsidP="00487679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F815C0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-141,5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673713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-1,1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B8A2F4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503652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-140,4</w:t>
            </w:r>
          </w:p>
        </w:tc>
      </w:tr>
      <w:tr w:rsidR="00067934" w:rsidRPr="001C0F8E" w14:paraId="177D859F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2D31F31D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4873AD" w14:textId="77777777" w:rsidR="00487679" w:rsidRPr="001C0F8E" w:rsidRDefault="00487679" w:rsidP="00487679">
            <w:pPr>
              <w:jc w:val="center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268AB361" w14:textId="77777777" w:rsidR="00487679" w:rsidRPr="001C0F8E" w:rsidRDefault="00487679" w:rsidP="00487679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1049B6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E88ACF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21E9D0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139665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067934" w:rsidRPr="001C0F8E" w14:paraId="73AD64B7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457BF203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43.9.1.2.1.3.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004158" w14:textId="77777777" w:rsidR="00487679" w:rsidRPr="001C0F8E" w:rsidRDefault="00487679" w:rsidP="00487679">
            <w:pPr>
              <w:jc w:val="center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Dovilų seniūnija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07D7A829" w14:textId="77777777" w:rsidR="00487679" w:rsidRPr="001C0F8E" w:rsidRDefault="00487679" w:rsidP="00487679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5AE28A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-1,1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B1CA6E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-1,1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AFD95E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32CB47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067934" w:rsidRPr="001C0F8E" w14:paraId="06D0EE26" w14:textId="77777777" w:rsidTr="00235309">
        <w:trPr>
          <w:trHeight w:val="1530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FDBF7C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43.9.1.2.4.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A7CD63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Dotacija patirtoms materialinių išteklių teikimo, siekiant šalinti COVID-19 ligos (koronaviruso infekcijos) padarinius ir valdyti jos plitimą esant valstybės lygio ekstremaliajai situacijai, išlaidoms kompensuoti (VBD(COVID))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427F4AE5" w14:textId="77777777" w:rsidR="00487679" w:rsidRPr="001C0F8E" w:rsidRDefault="00487679" w:rsidP="00487679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691DAB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40,009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A3E0DE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40,009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F683E2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2E49C6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067934" w:rsidRPr="001C0F8E" w14:paraId="5AC32BC0" w14:textId="77777777" w:rsidTr="00235309">
        <w:trPr>
          <w:trHeight w:val="300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184CEAA5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43.9.9.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27051" w14:textId="77777777" w:rsidR="00487679" w:rsidRPr="001C0F8E" w:rsidRDefault="00487679" w:rsidP="00487679">
            <w:pPr>
              <w:rPr>
                <w:sz w:val="20"/>
                <w:szCs w:val="20"/>
                <w:lang w:eastAsia="lt-LT"/>
              </w:rPr>
            </w:pPr>
            <w:r w:rsidRPr="001C0F8E">
              <w:rPr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792BABFD" w14:textId="77777777" w:rsidR="00487679" w:rsidRPr="001C0F8E" w:rsidRDefault="00487679" w:rsidP="00487679">
            <w:pPr>
              <w:jc w:val="center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08.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71FD93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19C332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624A5B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CB3BD5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0,0</w:t>
            </w:r>
          </w:p>
        </w:tc>
      </w:tr>
      <w:tr w:rsidR="00067934" w:rsidRPr="001C0F8E" w14:paraId="65546C7D" w14:textId="77777777" w:rsidTr="00235309">
        <w:trPr>
          <w:trHeight w:val="31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0C7248A2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43.9.9.1.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592733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524199C8" w14:textId="77777777" w:rsidR="00487679" w:rsidRPr="001C0F8E" w:rsidRDefault="00487679" w:rsidP="00487679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B567B9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58E46B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20,0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3FD044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2569B0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74,0</w:t>
            </w:r>
          </w:p>
        </w:tc>
      </w:tr>
      <w:tr w:rsidR="00067934" w:rsidRPr="001C0F8E" w14:paraId="63DBD621" w14:textId="77777777" w:rsidTr="00235309">
        <w:trPr>
          <w:trHeight w:val="31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72D2D272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E053DB" w14:textId="77777777" w:rsidR="00487679" w:rsidRPr="001C0F8E" w:rsidRDefault="00487679" w:rsidP="00487679">
            <w:pPr>
              <w:jc w:val="center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64FDB686" w14:textId="77777777" w:rsidR="00487679" w:rsidRPr="001C0F8E" w:rsidRDefault="00487679" w:rsidP="00487679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5014D5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3C2DA2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AF7C3E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3E0894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067934" w:rsidRPr="001C0F8E" w14:paraId="0E764068" w14:textId="77777777" w:rsidTr="00235309">
        <w:trPr>
          <w:trHeight w:val="31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03B2A1F5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43.9.9.1.1.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FBF20B" w14:textId="77777777" w:rsidR="00487679" w:rsidRPr="001C0F8E" w:rsidRDefault="00487679" w:rsidP="00487679">
            <w:pPr>
              <w:jc w:val="center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Dovilų seniūnija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3A81791F" w14:textId="77777777" w:rsidR="00487679" w:rsidRPr="001C0F8E" w:rsidRDefault="00487679" w:rsidP="00487679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106E1C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5CE576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5,7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DBD008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C8BFE2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067934" w:rsidRPr="001C0F8E" w14:paraId="1A5C4D92" w14:textId="77777777" w:rsidTr="00235309">
        <w:trPr>
          <w:trHeight w:val="5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91A0A2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lastRenderedPageBreak/>
              <w:t>43.9.9.2.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CC524D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 xml:space="preserve"> 2020 metais savivaldybių biudžetų negautoms pajamoms padengti (VBD(GNP))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437E1995" w14:textId="77777777" w:rsidR="00487679" w:rsidRPr="001C0F8E" w:rsidRDefault="00487679" w:rsidP="00487679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A83927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-94,0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A566B4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-20,0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6209EA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234009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-74,0</w:t>
            </w:r>
          </w:p>
        </w:tc>
      </w:tr>
      <w:tr w:rsidR="00067934" w:rsidRPr="001C0F8E" w14:paraId="2C837A37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6218ABA2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43.9.11.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7D5EA2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6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4FA4658F" w14:textId="77777777" w:rsidR="00487679" w:rsidRPr="001C0F8E" w:rsidRDefault="00487679" w:rsidP="00487679">
            <w:pPr>
              <w:jc w:val="center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10.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D910B0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6225CD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6,2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50F8AD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6,1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60B81A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067934" w:rsidRPr="001C0F8E" w14:paraId="770737C6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4AF44F5F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95BC9E" w14:textId="77777777" w:rsidR="00487679" w:rsidRPr="001C0F8E" w:rsidRDefault="00487679" w:rsidP="00487679">
            <w:pPr>
              <w:jc w:val="center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6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2071A95B" w14:textId="77777777" w:rsidR="00487679" w:rsidRPr="001C0F8E" w:rsidRDefault="00487679" w:rsidP="00487679">
            <w:pPr>
              <w:jc w:val="center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7AC520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E937E3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11E272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29073B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067934" w:rsidRPr="001C0F8E" w14:paraId="10620EE1" w14:textId="77777777" w:rsidTr="00235309">
        <w:trPr>
          <w:trHeight w:val="28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6AF3A2DC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43.9.11.2.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BBBC8C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valstybinei funkcijai (VBD)</w:t>
            </w:r>
          </w:p>
        </w:tc>
        <w:tc>
          <w:tcPr>
            <w:tcW w:w="6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003D0C9F" w14:textId="77777777" w:rsidR="00487679" w:rsidRPr="001C0F8E" w:rsidRDefault="00487679" w:rsidP="00487679">
            <w:pPr>
              <w:jc w:val="center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19E75C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CD85B9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6,2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8FCF23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6,1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0A761D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067934" w:rsidRPr="001C0F8E" w14:paraId="22171947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E18723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44.</w:t>
            </w:r>
          </w:p>
        </w:tc>
        <w:tc>
          <w:tcPr>
            <w:tcW w:w="3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0A0270" w14:textId="77777777" w:rsidR="00487679" w:rsidRPr="001C0F8E" w:rsidRDefault="00487679" w:rsidP="00487679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IŠ VISO:</w:t>
            </w:r>
          </w:p>
        </w:tc>
        <w:tc>
          <w:tcPr>
            <w:tcW w:w="67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0C496D" w14:textId="77777777" w:rsidR="00487679" w:rsidRPr="001C0F8E" w:rsidRDefault="00487679" w:rsidP="00487679">
            <w:pPr>
              <w:jc w:val="center"/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C6979B2" w14:textId="77777777" w:rsidR="00487679" w:rsidRPr="001C0F8E" w:rsidRDefault="00487679" w:rsidP="00487679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322,234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56E63C0" w14:textId="77777777" w:rsidR="00487679" w:rsidRPr="001C0F8E" w:rsidRDefault="00487679" w:rsidP="00487679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1 452,029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6F5B589" w14:textId="77777777" w:rsidR="00487679" w:rsidRPr="001C0F8E" w:rsidRDefault="00487679" w:rsidP="00487679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79,007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B421B1E" w14:textId="77777777" w:rsidR="00487679" w:rsidRPr="001C0F8E" w:rsidRDefault="00487679" w:rsidP="00487679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-1 129,795</w:t>
            </w:r>
          </w:p>
        </w:tc>
      </w:tr>
      <w:tr w:rsidR="00067934" w:rsidRPr="001C0F8E" w14:paraId="3DCDFB4F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31884A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46745E" w14:textId="77777777" w:rsidR="00487679" w:rsidRPr="001C0F8E" w:rsidRDefault="00487679" w:rsidP="00487679">
            <w:pPr>
              <w:jc w:val="center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6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EB3329" w14:textId="77777777" w:rsidR="00487679" w:rsidRPr="001C0F8E" w:rsidRDefault="00487679" w:rsidP="00487679">
            <w:pPr>
              <w:jc w:val="center"/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166CC8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581A08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EB9BE4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7C864C0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067934" w:rsidRPr="001C0F8E" w14:paraId="5E98AAEF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2ECC35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44.1.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5CE42B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6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AA3A70" w14:textId="77777777" w:rsidR="00487679" w:rsidRPr="001C0F8E" w:rsidRDefault="00487679" w:rsidP="00487679">
            <w:pPr>
              <w:jc w:val="center"/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909510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B32708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102,995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ED3BCA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30,295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B1BA514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-102,995</w:t>
            </w:r>
          </w:p>
        </w:tc>
      </w:tr>
      <w:tr w:rsidR="00067934" w:rsidRPr="001C0F8E" w14:paraId="48163B82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E27548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44.3.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BA1890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 xml:space="preserve"> valstybinėms funkcijoms (VBD)</w:t>
            </w:r>
          </w:p>
        </w:tc>
        <w:tc>
          <w:tcPr>
            <w:tcW w:w="6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4CF1C8" w14:textId="77777777" w:rsidR="00487679" w:rsidRPr="001C0F8E" w:rsidRDefault="00487679" w:rsidP="00487679">
            <w:pPr>
              <w:jc w:val="center"/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E4323D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241,8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682AEC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241,8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4374A2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35,602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9DE169D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067934" w:rsidRPr="001C0F8E" w14:paraId="54C1BEB9" w14:textId="77777777" w:rsidTr="00235309">
        <w:trPr>
          <w:trHeight w:val="91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F5C617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44.6.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BD2E5B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valstybės biudžeto dotacija vietinės reikšmės keliams (gatvėms) tiesti, taisyti, prižiūrėti ir saugaus eismo sąlygoms užtikrinti (KPPP)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A83645" w14:textId="77777777" w:rsidR="00487679" w:rsidRPr="001C0F8E" w:rsidRDefault="00487679" w:rsidP="00487679">
            <w:pPr>
              <w:jc w:val="center"/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36CD69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72EE8A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1 015,3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360338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6264214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-1 015,3</w:t>
            </w:r>
          </w:p>
        </w:tc>
      </w:tr>
      <w:tr w:rsidR="00067934" w:rsidRPr="001C0F8E" w14:paraId="0CBE2766" w14:textId="77777777" w:rsidTr="00235309">
        <w:trPr>
          <w:trHeight w:val="270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BEA7A9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44.8.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32B9D0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lėšos už paslaugas ir nuomą (S)</w:t>
            </w:r>
          </w:p>
        </w:tc>
        <w:tc>
          <w:tcPr>
            <w:tcW w:w="6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0F3BFA" w14:textId="77777777" w:rsidR="00487679" w:rsidRPr="001C0F8E" w:rsidRDefault="00487679" w:rsidP="00487679">
            <w:pPr>
              <w:jc w:val="center"/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7CB060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872274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20,0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416BDE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DD41889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067934" w:rsidRPr="001C0F8E" w14:paraId="6D9BED50" w14:textId="77777777" w:rsidTr="00235309">
        <w:trPr>
          <w:trHeight w:val="91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FA2F8B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44.11.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FEF03E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Dotacija savivaldybėms iš Europos Sąjungos, kitos tarptautinės finansinės paramos ir bendrojo finansavimo lėšos (ES, VBES)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534107" w14:textId="77777777" w:rsidR="00487679" w:rsidRPr="001C0F8E" w:rsidRDefault="00487679" w:rsidP="00487679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F2A6D2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12,6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F6BB1A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4,1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74B51A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3548C6C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8,5</w:t>
            </w:r>
          </w:p>
        </w:tc>
      </w:tr>
      <w:tr w:rsidR="00067934" w:rsidRPr="001C0F8E" w14:paraId="4EE67B01" w14:textId="77777777" w:rsidTr="00235309">
        <w:trPr>
          <w:trHeight w:val="780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EC0D5A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44.25.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C8EFC4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Patirtoms išlaidoms už skiepijimo nuo COVID-19 ligos (koronaviruso infekcijos) paslaugas kompensuoti (VBD(COVID))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A30346" w14:textId="77777777" w:rsidR="00487679" w:rsidRPr="001C0F8E" w:rsidRDefault="00487679" w:rsidP="00487679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C182CD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7,825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C3BB4D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7,825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F56818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7,71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8A72295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067934" w:rsidRPr="001C0F8E" w14:paraId="6CC8DCC6" w14:textId="77777777" w:rsidTr="00235309">
        <w:trPr>
          <w:trHeight w:val="55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09BD23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44.26.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A9D782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 xml:space="preserve"> 2020 metais savivaldybių biudžetų negautoms pajamoms padengti (VBD(GNP))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BD705D" w14:textId="77777777" w:rsidR="00487679" w:rsidRPr="001C0F8E" w:rsidRDefault="00487679" w:rsidP="00487679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8C8D55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16BEF0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20,0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A7B47C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DC3D4D5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-20,0</w:t>
            </w:r>
          </w:p>
        </w:tc>
      </w:tr>
      <w:tr w:rsidR="00067934" w:rsidRPr="001C0F8E" w14:paraId="070846D5" w14:textId="77777777" w:rsidTr="00235309">
        <w:trPr>
          <w:trHeight w:val="1635"/>
          <w:jc w:val="center"/>
        </w:trPr>
        <w:tc>
          <w:tcPr>
            <w:tcW w:w="121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CA7942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44.29.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9AD762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Dotacija patirtoms materialinių išteklių teikimo, siekiant šalinti COVID-19 ligos (koronaviruso infekcijos) padarinius ir valdyti jos plitimą esant valstybės lygio ekstremaliajai situacijai, išlaidoms kompensuoti (VBD(COVID))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458E90" w14:textId="77777777" w:rsidR="00487679" w:rsidRPr="001C0F8E" w:rsidRDefault="00487679" w:rsidP="00487679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7AFA7C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40,009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E84E86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40,009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193EAD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6863E14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067934" w:rsidRPr="001C0F8E" w14:paraId="6DA9D61C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920A61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A5237F" w14:textId="77777777" w:rsidR="00487679" w:rsidRPr="001C0F8E" w:rsidRDefault="00487679" w:rsidP="00487679">
            <w:pPr>
              <w:jc w:val="center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4FAD6D" w14:textId="77777777" w:rsidR="00487679" w:rsidRPr="001C0F8E" w:rsidRDefault="00487679" w:rsidP="00487679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BD3D2F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E12763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B0EFB5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E8DE6D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067934" w:rsidRPr="001C0F8E" w14:paraId="4F85A466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87DA32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45.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CA8AE8" w14:textId="77777777" w:rsidR="00487679" w:rsidRPr="001C0F8E" w:rsidRDefault="00487679" w:rsidP="00487679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3F987B" w14:textId="77777777" w:rsidR="00487679" w:rsidRPr="001C0F8E" w:rsidRDefault="00487679" w:rsidP="00487679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C99B5A" w14:textId="77777777" w:rsidR="00487679" w:rsidRPr="001C0F8E" w:rsidRDefault="00487679" w:rsidP="00487679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-227,3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597821" w14:textId="77777777" w:rsidR="00487679" w:rsidRPr="001C0F8E" w:rsidRDefault="00487679" w:rsidP="00487679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48,2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6258D0" w14:textId="77777777" w:rsidR="00487679" w:rsidRPr="001C0F8E" w:rsidRDefault="00487679" w:rsidP="00487679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F600B3" w14:textId="77777777" w:rsidR="00487679" w:rsidRPr="001C0F8E" w:rsidRDefault="00487679" w:rsidP="00487679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-275,5</w:t>
            </w:r>
          </w:p>
        </w:tc>
      </w:tr>
      <w:tr w:rsidR="00067934" w:rsidRPr="001C0F8E" w14:paraId="75245CF5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00C0EF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F66F89" w14:textId="77777777" w:rsidR="00487679" w:rsidRPr="001C0F8E" w:rsidRDefault="00487679" w:rsidP="00487679">
            <w:pPr>
              <w:jc w:val="center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21A506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C4B13E" w14:textId="77777777" w:rsidR="00487679" w:rsidRPr="001C0F8E" w:rsidRDefault="00487679" w:rsidP="00487679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D07E1B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827878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54894E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067934" w:rsidRPr="001C0F8E" w14:paraId="7F3D1F99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0F2B4D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45.1.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FCEC08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F7DE8D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21936D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-515,4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218C05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48,2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058A55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98DC03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-563,6</w:t>
            </w:r>
          </w:p>
        </w:tc>
      </w:tr>
      <w:tr w:rsidR="00067934" w:rsidRPr="001C0F8E" w14:paraId="1AECA92E" w14:textId="77777777" w:rsidTr="00235309">
        <w:trPr>
          <w:trHeight w:val="510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F23FD8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45.12.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8826B2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 xml:space="preserve"> 2020 metais savivaldybių biudžetų negautoms pajamoms padengti (VBD(GNP))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604163B6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9B306F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288,1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9DDAB5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DC170F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6D9B54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288,1</w:t>
            </w:r>
          </w:p>
        </w:tc>
      </w:tr>
      <w:tr w:rsidR="00067934" w:rsidRPr="001C0F8E" w14:paraId="01E980B4" w14:textId="77777777" w:rsidTr="00235309">
        <w:trPr>
          <w:trHeight w:val="43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22FE04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46.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4D778AB0" w14:textId="77777777" w:rsidR="00487679" w:rsidRPr="001C0F8E" w:rsidRDefault="00487679" w:rsidP="00487679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2. Ekonominio konkurencingumo didinimo programa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10545B" w14:textId="77777777" w:rsidR="00487679" w:rsidRPr="001C0F8E" w:rsidRDefault="00487679" w:rsidP="00487679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811FC4" w14:textId="77777777" w:rsidR="00487679" w:rsidRPr="001C0F8E" w:rsidRDefault="00487679" w:rsidP="00487679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-23,8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AC9406" w14:textId="77777777" w:rsidR="00487679" w:rsidRPr="001C0F8E" w:rsidRDefault="00487679" w:rsidP="00487679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24,1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B75A49" w14:textId="77777777" w:rsidR="00487679" w:rsidRPr="001C0F8E" w:rsidRDefault="00487679" w:rsidP="00487679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5,4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0F6D87" w14:textId="77777777" w:rsidR="00487679" w:rsidRPr="001C0F8E" w:rsidRDefault="00487679" w:rsidP="00487679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-47,9</w:t>
            </w:r>
          </w:p>
        </w:tc>
      </w:tr>
      <w:tr w:rsidR="00067934" w:rsidRPr="001C0F8E" w14:paraId="787CC13C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FB36C2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70983F" w14:textId="77777777" w:rsidR="00487679" w:rsidRPr="001C0F8E" w:rsidRDefault="00487679" w:rsidP="00487679">
            <w:pPr>
              <w:jc w:val="center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8D911D" w14:textId="77777777" w:rsidR="00487679" w:rsidRPr="001C0F8E" w:rsidRDefault="00487679" w:rsidP="00487679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04D26A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08EDEC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9C402A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566565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067934" w:rsidRPr="001C0F8E" w14:paraId="35AB7BF1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0E0A10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46.1.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66A4FDF9" w14:textId="77777777" w:rsidR="00487679" w:rsidRPr="001C0F8E" w:rsidRDefault="00487679" w:rsidP="00487679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B02474" w14:textId="77777777" w:rsidR="00487679" w:rsidRPr="001C0F8E" w:rsidRDefault="00487679" w:rsidP="00487679">
            <w:pPr>
              <w:jc w:val="center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04.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735EAB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-23,8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038882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24,1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98BA85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5,4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384B3F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-47,9</w:t>
            </w:r>
          </w:p>
        </w:tc>
      </w:tr>
      <w:tr w:rsidR="00067934" w:rsidRPr="001C0F8E" w14:paraId="5006279A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BE8E0B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5BE608" w14:textId="77777777" w:rsidR="00487679" w:rsidRPr="001C0F8E" w:rsidRDefault="00487679" w:rsidP="00487679">
            <w:pPr>
              <w:jc w:val="center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9496ED" w14:textId="77777777" w:rsidR="00487679" w:rsidRPr="001C0F8E" w:rsidRDefault="00487679" w:rsidP="00487679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6EC9A8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3AF76A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327EFE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3E95D0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067934" w:rsidRPr="001C0F8E" w14:paraId="4CA4FC2E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2A0D06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46.1.1.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425CFF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F676DB" w14:textId="77777777" w:rsidR="00487679" w:rsidRPr="001C0F8E" w:rsidRDefault="00487679" w:rsidP="00487679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3A8FB2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-31,4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A754DD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6F7AC7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C5F717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-31,4</w:t>
            </w:r>
          </w:p>
        </w:tc>
      </w:tr>
      <w:tr w:rsidR="00067934" w:rsidRPr="001C0F8E" w14:paraId="7003764A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6B4DD8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46.1.2.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964F34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lėšos už paslaugas ir nuomą (S)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6961EC" w14:textId="77777777" w:rsidR="00487679" w:rsidRPr="001C0F8E" w:rsidRDefault="00487679" w:rsidP="00487679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DE6104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3CBED4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20,0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71A5E8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F6756C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067934" w:rsidRPr="001C0F8E" w14:paraId="00BC2836" w14:textId="77777777" w:rsidTr="00235309">
        <w:trPr>
          <w:trHeight w:val="1020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DDEEB7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46.1.4.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01BC9CF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Dotacija savivaldybėms iš Europos Sąjungos, kitos tarptautinės finansinės paramos ir bendrojo finansavimo lėšos (ES, VBES)</w:t>
            </w:r>
          </w:p>
        </w:tc>
        <w:tc>
          <w:tcPr>
            <w:tcW w:w="6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19D02F" w14:textId="77777777" w:rsidR="00487679" w:rsidRPr="001C0F8E" w:rsidRDefault="00487679" w:rsidP="00487679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546794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12,6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165DB3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4,1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157A0F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F89014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8,5</w:t>
            </w:r>
          </w:p>
        </w:tc>
      </w:tr>
      <w:tr w:rsidR="00067934" w:rsidRPr="001C0F8E" w14:paraId="57359D84" w14:textId="77777777" w:rsidTr="00235309">
        <w:trPr>
          <w:trHeight w:val="510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5F4408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46.1.5.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C1CB63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 xml:space="preserve"> 2020 metais savivaldybių biudžetų negautoms pajamoms padengti (VBD(GNP))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A46A28" w14:textId="77777777" w:rsidR="00487679" w:rsidRPr="001C0F8E" w:rsidRDefault="00487679" w:rsidP="00487679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896E86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-25,0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61FD66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42E90E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F37E00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-25,0</w:t>
            </w:r>
          </w:p>
        </w:tc>
      </w:tr>
      <w:tr w:rsidR="00067934" w:rsidRPr="001C0F8E" w14:paraId="33C49626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E8B0C9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47.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D2F511" w14:textId="77777777" w:rsidR="00487679" w:rsidRPr="001C0F8E" w:rsidRDefault="00487679" w:rsidP="00487679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3. Aplinkos apsaugos programa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14:paraId="5B109C83" w14:textId="77777777" w:rsidR="00487679" w:rsidRPr="001C0F8E" w:rsidRDefault="00487679" w:rsidP="00487679">
            <w:pPr>
              <w:jc w:val="center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5139DD" w14:textId="77777777" w:rsidR="00487679" w:rsidRPr="001C0F8E" w:rsidRDefault="00487679" w:rsidP="00487679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-15,8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2598D1" w14:textId="77777777" w:rsidR="00487679" w:rsidRPr="001C0F8E" w:rsidRDefault="00487679" w:rsidP="00487679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9,2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647959" w14:textId="77777777" w:rsidR="00487679" w:rsidRPr="001C0F8E" w:rsidRDefault="00487679" w:rsidP="00487679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9002B4" w14:textId="77777777" w:rsidR="00487679" w:rsidRPr="001C0F8E" w:rsidRDefault="00487679" w:rsidP="00487679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-25,0</w:t>
            </w:r>
          </w:p>
        </w:tc>
      </w:tr>
      <w:tr w:rsidR="00067934" w:rsidRPr="001C0F8E" w14:paraId="65833078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C0F2B8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2C382F" w14:textId="77777777" w:rsidR="00487679" w:rsidRPr="001C0F8E" w:rsidRDefault="00487679" w:rsidP="00487679">
            <w:pPr>
              <w:jc w:val="center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14:paraId="1B745DE2" w14:textId="77777777" w:rsidR="00487679" w:rsidRPr="001C0F8E" w:rsidRDefault="00487679" w:rsidP="00487679">
            <w:pPr>
              <w:jc w:val="center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4275C6" w14:textId="77777777" w:rsidR="00487679" w:rsidRPr="001C0F8E" w:rsidRDefault="00487679" w:rsidP="00487679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AD227E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111564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6E5A19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067934" w:rsidRPr="001C0F8E" w14:paraId="1B67FB96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E75F0E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47.1.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3698C4" w14:textId="77777777" w:rsidR="00487679" w:rsidRPr="001C0F8E" w:rsidRDefault="00487679" w:rsidP="00487679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14:paraId="288F7AA2" w14:textId="77777777" w:rsidR="00487679" w:rsidRPr="001C0F8E" w:rsidRDefault="00487679" w:rsidP="00487679">
            <w:pPr>
              <w:jc w:val="center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05.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607431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-15,8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563F63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9,2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CA8CA8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83051C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-25,0</w:t>
            </w:r>
          </w:p>
        </w:tc>
      </w:tr>
      <w:tr w:rsidR="00067934" w:rsidRPr="001C0F8E" w14:paraId="17E204D6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2B5911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04EE7E" w14:textId="77777777" w:rsidR="00487679" w:rsidRPr="001C0F8E" w:rsidRDefault="00487679" w:rsidP="00487679">
            <w:pPr>
              <w:jc w:val="center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14:paraId="013E216F" w14:textId="77777777" w:rsidR="00487679" w:rsidRPr="001C0F8E" w:rsidRDefault="00487679" w:rsidP="00487679">
            <w:pPr>
              <w:jc w:val="center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9541A4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0411C3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2A3B55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330F62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067934" w:rsidRPr="001C0F8E" w14:paraId="3B1768D9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E03E3D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47.1.1.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C0825A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 xml:space="preserve"> savivaldybės lėšos (SB)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558885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631747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-15,8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80EB23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9,2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C99095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BC6910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-25,0</w:t>
            </w:r>
          </w:p>
        </w:tc>
      </w:tr>
      <w:tr w:rsidR="00067934" w:rsidRPr="001C0F8E" w14:paraId="600F3E21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1E251A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48.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8208DE" w14:textId="77777777" w:rsidR="00487679" w:rsidRPr="001C0F8E" w:rsidRDefault="00487679" w:rsidP="00487679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4. Sveikatos apsaugos programa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469B3637" w14:textId="77777777" w:rsidR="00487679" w:rsidRPr="001C0F8E" w:rsidRDefault="00487679" w:rsidP="00487679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07.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7BC8B3" w14:textId="77777777" w:rsidR="00487679" w:rsidRPr="001C0F8E" w:rsidRDefault="00487679" w:rsidP="00487679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7,825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CF6A5E" w14:textId="77777777" w:rsidR="00487679" w:rsidRPr="001C0F8E" w:rsidRDefault="00487679" w:rsidP="00487679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15,12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309534" w14:textId="77777777" w:rsidR="00487679" w:rsidRPr="001C0F8E" w:rsidRDefault="00487679" w:rsidP="00487679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15,005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D8CBCC" w14:textId="77777777" w:rsidR="00487679" w:rsidRPr="001C0F8E" w:rsidRDefault="00487679" w:rsidP="00487679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-7,295</w:t>
            </w:r>
          </w:p>
        </w:tc>
      </w:tr>
      <w:tr w:rsidR="00067934" w:rsidRPr="001C0F8E" w14:paraId="5C329B7E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CF5CD8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2990AE" w14:textId="77777777" w:rsidR="00487679" w:rsidRPr="001C0F8E" w:rsidRDefault="00487679" w:rsidP="00487679">
            <w:pPr>
              <w:jc w:val="center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26A01E42" w14:textId="77777777" w:rsidR="00487679" w:rsidRPr="001C0F8E" w:rsidRDefault="00487679" w:rsidP="00487679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B5828C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5E1405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32D184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9C9CA7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067934" w:rsidRPr="001C0F8E" w14:paraId="0CB52DAF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840F09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48.1.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419314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1BB432B2" w14:textId="77777777" w:rsidR="00487679" w:rsidRPr="001C0F8E" w:rsidRDefault="00487679" w:rsidP="00487679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0994A1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97C6A4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7,295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AC7FFB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7,295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B6AA6F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-7,295</w:t>
            </w:r>
          </w:p>
        </w:tc>
      </w:tr>
      <w:tr w:rsidR="00067934" w:rsidRPr="001C0F8E" w14:paraId="1B41B130" w14:textId="77777777" w:rsidTr="00235309">
        <w:trPr>
          <w:trHeight w:val="840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DA63F62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lastRenderedPageBreak/>
              <w:t>48.7.</w:t>
            </w:r>
          </w:p>
        </w:tc>
        <w:tc>
          <w:tcPr>
            <w:tcW w:w="3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DA5DE8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Patirtoms išlaidoms už skiepijimo nuo COVID-19 ligos (koronaviruso infekcijos) paslaugas kompensuoti (VBD(COVID))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0D5155D1" w14:textId="77777777" w:rsidR="00487679" w:rsidRPr="001C0F8E" w:rsidRDefault="00487679" w:rsidP="00487679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55DFD0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7,825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77DA78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7,825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05185E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7,71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84A1D8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067934" w:rsidRPr="001C0F8E" w14:paraId="60DA144D" w14:textId="77777777" w:rsidTr="00235309">
        <w:trPr>
          <w:trHeight w:val="480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37507C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49.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177AEA" w14:textId="77777777" w:rsidR="00487679" w:rsidRPr="001C0F8E" w:rsidRDefault="00487679" w:rsidP="00487679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5. Socialinės apsaugos ir NVO politikos programa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22D342FE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BDD7E7" w14:textId="77777777" w:rsidR="00487679" w:rsidRPr="001C0F8E" w:rsidRDefault="00487679" w:rsidP="00487679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236,7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10734A" w14:textId="77777777" w:rsidR="00487679" w:rsidRPr="001C0F8E" w:rsidRDefault="00487679" w:rsidP="00487679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236,7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23A476" w14:textId="77777777" w:rsidR="00487679" w:rsidRPr="001C0F8E" w:rsidRDefault="00487679" w:rsidP="00487679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29,502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69471F" w14:textId="77777777" w:rsidR="00487679" w:rsidRPr="001C0F8E" w:rsidRDefault="00487679" w:rsidP="00487679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067934" w:rsidRPr="001C0F8E" w14:paraId="1A56CBF0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49B5FA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D6EFCC" w14:textId="77777777" w:rsidR="00487679" w:rsidRPr="001C0F8E" w:rsidRDefault="00487679" w:rsidP="00487679">
            <w:pPr>
              <w:jc w:val="center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4FBA0C85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7F38FD" w14:textId="77777777" w:rsidR="00487679" w:rsidRPr="001C0F8E" w:rsidRDefault="00487679" w:rsidP="00487679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BA0040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A875E3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BF48C0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067934" w:rsidRPr="001C0F8E" w14:paraId="281CC70D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DA817E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49.1.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A6874D" w14:textId="77777777" w:rsidR="00487679" w:rsidRPr="001C0F8E" w:rsidRDefault="00487679" w:rsidP="00487679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62A18E94" w14:textId="77777777" w:rsidR="00487679" w:rsidRPr="001C0F8E" w:rsidRDefault="00487679" w:rsidP="00487679">
            <w:pPr>
              <w:jc w:val="center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10.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E7BC79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236,7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365FB2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236,7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0225AD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29,502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6C3AE8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067934" w:rsidRPr="001C0F8E" w14:paraId="3FE7A0F6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0CFF5B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AD4AC1" w14:textId="77777777" w:rsidR="00487679" w:rsidRPr="001C0F8E" w:rsidRDefault="00487679" w:rsidP="00487679">
            <w:pPr>
              <w:jc w:val="center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1719C254" w14:textId="77777777" w:rsidR="00487679" w:rsidRPr="001C0F8E" w:rsidRDefault="00487679" w:rsidP="00487679">
            <w:pPr>
              <w:jc w:val="center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40DFCA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D628F8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EE6ABD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81BACA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067934" w:rsidRPr="001C0F8E" w14:paraId="036ED6D0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16E572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49.1.1.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6D055A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0A733DB7" w14:textId="77777777" w:rsidR="00487679" w:rsidRPr="001C0F8E" w:rsidRDefault="00487679" w:rsidP="00487679">
            <w:pPr>
              <w:jc w:val="center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135E3D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130BF3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1,1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BE2F30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2520FA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067934" w:rsidRPr="001C0F8E" w14:paraId="7E6E0688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33A1AF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49.1.3.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CE924A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 xml:space="preserve"> valstybinėms funkcijoms (VBD)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68CEE0F2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98895D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235,6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DAB2BD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235,6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07E375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29,502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AE07CD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067934" w:rsidRPr="001C0F8E" w14:paraId="42AF5182" w14:textId="77777777" w:rsidTr="00235309">
        <w:trPr>
          <w:trHeight w:val="450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FD7F0C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50.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FFE213" w14:textId="77777777" w:rsidR="00487679" w:rsidRPr="001C0F8E" w:rsidRDefault="00487679" w:rsidP="00487679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6. Susisiekimo ir inžinerinės infrastruktūros plėtros programa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5390D043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92809D" w14:textId="77777777" w:rsidR="00487679" w:rsidRPr="001C0F8E" w:rsidRDefault="00487679" w:rsidP="00487679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5D04EB" w14:textId="77777777" w:rsidR="00487679" w:rsidRPr="001C0F8E" w:rsidRDefault="00487679" w:rsidP="00487679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1 015,3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9264D7" w14:textId="77777777" w:rsidR="00487679" w:rsidRPr="001C0F8E" w:rsidRDefault="00487679" w:rsidP="00487679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337229" w14:textId="77777777" w:rsidR="00487679" w:rsidRPr="001C0F8E" w:rsidRDefault="00487679" w:rsidP="00487679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-965,3</w:t>
            </w:r>
          </w:p>
        </w:tc>
      </w:tr>
      <w:tr w:rsidR="00067934" w:rsidRPr="001C0F8E" w14:paraId="18D9AC13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D6AE0F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E05A60" w14:textId="77777777" w:rsidR="00487679" w:rsidRPr="001C0F8E" w:rsidRDefault="00487679" w:rsidP="00487679">
            <w:pPr>
              <w:jc w:val="center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51F8086A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67A7F2" w14:textId="77777777" w:rsidR="00487679" w:rsidRPr="001C0F8E" w:rsidRDefault="00487679" w:rsidP="00487679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A2B5CC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252681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430313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067934" w:rsidRPr="001C0F8E" w14:paraId="0EFBBFE3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AB02E8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50.1.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9B6C5A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0D988C18" w14:textId="77777777" w:rsidR="00487679" w:rsidRPr="001C0F8E" w:rsidRDefault="00487679" w:rsidP="00487679">
            <w:pPr>
              <w:jc w:val="center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04.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432E91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5E2CD9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-40,0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EB2ED6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70B5D0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50,0</w:t>
            </w:r>
          </w:p>
        </w:tc>
      </w:tr>
      <w:tr w:rsidR="00067934" w:rsidRPr="001C0F8E" w14:paraId="05D2E09B" w14:textId="77777777" w:rsidTr="00235309">
        <w:trPr>
          <w:trHeight w:val="780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FD1A57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50.3.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AE86243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valstybės biudžeto dotacija vietinės reikšmės keliams (gatvėms) tiesti, taisyti, prižiūrėti ir saugaus eismo sąlygoms užtikrinti (KPPP)</w:t>
            </w:r>
          </w:p>
        </w:tc>
        <w:tc>
          <w:tcPr>
            <w:tcW w:w="6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0E5220" w14:textId="77777777" w:rsidR="00487679" w:rsidRPr="001C0F8E" w:rsidRDefault="00487679" w:rsidP="00487679">
            <w:pPr>
              <w:jc w:val="center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04.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71486E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F45D47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1 015,3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AB6B46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3F2749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-1 015,3</w:t>
            </w:r>
          </w:p>
        </w:tc>
      </w:tr>
      <w:tr w:rsidR="00067934" w:rsidRPr="001C0F8E" w14:paraId="2B340D49" w14:textId="77777777" w:rsidTr="00235309">
        <w:trPr>
          <w:trHeight w:val="61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FF5FEC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50.7.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0F8A65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 xml:space="preserve"> 2020 metais savivaldybių biudžetų negautoms pajamoms padengti (VBD(GNP))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3D1E3B" w14:textId="77777777" w:rsidR="00487679" w:rsidRPr="001C0F8E" w:rsidRDefault="00487679" w:rsidP="00487679">
            <w:pPr>
              <w:jc w:val="center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04.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BD9999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BA4617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40,0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1FD372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FF9641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067934" w:rsidRPr="001C0F8E" w14:paraId="2DAC4A6A" w14:textId="77777777" w:rsidTr="00235309">
        <w:trPr>
          <w:trHeight w:val="480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EE82EA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51.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20F2E0" w14:textId="77777777" w:rsidR="00487679" w:rsidRPr="001C0F8E" w:rsidRDefault="00487679" w:rsidP="00487679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1220C4" w14:textId="77777777" w:rsidR="00487679" w:rsidRPr="001C0F8E" w:rsidRDefault="00487679" w:rsidP="00487679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08.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7FCB2E" w14:textId="77777777" w:rsidR="00487679" w:rsidRPr="001C0F8E" w:rsidRDefault="00487679" w:rsidP="00487679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260,0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A28498" w14:textId="77777777" w:rsidR="00487679" w:rsidRPr="001C0F8E" w:rsidRDefault="00487679" w:rsidP="00487679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13,6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C58FBC" w14:textId="77777777" w:rsidR="00487679" w:rsidRPr="001C0F8E" w:rsidRDefault="00487679" w:rsidP="00487679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281B4D" w14:textId="77777777" w:rsidR="00487679" w:rsidRPr="001C0F8E" w:rsidRDefault="00487679" w:rsidP="00487679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246,4</w:t>
            </w:r>
          </w:p>
        </w:tc>
      </w:tr>
      <w:tr w:rsidR="00067934" w:rsidRPr="001C0F8E" w14:paraId="50C22320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AF9E7F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604DBE" w14:textId="77777777" w:rsidR="00487679" w:rsidRPr="001C0F8E" w:rsidRDefault="00487679" w:rsidP="00487679">
            <w:pPr>
              <w:jc w:val="center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936988" w14:textId="77777777" w:rsidR="00487679" w:rsidRPr="001C0F8E" w:rsidRDefault="00487679" w:rsidP="00487679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447BD2" w14:textId="77777777" w:rsidR="00487679" w:rsidRPr="001C0F8E" w:rsidRDefault="00487679" w:rsidP="00487679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4EF30C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CEB8FA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9B0957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067934" w:rsidRPr="001C0F8E" w14:paraId="2624A87A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CA5845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51.1.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A91A24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5D5CD76E" w14:textId="77777777" w:rsidR="00487679" w:rsidRPr="001C0F8E" w:rsidRDefault="00487679" w:rsidP="00487679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C17692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260,0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EE9031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13,6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1E506A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FFB738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246,4</w:t>
            </w:r>
          </w:p>
        </w:tc>
      </w:tr>
      <w:tr w:rsidR="00067934" w:rsidRPr="001C0F8E" w14:paraId="476E8D70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600E95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52.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1C6828" w14:textId="77777777" w:rsidR="00487679" w:rsidRPr="001C0F8E" w:rsidRDefault="00487679" w:rsidP="00487679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8. Kūno kultūros ir sporto plėtros programa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3BD4B44D" w14:textId="77777777" w:rsidR="00487679" w:rsidRPr="001C0F8E" w:rsidRDefault="00487679" w:rsidP="00487679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08.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15CBDB" w14:textId="77777777" w:rsidR="00487679" w:rsidRPr="001C0F8E" w:rsidRDefault="00487679" w:rsidP="00487679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3A8140" w14:textId="77777777" w:rsidR="00487679" w:rsidRPr="001C0F8E" w:rsidRDefault="00487679" w:rsidP="00487679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7D5549" w14:textId="77777777" w:rsidR="00487679" w:rsidRPr="001C0F8E" w:rsidRDefault="00487679" w:rsidP="00487679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3D8D9E" w14:textId="77777777" w:rsidR="00487679" w:rsidRPr="001C0F8E" w:rsidRDefault="00487679" w:rsidP="00487679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0,0</w:t>
            </w:r>
          </w:p>
        </w:tc>
      </w:tr>
      <w:tr w:rsidR="00067934" w:rsidRPr="001C0F8E" w14:paraId="4777CAC4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34CD83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BD13E6" w14:textId="77777777" w:rsidR="00487679" w:rsidRPr="001C0F8E" w:rsidRDefault="00487679" w:rsidP="00487679">
            <w:pPr>
              <w:jc w:val="center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53B13B64" w14:textId="77777777" w:rsidR="00487679" w:rsidRPr="001C0F8E" w:rsidRDefault="00487679" w:rsidP="00487679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404731" w14:textId="77777777" w:rsidR="00487679" w:rsidRPr="001C0F8E" w:rsidRDefault="00487679" w:rsidP="00487679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F7F0CE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DDC5AF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F5A2EB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067934" w:rsidRPr="001C0F8E" w14:paraId="37F73098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AAA04A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52.1.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D4149F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4027D427" w14:textId="77777777" w:rsidR="00487679" w:rsidRPr="001C0F8E" w:rsidRDefault="00487679" w:rsidP="00487679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02C572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209,1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5D78C3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EE9C38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EBDFD8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209,1</w:t>
            </w:r>
          </w:p>
        </w:tc>
      </w:tr>
      <w:tr w:rsidR="00067934" w:rsidRPr="001C0F8E" w14:paraId="54C53389" w14:textId="77777777" w:rsidTr="00235309">
        <w:trPr>
          <w:trHeight w:val="720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1009DE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52.6.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574A88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 xml:space="preserve"> 2020 metais savivaldybių biudžetų negautoms pajamoms padengti (VBD(GNP))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52D34F26" w14:textId="77777777" w:rsidR="00487679" w:rsidRPr="001C0F8E" w:rsidRDefault="00487679" w:rsidP="00487679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903581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-209,1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616165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E216C3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902416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-209,1</w:t>
            </w:r>
          </w:p>
        </w:tc>
      </w:tr>
      <w:tr w:rsidR="00067934" w:rsidRPr="001C0F8E" w14:paraId="0E71745E" w14:textId="77777777" w:rsidTr="00235309">
        <w:trPr>
          <w:trHeight w:val="480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14:paraId="2C56FCEA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53.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31774C" w14:textId="77777777" w:rsidR="00487679" w:rsidRPr="001C0F8E" w:rsidRDefault="00487679" w:rsidP="00487679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9. Savivaldybės valdymo ir pagrindinių funkcijų vykdymo programa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24BA73BB" w14:textId="77777777" w:rsidR="00487679" w:rsidRPr="001C0F8E" w:rsidRDefault="00487679" w:rsidP="00487679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F68D99" w14:textId="77777777" w:rsidR="00487679" w:rsidRPr="001C0F8E" w:rsidRDefault="00487679" w:rsidP="00487679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34,609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A2F70E" w14:textId="77777777" w:rsidR="00487679" w:rsidRPr="001C0F8E" w:rsidRDefault="00487679" w:rsidP="00487679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89,809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ECB113" w14:textId="77777777" w:rsidR="00487679" w:rsidRPr="001C0F8E" w:rsidRDefault="00487679" w:rsidP="00487679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14,1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51E957" w14:textId="77777777" w:rsidR="00487679" w:rsidRPr="001C0F8E" w:rsidRDefault="00487679" w:rsidP="00487679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-55,2</w:t>
            </w:r>
          </w:p>
        </w:tc>
      </w:tr>
      <w:tr w:rsidR="00067934" w:rsidRPr="001C0F8E" w14:paraId="0AF33DCE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89F1BF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0BFDB0" w14:textId="77777777" w:rsidR="00487679" w:rsidRPr="001C0F8E" w:rsidRDefault="00487679" w:rsidP="00487679">
            <w:pPr>
              <w:jc w:val="center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2B0FFF7D" w14:textId="77777777" w:rsidR="00487679" w:rsidRPr="001C0F8E" w:rsidRDefault="00487679" w:rsidP="00487679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C91AE1" w14:textId="77777777" w:rsidR="00487679" w:rsidRPr="001C0F8E" w:rsidRDefault="00487679" w:rsidP="00487679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1C0F8E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18F39F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46D1FC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F2855D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067934" w:rsidRPr="001C0F8E" w14:paraId="5E42E267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96D131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53.1.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E417F9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5D7876C2" w14:textId="77777777" w:rsidR="00487679" w:rsidRPr="001C0F8E" w:rsidRDefault="00487679" w:rsidP="00487679">
            <w:pPr>
              <w:jc w:val="center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01.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70DF5E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28,409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3612C3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83,609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7A6ED3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FA6007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-55,2</w:t>
            </w:r>
          </w:p>
        </w:tc>
      </w:tr>
      <w:tr w:rsidR="00067934" w:rsidRPr="001C0F8E" w14:paraId="7B35F071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F47EE8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B55CEE" w14:textId="77777777" w:rsidR="00487679" w:rsidRPr="001C0F8E" w:rsidRDefault="00487679" w:rsidP="00487679">
            <w:pPr>
              <w:jc w:val="center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44BAD759" w14:textId="77777777" w:rsidR="00487679" w:rsidRPr="001C0F8E" w:rsidRDefault="00487679" w:rsidP="00487679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E456B6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DF54BE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C2C196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8952B0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067934" w:rsidRPr="001C0F8E" w14:paraId="59C274BC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561C54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53.1.2.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89B755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Savivaldybės administracija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0F4AF22D" w14:textId="77777777" w:rsidR="00487679" w:rsidRPr="001C0F8E" w:rsidRDefault="00487679" w:rsidP="00487679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3967F6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-141,5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562A60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-1,1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A46ED5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3C9F92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-140,4</w:t>
            </w:r>
          </w:p>
        </w:tc>
      </w:tr>
      <w:tr w:rsidR="00067934" w:rsidRPr="001C0F8E" w14:paraId="61882377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054231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C908E0" w14:textId="77777777" w:rsidR="00487679" w:rsidRPr="001C0F8E" w:rsidRDefault="00487679" w:rsidP="00487679">
            <w:pPr>
              <w:jc w:val="center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43664042" w14:textId="77777777" w:rsidR="00487679" w:rsidRPr="001C0F8E" w:rsidRDefault="00487679" w:rsidP="00487679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BBF75F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0DD7B7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199061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C48751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067934" w:rsidRPr="001C0F8E" w14:paraId="2CCC1A0F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C56938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53.1.2.1.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624CC8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74285A69" w14:textId="77777777" w:rsidR="00487679" w:rsidRPr="001C0F8E" w:rsidRDefault="00487679" w:rsidP="00487679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217278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-141,5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31370A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-1,1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19657B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56FA46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-140,4</w:t>
            </w:r>
          </w:p>
        </w:tc>
      </w:tr>
      <w:tr w:rsidR="00067934" w:rsidRPr="001C0F8E" w14:paraId="46396F19" w14:textId="77777777" w:rsidTr="00235309">
        <w:trPr>
          <w:trHeight w:val="1440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1087FE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53.1.4.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3DED3E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Dotacija patirtoms materialinių išteklių teikimo, siekiant šalinti COVID-19 ligos (koronaviruso infekcijos) padarinius ir valdyti jos plitimą esant valstybės lygio ekstremaliajai situacijai, išlaidoms kompensuoti (VBD(COVID))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58C358C9" w14:textId="77777777" w:rsidR="00487679" w:rsidRPr="001C0F8E" w:rsidRDefault="00487679" w:rsidP="00487679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31FB33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40,009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7EA7BF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40,009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F62A85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CA0BF4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067934" w:rsidRPr="001C0F8E" w14:paraId="2B669F82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67FBA8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53.1.6.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2E333F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Švietimo centras (SB)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3B70E236" w14:textId="77777777" w:rsidR="00487679" w:rsidRPr="001C0F8E" w:rsidRDefault="00487679" w:rsidP="00487679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1C0F8E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A301CA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129,9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8889DC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44,7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1D90EC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4D5299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85,2</w:t>
            </w:r>
          </w:p>
        </w:tc>
      </w:tr>
      <w:tr w:rsidR="00067934" w:rsidRPr="001C0F8E" w14:paraId="4B041B56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021598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53.8.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33A1E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</w:p>
        </w:tc>
        <w:tc>
          <w:tcPr>
            <w:tcW w:w="6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28D958D5" w14:textId="77777777" w:rsidR="00487679" w:rsidRPr="001C0F8E" w:rsidRDefault="00487679" w:rsidP="00487679">
            <w:pPr>
              <w:jc w:val="center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08.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31A53E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9D0866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5818D5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BD6CCF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0,0</w:t>
            </w:r>
          </w:p>
        </w:tc>
      </w:tr>
      <w:tr w:rsidR="00067934" w:rsidRPr="001C0F8E" w14:paraId="470A79B4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999FC9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53.8.1.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93D149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50D0D3AE" w14:textId="77777777" w:rsidR="00487679" w:rsidRPr="001C0F8E" w:rsidRDefault="00487679" w:rsidP="00487679">
            <w:pPr>
              <w:jc w:val="center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55A535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AFCAC7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20,0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031D1E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80E629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74,0</w:t>
            </w:r>
          </w:p>
        </w:tc>
      </w:tr>
      <w:tr w:rsidR="00067934" w:rsidRPr="001C0F8E" w14:paraId="38177231" w14:textId="77777777" w:rsidTr="00235309">
        <w:trPr>
          <w:trHeight w:val="58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EBBAD0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53.8.2.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6AC842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 xml:space="preserve"> 2020 metais savivaldybių biudžetų negautoms pajamoms padengti (VBD(GNP))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009147D9" w14:textId="77777777" w:rsidR="00487679" w:rsidRPr="001C0F8E" w:rsidRDefault="00487679" w:rsidP="00487679">
            <w:pPr>
              <w:jc w:val="center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7E0854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-94,0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1256B5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-20,0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953B0B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06CDF0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-74,0</w:t>
            </w:r>
          </w:p>
        </w:tc>
      </w:tr>
      <w:tr w:rsidR="00067934" w:rsidRPr="001C0F8E" w14:paraId="6594118B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848682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53.10.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2918B8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24A62F79" w14:textId="77777777" w:rsidR="00487679" w:rsidRPr="001C0F8E" w:rsidRDefault="00487679" w:rsidP="00487679">
            <w:pPr>
              <w:jc w:val="center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10.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780CA0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891D89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6,2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3EC838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6,1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93CFB4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067934" w:rsidRPr="001C0F8E" w14:paraId="78E82C6B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71E3B9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3A356E" w14:textId="77777777" w:rsidR="00487679" w:rsidRPr="001C0F8E" w:rsidRDefault="00487679" w:rsidP="00487679">
            <w:pPr>
              <w:jc w:val="center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2C20954E" w14:textId="77777777" w:rsidR="00487679" w:rsidRPr="001C0F8E" w:rsidRDefault="00487679" w:rsidP="00487679">
            <w:pPr>
              <w:jc w:val="center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0C8ABA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330704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A111A0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2DF3A1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067934" w:rsidRPr="001C0F8E" w14:paraId="0E4C2317" w14:textId="77777777" w:rsidTr="00235309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FD0944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53.10.2.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597468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valstybinei funkcijai (VBD)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D3999D" w14:textId="77777777" w:rsidR="00487679" w:rsidRPr="001C0F8E" w:rsidRDefault="00487679" w:rsidP="00487679">
            <w:pPr>
              <w:jc w:val="center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B9022A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94CED7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6,2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CFCFD1" w14:textId="77777777" w:rsidR="00487679" w:rsidRPr="001C0F8E" w:rsidRDefault="00487679" w:rsidP="00487679">
            <w:pPr>
              <w:jc w:val="right"/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646A3B" w14:textId="77777777" w:rsidR="00487679" w:rsidRPr="001C0F8E" w:rsidRDefault="00487679" w:rsidP="00487679">
            <w:pPr>
              <w:rPr>
                <w:sz w:val="18"/>
                <w:szCs w:val="18"/>
                <w:lang w:eastAsia="lt-LT"/>
              </w:rPr>
            </w:pPr>
            <w:r w:rsidRPr="001C0F8E">
              <w:rPr>
                <w:sz w:val="18"/>
                <w:szCs w:val="18"/>
                <w:lang w:eastAsia="lt-LT"/>
              </w:rPr>
              <w:t> </w:t>
            </w:r>
          </w:p>
        </w:tc>
      </w:tr>
    </w:tbl>
    <w:p w14:paraId="6333D119" w14:textId="55E992CF" w:rsidR="00F02925" w:rsidRDefault="00F02925" w:rsidP="00067934">
      <w:pPr>
        <w:pStyle w:val="Pagrindiniotekstotrauka2"/>
        <w:tabs>
          <w:tab w:val="right" w:pos="5812"/>
          <w:tab w:val="left" w:pos="9639"/>
        </w:tabs>
        <w:ind w:left="0" w:firstLine="851"/>
      </w:pPr>
    </w:p>
    <w:p w14:paraId="3089B8E5" w14:textId="77777777" w:rsidR="00F02925" w:rsidRDefault="00F02925" w:rsidP="00F02925">
      <w:pPr>
        <w:pStyle w:val="Pagrindiniotekstotrauka2"/>
        <w:tabs>
          <w:tab w:val="clear" w:pos="9639"/>
          <w:tab w:val="right" w:pos="5812"/>
          <w:tab w:val="left" w:pos="9781"/>
        </w:tabs>
        <w:ind w:left="851" w:hanging="851"/>
      </w:pPr>
    </w:p>
    <w:p w14:paraId="58D3E4AE" w14:textId="77777777" w:rsidR="002C4ACE" w:rsidRDefault="002C4ACE" w:rsidP="0060196E">
      <w:pPr>
        <w:pStyle w:val="Pagrindiniotekstotrauka2"/>
        <w:tabs>
          <w:tab w:val="clear" w:pos="9639"/>
          <w:tab w:val="right" w:pos="5812"/>
          <w:tab w:val="left" w:pos="9781"/>
        </w:tabs>
        <w:ind w:left="0" w:firstLine="851"/>
      </w:pPr>
    </w:p>
    <w:p w14:paraId="1554E0DE" w14:textId="77777777" w:rsidR="000D21D1" w:rsidRDefault="000D21D1" w:rsidP="0060196E">
      <w:pPr>
        <w:pStyle w:val="Pagrindiniotekstotrauka2"/>
        <w:tabs>
          <w:tab w:val="clear" w:pos="9639"/>
          <w:tab w:val="right" w:pos="5812"/>
          <w:tab w:val="left" w:pos="9781"/>
        </w:tabs>
        <w:ind w:left="0" w:firstLine="851"/>
      </w:pPr>
    </w:p>
    <w:p w14:paraId="2D3C9FA2" w14:textId="77777777" w:rsidR="00127123" w:rsidRDefault="00127123" w:rsidP="0060196E">
      <w:pPr>
        <w:pStyle w:val="Pagrindiniotekstotrauka2"/>
        <w:tabs>
          <w:tab w:val="clear" w:pos="9639"/>
          <w:tab w:val="right" w:pos="5812"/>
          <w:tab w:val="left" w:pos="9781"/>
        </w:tabs>
        <w:ind w:left="0" w:firstLine="851"/>
      </w:pPr>
    </w:p>
    <w:p w14:paraId="72C189B5" w14:textId="157A69D8" w:rsidR="00297FA0" w:rsidRDefault="002C4ACE" w:rsidP="00235309">
      <w:pPr>
        <w:pStyle w:val="Pagrindiniotekstotrauka2"/>
        <w:tabs>
          <w:tab w:val="clear" w:pos="9639"/>
          <w:tab w:val="right" w:pos="5812"/>
          <w:tab w:val="left" w:pos="9781"/>
        </w:tabs>
        <w:ind w:left="0" w:firstLine="1134"/>
      </w:pPr>
      <w:r>
        <w:lastRenderedPageBreak/>
        <w:t>3.4</w:t>
      </w:r>
      <w:r w:rsidR="00235309">
        <w:t xml:space="preserve">. </w:t>
      </w:r>
      <w:r w:rsidR="008208FA">
        <w:t>4</w:t>
      </w:r>
      <w:r w:rsidR="004015BD">
        <w:t xml:space="preserve"> priedą:</w:t>
      </w:r>
    </w:p>
    <w:tbl>
      <w:tblPr>
        <w:tblW w:w="6521" w:type="dxa"/>
        <w:jc w:val="center"/>
        <w:tblLook w:val="04A0" w:firstRow="1" w:lastRow="0" w:firstColumn="1" w:lastColumn="0" w:noHBand="0" w:noVBand="1"/>
      </w:tblPr>
      <w:tblGrid>
        <w:gridCol w:w="2620"/>
        <w:gridCol w:w="1440"/>
        <w:gridCol w:w="1561"/>
        <w:gridCol w:w="1021"/>
      </w:tblGrid>
      <w:tr w:rsidR="0031404B" w:rsidRPr="001C0F8E" w14:paraId="7B3418DC" w14:textId="77777777" w:rsidTr="00235309">
        <w:trPr>
          <w:trHeight w:val="255"/>
          <w:jc w:val="center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28EDD" w14:textId="77777777" w:rsidR="0031404B" w:rsidRPr="001C0F8E" w:rsidRDefault="0031404B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F7ED7" w14:textId="77777777" w:rsidR="0031404B" w:rsidRPr="001C0F8E" w:rsidRDefault="0031404B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1CDAE" w14:textId="77777777" w:rsidR="0031404B" w:rsidRPr="001C0F8E" w:rsidRDefault="0031404B">
            <w:pPr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C624E" w14:textId="77777777" w:rsidR="0031404B" w:rsidRPr="001C0F8E" w:rsidRDefault="0031404B">
            <w:pPr>
              <w:jc w:val="right"/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tūkst. eurų</w:t>
            </w:r>
          </w:p>
        </w:tc>
      </w:tr>
      <w:tr w:rsidR="0031404B" w:rsidRPr="001C0F8E" w14:paraId="09C35813" w14:textId="77777777" w:rsidTr="00235309">
        <w:trPr>
          <w:trHeight w:val="2040"/>
          <w:jc w:val="center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A978D" w14:textId="77777777" w:rsidR="0031404B" w:rsidRPr="001C0F8E" w:rsidRDefault="0031404B">
            <w:pPr>
              <w:jc w:val="center"/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Įstaigos pavadinimas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4B7CA" w14:textId="77777777" w:rsidR="0031404B" w:rsidRPr="001C0F8E" w:rsidRDefault="0031404B">
            <w:pPr>
              <w:jc w:val="center"/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Socialinėms paslaugoms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BA9BB" w14:textId="77777777" w:rsidR="0031404B" w:rsidRPr="001C0F8E" w:rsidRDefault="0031404B">
            <w:pPr>
              <w:jc w:val="center"/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Būsto nuomos ar išperkamosios būsto nuomos mokesčių dalies kompensacijoms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B539D" w14:textId="77777777" w:rsidR="0031404B" w:rsidRPr="001C0F8E" w:rsidRDefault="0031404B">
            <w:pPr>
              <w:jc w:val="center"/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Iš viso:</w:t>
            </w:r>
          </w:p>
        </w:tc>
      </w:tr>
      <w:tr w:rsidR="0031404B" w:rsidRPr="001C0F8E" w14:paraId="4A8E8112" w14:textId="77777777" w:rsidTr="00235309">
        <w:trPr>
          <w:trHeight w:val="465"/>
          <w:jc w:val="center"/>
        </w:trPr>
        <w:tc>
          <w:tcPr>
            <w:tcW w:w="2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6808F" w14:textId="77777777" w:rsidR="0031404B" w:rsidRPr="001C0F8E" w:rsidRDefault="0031404B">
            <w:pPr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Klaipėdos r. savivaldybės administracija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4EB581" w14:textId="77777777" w:rsidR="0031404B" w:rsidRPr="001C0F8E" w:rsidRDefault="0031404B">
            <w:pPr>
              <w:jc w:val="right"/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213,5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96019D" w14:textId="77777777" w:rsidR="0031404B" w:rsidRPr="001C0F8E" w:rsidRDefault="0031404B">
            <w:pPr>
              <w:jc w:val="right"/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-1,7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C89F28" w14:textId="77777777" w:rsidR="0031404B" w:rsidRPr="001C0F8E" w:rsidRDefault="0031404B">
            <w:pPr>
              <w:jc w:val="right"/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211,8</w:t>
            </w:r>
          </w:p>
        </w:tc>
      </w:tr>
      <w:tr w:rsidR="0031404B" w:rsidRPr="001C0F8E" w14:paraId="12D7D3CC" w14:textId="77777777" w:rsidTr="00235309">
        <w:trPr>
          <w:trHeight w:val="495"/>
          <w:jc w:val="center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7FA6A93" w14:textId="77777777" w:rsidR="0031404B" w:rsidRPr="001C0F8E" w:rsidRDefault="0031404B">
            <w:pPr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Klaipėdos rajono paramos šeimai centras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D77DD7" w14:textId="77777777" w:rsidR="0031404B" w:rsidRPr="001C0F8E" w:rsidRDefault="0031404B">
            <w:pPr>
              <w:jc w:val="right"/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30,0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038549" w14:textId="77777777" w:rsidR="0031404B" w:rsidRPr="001C0F8E" w:rsidRDefault="0031404B">
            <w:pPr>
              <w:jc w:val="right"/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1D15BD" w14:textId="77777777" w:rsidR="0031404B" w:rsidRPr="001C0F8E" w:rsidRDefault="0031404B">
            <w:pPr>
              <w:jc w:val="right"/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30,0</w:t>
            </w:r>
          </w:p>
        </w:tc>
      </w:tr>
      <w:tr w:rsidR="0031404B" w:rsidRPr="001C0F8E" w14:paraId="26E67269" w14:textId="77777777" w:rsidTr="00235309">
        <w:trPr>
          <w:trHeight w:val="240"/>
          <w:jc w:val="center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4EE4E" w14:textId="77777777" w:rsidR="0031404B" w:rsidRPr="001C0F8E" w:rsidRDefault="0031404B">
            <w:pPr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Iš viso: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72530" w14:textId="77777777" w:rsidR="0031404B" w:rsidRPr="001C0F8E" w:rsidRDefault="0031404B">
            <w:pPr>
              <w:jc w:val="right"/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243,5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A9035" w14:textId="77777777" w:rsidR="0031404B" w:rsidRPr="001C0F8E" w:rsidRDefault="0031404B">
            <w:pPr>
              <w:jc w:val="right"/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-1,7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B1F23" w14:textId="77777777" w:rsidR="0031404B" w:rsidRPr="001C0F8E" w:rsidRDefault="0031404B">
            <w:pPr>
              <w:jc w:val="right"/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241,8</w:t>
            </w:r>
          </w:p>
        </w:tc>
      </w:tr>
    </w:tbl>
    <w:p w14:paraId="0B252583" w14:textId="77777777" w:rsidR="00B77B36" w:rsidRDefault="00B77B36" w:rsidP="0060196E">
      <w:pPr>
        <w:pStyle w:val="Pagrindiniotekstotrauka2"/>
        <w:tabs>
          <w:tab w:val="clear" w:pos="9639"/>
          <w:tab w:val="right" w:pos="5812"/>
          <w:tab w:val="left" w:pos="9781"/>
        </w:tabs>
        <w:ind w:left="0" w:firstLine="851"/>
      </w:pPr>
    </w:p>
    <w:p w14:paraId="21081649" w14:textId="2A1195F9" w:rsidR="00297FA0" w:rsidRDefault="00235309" w:rsidP="00235309">
      <w:pPr>
        <w:pStyle w:val="Pagrindiniotekstotrauka2"/>
        <w:tabs>
          <w:tab w:val="clear" w:pos="9639"/>
          <w:tab w:val="right" w:pos="5812"/>
          <w:tab w:val="left" w:pos="9781"/>
        </w:tabs>
        <w:ind w:left="0" w:firstLine="1134"/>
      </w:pPr>
      <w:r>
        <w:t xml:space="preserve">3.5. </w:t>
      </w:r>
      <w:r w:rsidR="00297FA0">
        <w:t>6 priedą:</w:t>
      </w:r>
    </w:p>
    <w:p w14:paraId="7642F8F0" w14:textId="7FB32F6B" w:rsidR="00E90EED" w:rsidRDefault="00E90EED" w:rsidP="00235309">
      <w:pPr>
        <w:ind w:firstLine="1134"/>
        <w:jc w:val="both"/>
      </w:pPr>
      <w:r>
        <w:t>3.5.1. Įrašyti eilutę</w:t>
      </w:r>
      <w:r w:rsidR="008C62D8">
        <w:t xml:space="preserve"> Nr. 1.1.2</w:t>
      </w:r>
      <w:r>
        <w:t>. skiltyje ,,Asignavimų valdytojo pavadinimas, programos numeris ir pavadinimas“ įrašant žodžius ,,</w:t>
      </w:r>
      <w:r w:rsidR="008C62D8">
        <w:t>skolintos lėšos (SL)</w:t>
      </w:r>
      <w:r>
        <w:t>‘‘.</w:t>
      </w:r>
    </w:p>
    <w:tbl>
      <w:tblPr>
        <w:tblW w:w="9747" w:type="dxa"/>
        <w:jc w:val="center"/>
        <w:tblLayout w:type="fixed"/>
        <w:tblLook w:val="04A0" w:firstRow="1" w:lastRow="0" w:firstColumn="1" w:lastColumn="0" w:noHBand="0" w:noVBand="1"/>
      </w:tblPr>
      <w:tblGrid>
        <w:gridCol w:w="936"/>
        <w:gridCol w:w="3757"/>
        <w:gridCol w:w="1076"/>
        <w:gridCol w:w="935"/>
        <w:gridCol w:w="935"/>
        <w:gridCol w:w="1150"/>
        <w:gridCol w:w="958"/>
      </w:tblGrid>
      <w:tr w:rsidR="007A091A" w:rsidRPr="001C0F8E" w14:paraId="26409A15" w14:textId="77777777" w:rsidTr="00235309">
        <w:trPr>
          <w:trHeight w:val="255"/>
          <w:jc w:val="center"/>
        </w:trPr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20627" w14:textId="77777777" w:rsidR="007A091A" w:rsidRPr="001C0F8E" w:rsidRDefault="007A091A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3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2C3B0" w14:textId="77777777" w:rsidR="007A091A" w:rsidRPr="001C0F8E" w:rsidRDefault="007A091A">
            <w:pPr>
              <w:rPr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9EF4A" w14:textId="77777777" w:rsidR="007A091A" w:rsidRPr="001C0F8E" w:rsidRDefault="007A091A">
            <w:pPr>
              <w:rPr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D8DC8" w14:textId="77777777" w:rsidR="007A091A" w:rsidRPr="001C0F8E" w:rsidRDefault="007A091A">
            <w:pPr>
              <w:rPr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4D5FD" w14:textId="77777777" w:rsidR="007A091A" w:rsidRPr="001C0F8E" w:rsidRDefault="007A091A">
            <w:pPr>
              <w:rPr>
                <w:sz w:val="20"/>
                <w:szCs w:val="20"/>
              </w:rPr>
            </w:pPr>
          </w:p>
        </w:tc>
        <w:tc>
          <w:tcPr>
            <w:tcW w:w="21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124728" w14:textId="77777777" w:rsidR="007A091A" w:rsidRPr="001C0F8E" w:rsidRDefault="007A091A">
            <w:pPr>
              <w:jc w:val="right"/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tūkst. eurų</w:t>
            </w:r>
          </w:p>
        </w:tc>
      </w:tr>
      <w:tr w:rsidR="007A091A" w:rsidRPr="001C0F8E" w14:paraId="632E195E" w14:textId="77777777" w:rsidTr="00235309">
        <w:trPr>
          <w:trHeight w:val="255"/>
          <w:jc w:val="center"/>
        </w:trPr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3D539" w14:textId="77777777" w:rsidR="007A091A" w:rsidRPr="001C0F8E" w:rsidRDefault="007A091A">
            <w:pPr>
              <w:jc w:val="center"/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Eil. Nr.</w:t>
            </w:r>
          </w:p>
        </w:tc>
        <w:tc>
          <w:tcPr>
            <w:tcW w:w="3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BF7AB05" w14:textId="77777777" w:rsidR="007A091A" w:rsidRPr="001C0F8E" w:rsidRDefault="007A091A">
            <w:pPr>
              <w:jc w:val="center"/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 xml:space="preserve">Asignavimų valdytojo pavadinimas, programos numeris ir pavadinimas </w:t>
            </w:r>
          </w:p>
        </w:tc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8CB51" w14:textId="77777777" w:rsidR="007A091A" w:rsidRPr="001C0F8E" w:rsidRDefault="007A091A">
            <w:pPr>
              <w:jc w:val="center"/>
              <w:rPr>
                <w:sz w:val="16"/>
                <w:szCs w:val="16"/>
              </w:rPr>
            </w:pPr>
            <w:r w:rsidRPr="001C0F8E">
              <w:rPr>
                <w:sz w:val="16"/>
                <w:szCs w:val="16"/>
              </w:rPr>
              <w:t>Funkcinės klasifi</w:t>
            </w:r>
            <w:bookmarkStart w:id="4" w:name="_GoBack"/>
            <w:bookmarkEnd w:id="4"/>
            <w:r w:rsidRPr="001C0F8E">
              <w:rPr>
                <w:sz w:val="16"/>
                <w:szCs w:val="16"/>
              </w:rPr>
              <w:t>kacijos kodas</w:t>
            </w:r>
          </w:p>
        </w:tc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C9681" w14:textId="77777777" w:rsidR="007A091A" w:rsidRPr="001C0F8E" w:rsidRDefault="007A091A">
            <w:pPr>
              <w:jc w:val="center"/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Iš viso:</w:t>
            </w:r>
          </w:p>
        </w:tc>
        <w:tc>
          <w:tcPr>
            <w:tcW w:w="30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368F8E" w14:textId="77777777" w:rsidR="007A091A" w:rsidRPr="001C0F8E" w:rsidRDefault="007A091A">
            <w:pPr>
              <w:jc w:val="center"/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Iš jų:</w:t>
            </w:r>
          </w:p>
        </w:tc>
      </w:tr>
      <w:tr w:rsidR="007A091A" w:rsidRPr="001C0F8E" w14:paraId="4130E9A4" w14:textId="77777777" w:rsidTr="00235309">
        <w:trPr>
          <w:trHeight w:val="255"/>
          <w:jc w:val="center"/>
        </w:trPr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9022BB" w14:textId="77777777" w:rsidR="007A091A" w:rsidRPr="001C0F8E" w:rsidRDefault="007A091A">
            <w:pPr>
              <w:rPr>
                <w:sz w:val="20"/>
                <w:szCs w:val="20"/>
              </w:rPr>
            </w:pPr>
          </w:p>
        </w:tc>
        <w:tc>
          <w:tcPr>
            <w:tcW w:w="3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6915C3E" w14:textId="77777777" w:rsidR="007A091A" w:rsidRPr="001C0F8E" w:rsidRDefault="007A091A">
            <w:pPr>
              <w:rPr>
                <w:sz w:val="20"/>
                <w:szCs w:val="20"/>
              </w:rPr>
            </w:pPr>
          </w:p>
        </w:tc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8C7731" w14:textId="77777777" w:rsidR="007A091A" w:rsidRPr="001C0F8E" w:rsidRDefault="007A091A">
            <w:pPr>
              <w:rPr>
                <w:sz w:val="16"/>
                <w:szCs w:val="16"/>
              </w:rPr>
            </w:pPr>
          </w:p>
        </w:tc>
        <w:tc>
          <w:tcPr>
            <w:tcW w:w="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C53CE9" w14:textId="77777777" w:rsidR="007A091A" w:rsidRPr="001C0F8E" w:rsidRDefault="007A091A">
            <w:pPr>
              <w:rPr>
                <w:sz w:val="20"/>
                <w:szCs w:val="20"/>
              </w:rPr>
            </w:pP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E93A2" w14:textId="77777777" w:rsidR="007A091A" w:rsidRPr="001C0F8E" w:rsidRDefault="007A091A">
            <w:pPr>
              <w:jc w:val="center"/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išlaidoms</w:t>
            </w:r>
          </w:p>
        </w:tc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2714B" w14:textId="77777777" w:rsidR="007A091A" w:rsidRPr="001C0F8E" w:rsidRDefault="007A091A">
            <w:pPr>
              <w:jc w:val="center"/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turtui įsigyti</w:t>
            </w:r>
          </w:p>
        </w:tc>
      </w:tr>
      <w:tr w:rsidR="007A091A" w:rsidRPr="001C0F8E" w14:paraId="78E14B5E" w14:textId="77777777" w:rsidTr="00235309">
        <w:trPr>
          <w:trHeight w:val="276"/>
          <w:jc w:val="center"/>
        </w:trPr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80168B" w14:textId="77777777" w:rsidR="007A091A" w:rsidRPr="001C0F8E" w:rsidRDefault="007A091A">
            <w:pPr>
              <w:rPr>
                <w:sz w:val="20"/>
                <w:szCs w:val="20"/>
              </w:rPr>
            </w:pPr>
          </w:p>
        </w:tc>
        <w:tc>
          <w:tcPr>
            <w:tcW w:w="3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8ED946F" w14:textId="77777777" w:rsidR="007A091A" w:rsidRPr="001C0F8E" w:rsidRDefault="007A091A">
            <w:pPr>
              <w:rPr>
                <w:sz w:val="20"/>
                <w:szCs w:val="20"/>
              </w:rPr>
            </w:pPr>
          </w:p>
        </w:tc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643A2B" w14:textId="77777777" w:rsidR="007A091A" w:rsidRPr="001C0F8E" w:rsidRDefault="007A091A">
            <w:pPr>
              <w:rPr>
                <w:sz w:val="16"/>
                <w:szCs w:val="16"/>
              </w:rPr>
            </w:pPr>
          </w:p>
        </w:tc>
        <w:tc>
          <w:tcPr>
            <w:tcW w:w="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186747" w14:textId="77777777" w:rsidR="007A091A" w:rsidRPr="001C0F8E" w:rsidRDefault="007A091A">
            <w:pPr>
              <w:rPr>
                <w:sz w:val="20"/>
                <w:szCs w:val="20"/>
              </w:rPr>
            </w:pPr>
          </w:p>
        </w:tc>
        <w:tc>
          <w:tcPr>
            <w:tcW w:w="9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ED899" w14:textId="77777777" w:rsidR="007A091A" w:rsidRPr="001C0F8E" w:rsidRDefault="007A091A">
            <w:pPr>
              <w:jc w:val="center"/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iš viso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83C33" w14:textId="77777777" w:rsidR="007A091A" w:rsidRPr="001C0F8E" w:rsidRDefault="007A091A">
            <w:pPr>
              <w:jc w:val="center"/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iš jų: darbo užmokesčiui</w:t>
            </w:r>
          </w:p>
        </w:tc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FA4978" w14:textId="77777777" w:rsidR="007A091A" w:rsidRPr="001C0F8E" w:rsidRDefault="007A091A">
            <w:pPr>
              <w:rPr>
                <w:sz w:val="20"/>
                <w:szCs w:val="20"/>
              </w:rPr>
            </w:pPr>
          </w:p>
        </w:tc>
      </w:tr>
      <w:tr w:rsidR="007A091A" w:rsidRPr="001C0F8E" w14:paraId="1C33E1EF" w14:textId="77777777" w:rsidTr="00235309">
        <w:trPr>
          <w:trHeight w:val="276"/>
          <w:jc w:val="center"/>
        </w:trPr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155FFD" w14:textId="77777777" w:rsidR="007A091A" w:rsidRPr="001C0F8E" w:rsidRDefault="007A091A">
            <w:pPr>
              <w:rPr>
                <w:sz w:val="20"/>
                <w:szCs w:val="20"/>
              </w:rPr>
            </w:pPr>
          </w:p>
        </w:tc>
        <w:tc>
          <w:tcPr>
            <w:tcW w:w="3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D105D14" w14:textId="77777777" w:rsidR="007A091A" w:rsidRPr="001C0F8E" w:rsidRDefault="007A091A">
            <w:pPr>
              <w:rPr>
                <w:sz w:val="20"/>
                <w:szCs w:val="20"/>
              </w:rPr>
            </w:pPr>
          </w:p>
        </w:tc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CF9EF5" w14:textId="77777777" w:rsidR="007A091A" w:rsidRPr="001C0F8E" w:rsidRDefault="007A091A">
            <w:pPr>
              <w:rPr>
                <w:sz w:val="16"/>
                <w:szCs w:val="16"/>
              </w:rPr>
            </w:pPr>
          </w:p>
        </w:tc>
        <w:tc>
          <w:tcPr>
            <w:tcW w:w="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11FCEA" w14:textId="77777777" w:rsidR="007A091A" w:rsidRPr="001C0F8E" w:rsidRDefault="007A091A">
            <w:pPr>
              <w:rPr>
                <w:sz w:val="20"/>
                <w:szCs w:val="20"/>
              </w:rPr>
            </w:pPr>
          </w:p>
        </w:tc>
        <w:tc>
          <w:tcPr>
            <w:tcW w:w="9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2063AB" w14:textId="77777777" w:rsidR="007A091A" w:rsidRPr="001C0F8E" w:rsidRDefault="007A091A">
            <w:pPr>
              <w:rPr>
                <w:sz w:val="20"/>
                <w:szCs w:val="20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9C559C" w14:textId="77777777" w:rsidR="007A091A" w:rsidRPr="001C0F8E" w:rsidRDefault="007A091A">
            <w:pPr>
              <w:rPr>
                <w:sz w:val="20"/>
                <w:szCs w:val="20"/>
              </w:rPr>
            </w:pPr>
          </w:p>
        </w:tc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8D2E3F" w14:textId="77777777" w:rsidR="007A091A" w:rsidRPr="001C0F8E" w:rsidRDefault="007A091A">
            <w:pPr>
              <w:rPr>
                <w:sz w:val="20"/>
                <w:szCs w:val="20"/>
              </w:rPr>
            </w:pPr>
          </w:p>
        </w:tc>
      </w:tr>
      <w:tr w:rsidR="007A091A" w:rsidRPr="001C0F8E" w14:paraId="26468691" w14:textId="77777777" w:rsidTr="00235309">
        <w:trPr>
          <w:trHeight w:val="276"/>
          <w:jc w:val="center"/>
        </w:trPr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6F4666" w14:textId="77777777" w:rsidR="007A091A" w:rsidRPr="001C0F8E" w:rsidRDefault="007A091A">
            <w:pPr>
              <w:rPr>
                <w:sz w:val="20"/>
                <w:szCs w:val="20"/>
              </w:rPr>
            </w:pPr>
          </w:p>
        </w:tc>
        <w:tc>
          <w:tcPr>
            <w:tcW w:w="3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0EC6FDB" w14:textId="77777777" w:rsidR="007A091A" w:rsidRPr="001C0F8E" w:rsidRDefault="007A091A">
            <w:pPr>
              <w:rPr>
                <w:sz w:val="20"/>
                <w:szCs w:val="20"/>
              </w:rPr>
            </w:pPr>
          </w:p>
        </w:tc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8BCBE6" w14:textId="77777777" w:rsidR="007A091A" w:rsidRPr="001C0F8E" w:rsidRDefault="007A091A">
            <w:pPr>
              <w:rPr>
                <w:sz w:val="16"/>
                <w:szCs w:val="16"/>
              </w:rPr>
            </w:pPr>
          </w:p>
        </w:tc>
        <w:tc>
          <w:tcPr>
            <w:tcW w:w="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19F7E4" w14:textId="77777777" w:rsidR="007A091A" w:rsidRPr="001C0F8E" w:rsidRDefault="007A091A">
            <w:pPr>
              <w:rPr>
                <w:sz w:val="20"/>
                <w:szCs w:val="20"/>
              </w:rPr>
            </w:pPr>
          </w:p>
        </w:tc>
        <w:tc>
          <w:tcPr>
            <w:tcW w:w="9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47DA28" w14:textId="77777777" w:rsidR="007A091A" w:rsidRPr="001C0F8E" w:rsidRDefault="007A091A">
            <w:pPr>
              <w:rPr>
                <w:sz w:val="20"/>
                <w:szCs w:val="20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88F71D" w14:textId="77777777" w:rsidR="007A091A" w:rsidRPr="001C0F8E" w:rsidRDefault="007A091A">
            <w:pPr>
              <w:rPr>
                <w:sz w:val="20"/>
                <w:szCs w:val="20"/>
              </w:rPr>
            </w:pPr>
          </w:p>
        </w:tc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7CF16B" w14:textId="77777777" w:rsidR="007A091A" w:rsidRPr="001C0F8E" w:rsidRDefault="007A091A">
            <w:pPr>
              <w:rPr>
                <w:sz w:val="20"/>
                <w:szCs w:val="20"/>
              </w:rPr>
            </w:pPr>
          </w:p>
        </w:tc>
      </w:tr>
      <w:tr w:rsidR="007A091A" w:rsidRPr="001C0F8E" w14:paraId="549F4DED" w14:textId="77777777" w:rsidTr="00235309">
        <w:trPr>
          <w:trHeight w:val="255"/>
          <w:jc w:val="center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52357" w14:textId="77777777" w:rsidR="007A091A" w:rsidRPr="001C0F8E" w:rsidRDefault="007A091A">
            <w:pPr>
              <w:jc w:val="center"/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1</w:t>
            </w:r>
          </w:p>
        </w:tc>
        <w:tc>
          <w:tcPr>
            <w:tcW w:w="3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9C96D" w14:textId="77777777" w:rsidR="007A091A" w:rsidRPr="001C0F8E" w:rsidRDefault="007A091A">
            <w:pPr>
              <w:jc w:val="center"/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12826" w14:textId="77777777" w:rsidR="007A091A" w:rsidRPr="001C0F8E" w:rsidRDefault="007A091A">
            <w:pPr>
              <w:jc w:val="center"/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E1391" w14:textId="77777777" w:rsidR="007A091A" w:rsidRPr="001C0F8E" w:rsidRDefault="007A091A">
            <w:pPr>
              <w:jc w:val="center"/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192BE" w14:textId="77777777" w:rsidR="007A091A" w:rsidRPr="001C0F8E" w:rsidRDefault="007A091A">
            <w:pPr>
              <w:jc w:val="center"/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7609B" w14:textId="77777777" w:rsidR="007A091A" w:rsidRPr="001C0F8E" w:rsidRDefault="007A091A">
            <w:pPr>
              <w:jc w:val="center"/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2157E" w14:textId="77777777" w:rsidR="007A091A" w:rsidRPr="001C0F8E" w:rsidRDefault="007A091A">
            <w:pPr>
              <w:jc w:val="center"/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7</w:t>
            </w:r>
          </w:p>
        </w:tc>
      </w:tr>
      <w:tr w:rsidR="007A091A" w:rsidRPr="001C0F8E" w14:paraId="7343CDC4" w14:textId="77777777" w:rsidTr="00235309">
        <w:trPr>
          <w:trHeight w:val="255"/>
          <w:jc w:val="center"/>
        </w:trPr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D5E0D" w14:textId="77777777" w:rsidR="007A091A" w:rsidRPr="001C0F8E" w:rsidRDefault="007A091A">
            <w:pPr>
              <w:rPr>
                <w:b/>
                <w:bCs/>
                <w:sz w:val="20"/>
                <w:szCs w:val="20"/>
              </w:rPr>
            </w:pPr>
            <w:r w:rsidRPr="001C0F8E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3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E1A93" w14:textId="77777777" w:rsidR="007A091A" w:rsidRPr="001C0F8E" w:rsidRDefault="007A091A">
            <w:pPr>
              <w:rPr>
                <w:b/>
                <w:bCs/>
                <w:sz w:val="20"/>
                <w:szCs w:val="20"/>
              </w:rPr>
            </w:pPr>
            <w:r w:rsidRPr="001C0F8E">
              <w:rPr>
                <w:b/>
                <w:bCs/>
                <w:sz w:val="20"/>
                <w:szCs w:val="20"/>
              </w:rPr>
              <w:t>Savivaldybės administracija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E4B00" w14:textId="77777777" w:rsidR="007A091A" w:rsidRPr="001C0F8E" w:rsidRDefault="007A091A">
            <w:pPr>
              <w:rPr>
                <w:b/>
                <w:bCs/>
                <w:sz w:val="18"/>
                <w:szCs w:val="18"/>
              </w:rPr>
            </w:pPr>
            <w:r w:rsidRPr="001C0F8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0116B" w14:textId="77777777" w:rsidR="007A091A" w:rsidRPr="001C0F8E" w:rsidRDefault="007A091A">
            <w:pPr>
              <w:jc w:val="right"/>
              <w:rPr>
                <w:b/>
                <w:bCs/>
                <w:sz w:val="20"/>
                <w:szCs w:val="20"/>
              </w:rPr>
            </w:pPr>
            <w:r w:rsidRPr="001C0F8E">
              <w:rPr>
                <w:b/>
                <w:bCs/>
                <w:sz w:val="20"/>
                <w:szCs w:val="20"/>
              </w:rPr>
              <w:t>29,2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92E96" w14:textId="77777777" w:rsidR="007A091A" w:rsidRPr="001C0F8E" w:rsidRDefault="007A091A">
            <w:pPr>
              <w:jc w:val="right"/>
              <w:rPr>
                <w:b/>
                <w:bCs/>
                <w:sz w:val="20"/>
                <w:szCs w:val="20"/>
              </w:rPr>
            </w:pPr>
            <w:r w:rsidRPr="001C0F8E">
              <w:rPr>
                <w:b/>
                <w:bCs/>
                <w:sz w:val="20"/>
                <w:szCs w:val="20"/>
              </w:rPr>
              <w:t>29,2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CD581" w14:textId="77777777" w:rsidR="007A091A" w:rsidRPr="001C0F8E" w:rsidRDefault="007A091A">
            <w:pPr>
              <w:rPr>
                <w:b/>
                <w:bCs/>
                <w:sz w:val="20"/>
                <w:szCs w:val="20"/>
              </w:rPr>
            </w:pPr>
            <w:r w:rsidRPr="001C0F8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7ABB9" w14:textId="77777777" w:rsidR="007A091A" w:rsidRPr="001C0F8E" w:rsidRDefault="007A091A">
            <w:pPr>
              <w:jc w:val="right"/>
              <w:rPr>
                <w:b/>
                <w:bCs/>
                <w:sz w:val="20"/>
                <w:szCs w:val="20"/>
              </w:rPr>
            </w:pPr>
            <w:r w:rsidRPr="001C0F8E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A091A" w:rsidRPr="001C0F8E" w14:paraId="63B8BC72" w14:textId="77777777" w:rsidTr="00235309">
        <w:trPr>
          <w:trHeight w:val="255"/>
          <w:jc w:val="center"/>
        </w:trPr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9D842" w14:textId="77777777" w:rsidR="007A091A" w:rsidRPr="001C0F8E" w:rsidRDefault="007A091A">
            <w:pPr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 </w:t>
            </w:r>
          </w:p>
        </w:tc>
        <w:tc>
          <w:tcPr>
            <w:tcW w:w="3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A1FC9" w14:textId="77777777" w:rsidR="007A091A" w:rsidRPr="001C0F8E" w:rsidRDefault="007A091A">
            <w:pPr>
              <w:jc w:val="center"/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Iš jų: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24A9E" w14:textId="77777777" w:rsidR="007A091A" w:rsidRPr="001C0F8E" w:rsidRDefault="007A091A">
            <w:pPr>
              <w:rPr>
                <w:sz w:val="18"/>
                <w:szCs w:val="18"/>
              </w:rPr>
            </w:pPr>
            <w:r w:rsidRPr="001C0F8E">
              <w:rPr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57F1D" w14:textId="77777777" w:rsidR="007A091A" w:rsidRPr="001C0F8E" w:rsidRDefault="007A091A">
            <w:pPr>
              <w:rPr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A7526" w14:textId="77777777" w:rsidR="007A091A" w:rsidRPr="001C0F8E" w:rsidRDefault="007A091A">
            <w:pPr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CDEB7" w14:textId="77777777" w:rsidR="007A091A" w:rsidRPr="001C0F8E" w:rsidRDefault="007A091A">
            <w:pPr>
              <w:rPr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8D6E4" w14:textId="77777777" w:rsidR="007A091A" w:rsidRPr="001C0F8E" w:rsidRDefault="007A091A">
            <w:pPr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 </w:t>
            </w:r>
          </w:p>
        </w:tc>
      </w:tr>
      <w:tr w:rsidR="007A091A" w:rsidRPr="001C0F8E" w14:paraId="741862A3" w14:textId="77777777" w:rsidTr="00235309">
        <w:trPr>
          <w:trHeight w:val="255"/>
          <w:jc w:val="center"/>
        </w:trPr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25687" w14:textId="77777777" w:rsidR="007A091A" w:rsidRPr="001C0F8E" w:rsidRDefault="007A091A">
            <w:pPr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1.1.</w:t>
            </w:r>
          </w:p>
        </w:tc>
        <w:tc>
          <w:tcPr>
            <w:tcW w:w="37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E4F36" w14:textId="77777777" w:rsidR="007A091A" w:rsidRPr="001C0F8E" w:rsidRDefault="007A091A">
            <w:pPr>
              <w:rPr>
                <w:i/>
                <w:iCs/>
                <w:sz w:val="20"/>
                <w:szCs w:val="20"/>
              </w:rPr>
            </w:pPr>
            <w:r w:rsidRPr="001C0F8E">
              <w:rPr>
                <w:i/>
                <w:iCs/>
                <w:sz w:val="20"/>
                <w:szCs w:val="20"/>
              </w:rPr>
              <w:t>1. Žinių visuomenės plėtros programa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1A01D" w14:textId="77777777" w:rsidR="007A091A" w:rsidRPr="001C0F8E" w:rsidRDefault="007A091A">
            <w:pPr>
              <w:jc w:val="center"/>
              <w:rPr>
                <w:sz w:val="18"/>
                <w:szCs w:val="18"/>
              </w:rPr>
            </w:pPr>
            <w:r w:rsidRPr="001C0F8E">
              <w:rPr>
                <w:sz w:val="18"/>
                <w:szCs w:val="18"/>
              </w:rPr>
              <w:t>09.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835AD" w14:textId="77777777" w:rsidR="007A091A" w:rsidRPr="001C0F8E" w:rsidRDefault="007A091A">
            <w:pPr>
              <w:jc w:val="right"/>
              <w:rPr>
                <w:i/>
                <w:iCs/>
                <w:sz w:val="20"/>
                <w:szCs w:val="20"/>
              </w:rPr>
            </w:pPr>
            <w:r w:rsidRPr="001C0F8E">
              <w:rPr>
                <w:i/>
                <w:iCs/>
                <w:sz w:val="20"/>
                <w:szCs w:val="20"/>
              </w:rPr>
              <w:t>557,0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01015" w14:textId="77777777" w:rsidR="007A091A" w:rsidRPr="001C0F8E" w:rsidRDefault="007A091A">
            <w:pPr>
              <w:jc w:val="right"/>
              <w:rPr>
                <w:i/>
                <w:iCs/>
                <w:sz w:val="20"/>
                <w:szCs w:val="20"/>
              </w:rPr>
            </w:pPr>
            <w:r w:rsidRPr="001C0F8E">
              <w:rPr>
                <w:i/>
                <w:iCs/>
                <w:sz w:val="20"/>
                <w:szCs w:val="20"/>
              </w:rPr>
              <w:t>29,2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5AE34" w14:textId="77777777" w:rsidR="007A091A" w:rsidRPr="001C0F8E" w:rsidRDefault="007A091A">
            <w:pPr>
              <w:rPr>
                <w:i/>
                <w:iCs/>
                <w:sz w:val="20"/>
                <w:szCs w:val="20"/>
              </w:rPr>
            </w:pPr>
            <w:r w:rsidRPr="001C0F8E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8B9AF" w14:textId="77777777" w:rsidR="007A091A" w:rsidRPr="001C0F8E" w:rsidRDefault="007A091A">
            <w:pPr>
              <w:jc w:val="right"/>
              <w:rPr>
                <w:i/>
                <w:iCs/>
                <w:sz w:val="20"/>
                <w:szCs w:val="20"/>
              </w:rPr>
            </w:pPr>
            <w:r w:rsidRPr="001C0F8E">
              <w:rPr>
                <w:i/>
                <w:iCs/>
                <w:sz w:val="20"/>
                <w:szCs w:val="20"/>
              </w:rPr>
              <w:t>527,8</w:t>
            </w:r>
          </w:p>
        </w:tc>
      </w:tr>
      <w:tr w:rsidR="007A091A" w:rsidRPr="001C0F8E" w14:paraId="066A5969" w14:textId="77777777" w:rsidTr="00235309">
        <w:trPr>
          <w:trHeight w:val="510"/>
          <w:jc w:val="center"/>
        </w:trPr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CEEFD" w14:textId="77777777" w:rsidR="007A091A" w:rsidRPr="001C0F8E" w:rsidRDefault="007A091A">
            <w:pPr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1.1.1.</w:t>
            </w:r>
          </w:p>
        </w:tc>
        <w:tc>
          <w:tcPr>
            <w:tcW w:w="3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B94FC7" w14:textId="77777777" w:rsidR="007A091A" w:rsidRPr="001C0F8E" w:rsidRDefault="007A091A">
            <w:pPr>
              <w:jc w:val="right"/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Iš jos: Savivaldybės biudžeto 2020 m. lėšų likutis (LK)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66667" w14:textId="77777777" w:rsidR="007A091A" w:rsidRPr="001C0F8E" w:rsidRDefault="007A091A">
            <w:pPr>
              <w:rPr>
                <w:sz w:val="18"/>
                <w:szCs w:val="18"/>
              </w:rPr>
            </w:pPr>
            <w:r w:rsidRPr="001C0F8E">
              <w:rPr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3407A" w14:textId="77777777" w:rsidR="007A091A" w:rsidRPr="001C0F8E" w:rsidRDefault="007A091A">
            <w:pPr>
              <w:jc w:val="right"/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324,2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D77F6" w14:textId="77777777" w:rsidR="007A091A" w:rsidRPr="001C0F8E" w:rsidRDefault="007A091A">
            <w:pPr>
              <w:jc w:val="right"/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29,2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00AEE" w14:textId="77777777" w:rsidR="007A091A" w:rsidRPr="001C0F8E" w:rsidRDefault="007A091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0423F" w14:textId="77777777" w:rsidR="007A091A" w:rsidRPr="001C0F8E" w:rsidRDefault="007A091A">
            <w:pPr>
              <w:jc w:val="right"/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295,0</w:t>
            </w:r>
          </w:p>
        </w:tc>
      </w:tr>
      <w:tr w:rsidR="007A091A" w:rsidRPr="001C0F8E" w14:paraId="1ABE5A87" w14:textId="77777777" w:rsidTr="00235309">
        <w:trPr>
          <w:trHeight w:val="255"/>
          <w:jc w:val="center"/>
        </w:trPr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4C1A0" w14:textId="77777777" w:rsidR="007A091A" w:rsidRPr="001C0F8E" w:rsidRDefault="007A091A">
            <w:pPr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1.1.2.</w:t>
            </w:r>
          </w:p>
        </w:tc>
        <w:tc>
          <w:tcPr>
            <w:tcW w:w="3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B4DE9C" w14:textId="77777777" w:rsidR="007A091A" w:rsidRPr="001C0F8E" w:rsidRDefault="007A091A">
            <w:pPr>
              <w:jc w:val="right"/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skolintos lėšos (SL)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CC516" w14:textId="77777777" w:rsidR="007A091A" w:rsidRPr="001C0F8E" w:rsidRDefault="007A091A">
            <w:pPr>
              <w:rPr>
                <w:sz w:val="18"/>
                <w:szCs w:val="18"/>
              </w:rPr>
            </w:pPr>
            <w:r w:rsidRPr="001C0F8E">
              <w:rPr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1C299" w14:textId="77777777" w:rsidR="007A091A" w:rsidRPr="001C0F8E" w:rsidRDefault="007A091A">
            <w:pPr>
              <w:jc w:val="right"/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232,8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326BF" w14:textId="77777777" w:rsidR="007A091A" w:rsidRPr="001C0F8E" w:rsidRDefault="007A091A">
            <w:pPr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24BF3" w14:textId="77777777" w:rsidR="007A091A" w:rsidRPr="001C0F8E" w:rsidRDefault="007A091A">
            <w:pPr>
              <w:rPr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86598" w14:textId="77777777" w:rsidR="007A091A" w:rsidRPr="001C0F8E" w:rsidRDefault="007A091A">
            <w:pPr>
              <w:jc w:val="right"/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232,8</w:t>
            </w:r>
          </w:p>
        </w:tc>
      </w:tr>
      <w:tr w:rsidR="007A091A" w:rsidRPr="001C0F8E" w14:paraId="6E3736C0" w14:textId="77777777" w:rsidTr="00235309">
        <w:trPr>
          <w:trHeight w:val="255"/>
          <w:jc w:val="center"/>
        </w:trPr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3AC83" w14:textId="77777777" w:rsidR="007A091A" w:rsidRPr="001C0F8E" w:rsidRDefault="007A091A">
            <w:pPr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1.2.</w:t>
            </w:r>
          </w:p>
        </w:tc>
        <w:tc>
          <w:tcPr>
            <w:tcW w:w="3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DCB4D" w14:textId="77777777" w:rsidR="007A091A" w:rsidRPr="001C0F8E" w:rsidRDefault="007A091A">
            <w:pPr>
              <w:rPr>
                <w:i/>
                <w:iCs/>
                <w:sz w:val="20"/>
                <w:szCs w:val="20"/>
              </w:rPr>
            </w:pPr>
            <w:r w:rsidRPr="001C0F8E">
              <w:rPr>
                <w:i/>
                <w:iCs/>
                <w:sz w:val="20"/>
                <w:szCs w:val="20"/>
              </w:rPr>
              <w:t>3. Aplinkos apsaugos programa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70CF4CE" w14:textId="77777777" w:rsidR="007A091A" w:rsidRPr="001C0F8E" w:rsidRDefault="007A091A">
            <w:pPr>
              <w:jc w:val="center"/>
              <w:rPr>
                <w:i/>
                <w:iCs/>
                <w:sz w:val="18"/>
                <w:szCs w:val="18"/>
              </w:rPr>
            </w:pPr>
            <w:r w:rsidRPr="001C0F8E">
              <w:rPr>
                <w:i/>
                <w:iCs/>
                <w:sz w:val="18"/>
                <w:szCs w:val="18"/>
              </w:rPr>
              <w:t>05.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866A4" w14:textId="77777777" w:rsidR="007A091A" w:rsidRPr="001C0F8E" w:rsidRDefault="007A091A">
            <w:pPr>
              <w:jc w:val="right"/>
              <w:rPr>
                <w:i/>
                <w:iCs/>
                <w:sz w:val="20"/>
                <w:szCs w:val="20"/>
              </w:rPr>
            </w:pPr>
            <w:r w:rsidRPr="001C0F8E">
              <w:rPr>
                <w:i/>
                <w:iCs/>
                <w:sz w:val="20"/>
                <w:szCs w:val="20"/>
              </w:rPr>
              <w:t>-232,8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67951" w14:textId="77777777" w:rsidR="007A091A" w:rsidRPr="001C0F8E" w:rsidRDefault="007A091A">
            <w:pPr>
              <w:rPr>
                <w:i/>
                <w:iCs/>
                <w:sz w:val="20"/>
                <w:szCs w:val="20"/>
              </w:rPr>
            </w:pPr>
            <w:r w:rsidRPr="001C0F8E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90D2A" w14:textId="77777777" w:rsidR="007A091A" w:rsidRPr="001C0F8E" w:rsidRDefault="007A091A">
            <w:pPr>
              <w:rPr>
                <w:i/>
                <w:iCs/>
                <w:sz w:val="20"/>
                <w:szCs w:val="20"/>
              </w:rPr>
            </w:pPr>
            <w:r w:rsidRPr="001C0F8E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ADE19" w14:textId="77777777" w:rsidR="007A091A" w:rsidRPr="001C0F8E" w:rsidRDefault="007A091A">
            <w:pPr>
              <w:jc w:val="right"/>
              <w:rPr>
                <w:i/>
                <w:iCs/>
                <w:sz w:val="20"/>
                <w:szCs w:val="20"/>
              </w:rPr>
            </w:pPr>
            <w:r w:rsidRPr="001C0F8E">
              <w:rPr>
                <w:i/>
                <w:iCs/>
                <w:sz w:val="20"/>
                <w:szCs w:val="20"/>
              </w:rPr>
              <w:t>-232,8</w:t>
            </w:r>
          </w:p>
        </w:tc>
      </w:tr>
      <w:tr w:rsidR="007A091A" w:rsidRPr="001C0F8E" w14:paraId="6B735F09" w14:textId="77777777" w:rsidTr="00235309">
        <w:trPr>
          <w:trHeight w:val="255"/>
          <w:jc w:val="center"/>
        </w:trPr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C6380" w14:textId="77777777" w:rsidR="007A091A" w:rsidRPr="001C0F8E" w:rsidRDefault="007A091A">
            <w:pPr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 </w:t>
            </w:r>
          </w:p>
        </w:tc>
        <w:tc>
          <w:tcPr>
            <w:tcW w:w="3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C21A2A" w14:textId="77777777" w:rsidR="007A091A" w:rsidRPr="001C0F8E" w:rsidRDefault="007A091A">
            <w:pPr>
              <w:jc w:val="center"/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Iš jos: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B728FFB" w14:textId="77777777" w:rsidR="007A091A" w:rsidRPr="001C0F8E" w:rsidRDefault="007A091A">
            <w:pPr>
              <w:jc w:val="center"/>
              <w:rPr>
                <w:i/>
                <w:iCs/>
                <w:sz w:val="18"/>
                <w:szCs w:val="18"/>
              </w:rPr>
            </w:pPr>
            <w:r w:rsidRPr="001C0F8E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A580A" w14:textId="77777777" w:rsidR="007A091A" w:rsidRPr="001C0F8E" w:rsidRDefault="007A091A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058E3" w14:textId="77777777" w:rsidR="007A091A" w:rsidRPr="001C0F8E" w:rsidRDefault="007A091A">
            <w:pPr>
              <w:rPr>
                <w:i/>
                <w:iCs/>
                <w:sz w:val="20"/>
                <w:szCs w:val="20"/>
              </w:rPr>
            </w:pPr>
            <w:r w:rsidRPr="001C0F8E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EF3D4" w14:textId="77777777" w:rsidR="007A091A" w:rsidRPr="001C0F8E" w:rsidRDefault="007A091A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CCD0F" w14:textId="77777777" w:rsidR="007A091A" w:rsidRPr="001C0F8E" w:rsidRDefault="007A091A">
            <w:pPr>
              <w:rPr>
                <w:i/>
                <w:iCs/>
                <w:sz w:val="20"/>
                <w:szCs w:val="20"/>
              </w:rPr>
            </w:pPr>
            <w:r w:rsidRPr="001C0F8E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7A091A" w:rsidRPr="001C0F8E" w14:paraId="4563B680" w14:textId="77777777" w:rsidTr="00235309">
        <w:trPr>
          <w:trHeight w:val="255"/>
          <w:jc w:val="center"/>
        </w:trPr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1CB03" w14:textId="77777777" w:rsidR="007A091A" w:rsidRPr="001C0F8E" w:rsidRDefault="007A091A">
            <w:pPr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1.2.2.</w:t>
            </w:r>
          </w:p>
        </w:tc>
        <w:tc>
          <w:tcPr>
            <w:tcW w:w="3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A61DE9" w14:textId="77777777" w:rsidR="007A091A" w:rsidRPr="001C0F8E" w:rsidRDefault="007A091A">
            <w:pPr>
              <w:jc w:val="right"/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skolintos lėšos (SL)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4D65C17" w14:textId="77777777" w:rsidR="007A091A" w:rsidRPr="001C0F8E" w:rsidRDefault="007A091A">
            <w:pPr>
              <w:jc w:val="center"/>
              <w:rPr>
                <w:sz w:val="18"/>
                <w:szCs w:val="18"/>
              </w:rPr>
            </w:pPr>
            <w:r w:rsidRPr="001C0F8E">
              <w:rPr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7E6A6" w14:textId="77777777" w:rsidR="007A091A" w:rsidRPr="001C0F8E" w:rsidRDefault="007A091A">
            <w:pPr>
              <w:jc w:val="right"/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-232,8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857BC" w14:textId="77777777" w:rsidR="007A091A" w:rsidRPr="001C0F8E" w:rsidRDefault="007A091A">
            <w:pPr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A6A37" w14:textId="77777777" w:rsidR="007A091A" w:rsidRPr="001C0F8E" w:rsidRDefault="007A091A">
            <w:pPr>
              <w:rPr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98C2F" w14:textId="77777777" w:rsidR="007A091A" w:rsidRPr="001C0F8E" w:rsidRDefault="007A091A">
            <w:pPr>
              <w:jc w:val="right"/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-232,8</w:t>
            </w:r>
          </w:p>
        </w:tc>
      </w:tr>
      <w:tr w:rsidR="007A091A" w:rsidRPr="001C0F8E" w14:paraId="6975C1B0" w14:textId="77777777" w:rsidTr="00235309">
        <w:trPr>
          <w:trHeight w:val="510"/>
          <w:jc w:val="center"/>
        </w:trPr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D14A9" w14:textId="77777777" w:rsidR="007A091A" w:rsidRPr="001C0F8E" w:rsidRDefault="007A091A">
            <w:pPr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1.5.</w:t>
            </w:r>
          </w:p>
        </w:tc>
        <w:tc>
          <w:tcPr>
            <w:tcW w:w="3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EE47CD" w14:textId="77777777" w:rsidR="007A091A" w:rsidRPr="001C0F8E" w:rsidRDefault="007A091A">
            <w:pPr>
              <w:rPr>
                <w:i/>
                <w:iCs/>
                <w:sz w:val="20"/>
                <w:szCs w:val="20"/>
              </w:rPr>
            </w:pPr>
            <w:r w:rsidRPr="001C0F8E">
              <w:rPr>
                <w:i/>
                <w:iCs/>
                <w:sz w:val="20"/>
                <w:szCs w:val="20"/>
              </w:rPr>
              <w:t>6. Susisiekimo ir inžinerinės infrastruktūros plėtros programa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543FC" w14:textId="77777777" w:rsidR="007A091A" w:rsidRPr="001C0F8E" w:rsidRDefault="007A091A">
            <w:pPr>
              <w:jc w:val="center"/>
              <w:rPr>
                <w:i/>
                <w:iCs/>
                <w:sz w:val="18"/>
                <w:szCs w:val="18"/>
              </w:rPr>
            </w:pPr>
            <w:r w:rsidRPr="001C0F8E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E0372" w14:textId="77777777" w:rsidR="007A091A" w:rsidRPr="001C0F8E" w:rsidRDefault="007A091A">
            <w:pPr>
              <w:jc w:val="right"/>
              <w:rPr>
                <w:i/>
                <w:iCs/>
                <w:sz w:val="20"/>
                <w:szCs w:val="20"/>
              </w:rPr>
            </w:pPr>
            <w:r w:rsidRPr="001C0F8E">
              <w:rPr>
                <w:i/>
                <w:iCs/>
                <w:sz w:val="20"/>
                <w:szCs w:val="20"/>
              </w:rPr>
              <w:t>-50,0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711A5" w14:textId="77777777" w:rsidR="007A091A" w:rsidRPr="001C0F8E" w:rsidRDefault="007A091A">
            <w:pPr>
              <w:rPr>
                <w:i/>
                <w:iCs/>
                <w:sz w:val="20"/>
                <w:szCs w:val="20"/>
              </w:rPr>
            </w:pPr>
            <w:r w:rsidRPr="001C0F8E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CA9A0" w14:textId="77777777" w:rsidR="007A091A" w:rsidRPr="001C0F8E" w:rsidRDefault="007A091A">
            <w:pPr>
              <w:rPr>
                <w:i/>
                <w:iCs/>
                <w:sz w:val="20"/>
                <w:szCs w:val="20"/>
              </w:rPr>
            </w:pPr>
            <w:r w:rsidRPr="001C0F8E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4524B" w14:textId="77777777" w:rsidR="007A091A" w:rsidRPr="001C0F8E" w:rsidRDefault="007A091A">
            <w:pPr>
              <w:jc w:val="right"/>
              <w:rPr>
                <w:i/>
                <w:iCs/>
                <w:sz w:val="20"/>
                <w:szCs w:val="20"/>
              </w:rPr>
            </w:pPr>
            <w:r w:rsidRPr="001C0F8E">
              <w:rPr>
                <w:i/>
                <w:iCs/>
                <w:sz w:val="20"/>
                <w:szCs w:val="20"/>
              </w:rPr>
              <w:t>-50,0</w:t>
            </w:r>
          </w:p>
        </w:tc>
      </w:tr>
      <w:tr w:rsidR="007A091A" w:rsidRPr="001C0F8E" w14:paraId="51189D9A" w14:textId="77777777" w:rsidTr="00235309">
        <w:trPr>
          <w:trHeight w:val="255"/>
          <w:jc w:val="center"/>
        </w:trPr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470DA" w14:textId="77777777" w:rsidR="007A091A" w:rsidRPr="001C0F8E" w:rsidRDefault="007A091A">
            <w:pPr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 </w:t>
            </w:r>
          </w:p>
        </w:tc>
        <w:tc>
          <w:tcPr>
            <w:tcW w:w="3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BA406D" w14:textId="77777777" w:rsidR="007A091A" w:rsidRPr="001C0F8E" w:rsidRDefault="007A091A">
            <w:pPr>
              <w:jc w:val="center"/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Iš jos: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65849" w14:textId="77777777" w:rsidR="007A091A" w:rsidRPr="001C0F8E" w:rsidRDefault="007A091A">
            <w:pPr>
              <w:jc w:val="center"/>
              <w:rPr>
                <w:i/>
                <w:iCs/>
                <w:sz w:val="18"/>
                <w:szCs w:val="18"/>
              </w:rPr>
            </w:pPr>
            <w:r w:rsidRPr="001C0F8E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5B551" w14:textId="77777777" w:rsidR="007A091A" w:rsidRPr="001C0F8E" w:rsidRDefault="007A091A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9EB99" w14:textId="77777777" w:rsidR="007A091A" w:rsidRPr="001C0F8E" w:rsidRDefault="007A091A">
            <w:pPr>
              <w:rPr>
                <w:i/>
                <w:iCs/>
                <w:sz w:val="20"/>
                <w:szCs w:val="20"/>
              </w:rPr>
            </w:pPr>
            <w:r w:rsidRPr="001C0F8E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01A22" w14:textId="77777777" w:rsidR="007A091A" w:rsidRPr="001C0F8E" w:rsidRDefault="007A091A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7641D" w14:textId="77777777" w:rsidR="007A091A" w:rsidRPr="001C0F8E" w:rsidRDefault="007A091A">
            <w:pPr>
              <w:rPr>
                <w:i/>
                <w:iCs/>
                <w:sz w:val="20"/>
                <w:szCs w:val="20"/>
              </w:rPr>
            </w:pPr>
            <w:r w:rsidRPr="001C0F8E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7A091A" w:rsidRPr="001C0F8E" w14:paraId="77B68C20" w14:textId="77777777" w:rsidTr="00235309">
        <w:trPr>
          <w:trHeight w:val="510"/>
          <w:jc w:val="center"/>
        </w:trPr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2FA75" w14:textId="77777777" w:rsidR="007A091A" w:rsidRPr="001C0F8E" w:rsidRDefault="007A091A">
            <w:pPr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1.5.1.</w:t>
            </w:r>
          </w:p>
        </w:tc>
        <w:tc>
          <w:tcPr>
            <w:tcW w:w="3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2F285B" w14:textId="77777777" w:rsidR="007A091A" w:rsidRPr="001C0F8E" w:rsidRDefault="007A091A">
            <w:pPr>
              <w:jc w:val="right"/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Savivaldybės biudžeto 2020 m. lėšų likutis (LK)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BFA55" w14:textId="77777777" w:rsidR="007A091A" w:rsidRPr="001C0F8E" w:rsidRDefault="007A091A">
            <w:pPr>
              <w:jc w:val="center"/>
              <w:rPr>
                <w:sz w:val="18"/>
                <w:szCs w:val="18"/>
              </w:rPr>
            </w:pPr>
            <w:r w:rsidRPr="001C0F8E">
              <w:rPr>
                <w:sz w:val="18"/>
                <w:szCs w:val="18"/>
              </w:rPr>
              <w:t>04.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F6F76" w14:textId="77777777" w:rsidR="007A091A" w:rsidRPr="001C0F8E" w:rsidRDefault="007A091A">
            <w:pPr>
              <w:jc w:val="right"/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-50,0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3E0E0" w14:textId="77777777" w:rsidR="007A091A" w:rsidRPr="001C0F8E" w:rsidRDefault="007A091A">
            <w:pPr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6D780" w14:textId="77777777" w:rsidR="007A091A" w:rsidRPr="001C0F8E" w:rsidRDefault="007A091A">
            <w:pPr>
              <w:rPr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63972" w14:textId="77777777" w:rsidR="007A091A" w:rsidRPr="001C0F8E" w:rsidRDefault="007A091A">
            <w:pPr>
              <w:jc w:val="right"/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-50,0</w:t>
            </w:r>
          </w:p>
        </w:tc>
      </w:tr>
      <w:tr w:rsidR="007A091A" w:rsidRPr="001C0F8E" w14:paraId="273EDE67" w14:textId="77777777" w:rsidTr="00235309">
        <w:trPr>
          <w:trHeight w:val="480"/>
          <w:jc w:val="center"/>
        </w:trPr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12A8CEE" w14:textId="77777777" w:rsidR="007A091A" w:rsidRPr="001C0F8E" w:rsidRDefault="007A091A">
            <w:pPr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1.6.</w:t>
            </w:r>
          </w:p>
        </w:tc>
        <w:tc>
          <w:tcPr>
            <w:tcW w:w="37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6D501E" w14:textId="77777777" w:rsidR="007A091A" w:rsidRPr="001C0F8E" w:rsidRDefault="007A091A">
            <w:pPr>
              <w:rPr>
                <w:i/>
                <w:iCs/>
                <w:sz w:val="18"/>
                <w:szCs w:val="18"/>
              </w:rPr>
            </w:pPr>
            <w:r w:rsidRPr="001C0F8E">
              <w:rPr>
                <w:i/>
                <w:iCs/>
                <w:sz w:val="18"/>
                <w:szCs w:val="18"/>
              </w:rPr>
              <w:t>7. Kultūros paveldo puoselėjimo ir kultūros paslaugų plėtros programa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75795" w14:textId="77777777" w:rsidR="007A091A" w:rsidRPr="001C0F8E" w:rsidRDefault="007A091A">
            <w:pPr>
              <w:jc w:val="center"/>
              <w:rPr>
                <w:i/>
                <w:iCs/>
                <w:sz w:val="18"/>
                <w:szCs w:val="18"/>
              </w:rPr>
            </w:pPr>
            <w:r w:rsidRPr="001C0F8E">
              <w:rPr>
                <w:i/>
                <w:iCs/>
                <w:sz w:val="18"/>
                <w:szCs w:val="18"/>
              </w:rPr>
              <w:t>08.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7A9F3" w14:textId="77777777" w:rsidR="007A091A" w:rsidRPr="001C0F8E" w:rsidRDefault="007A091A">
            <w:pPr>
              <w:jc w:val="right"/>
              <w:rPr>
                <w:i/>
                <w:iCs/>
                <w:sz w:val="20"/>
                <w:szCs w:val="20"/>
              </w:rPr>
            </w:pPr>
            <w:r w:rsidRPr="001C0F8E">
              <w:rPr>
                <w:i/>
                <w:iCs/>
                <w:sz w:val="20"/>
                <w:szCs w:val="20"/>
              </w:rPr>
              <w:t>-245,0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F994E" w14:textId="77777777" w:rsidR="007A091A" w:rsidRPr="001C0F8E" w:rsidRDefault="007A091A">
            <w:pPr>
              <w:rPr>
                <w:i/>
                <w:iCs/>
                <w:sz w:val="20"/>
                <w:szCs w:val="20"/>
              </w:rPr>
            </w:pPr>
            <w:r w:rsidRPr="001C0F8E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930DC" w14:textId="77777777" w:rsidR="007A091A" w:rsidRPr="001C0F8E" w:rsidRDefault="007A091A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43480" w14:textId="77777777" w:rsidR="007A091A" w:rsidRPr="001C0F8E" w:rsidRDefault="007A091A">
            <w:pPr>
              <w:jc w:val="right"/>
              <w:rPr>
                <w:i/>
                <w:iCs/>
                <w:sz w:val="20"/>
                <w:szCs w:val="20"/>
              </w:rPr>
            </w:pPr>
            <w:r w:rsidRPr="001C0F8E">
              <w:rPr>
                <w:i/>
                <w:iCs/>
                <w:sz w:val="20"/>
                <w:szCs w:val="20"/>
              </w:rPr>
              <w:t>-245,0</w:t>
            </w:r>
          </w:p>
        </w:tc>
      </w:tr>
      <w:tr w:rsidR="007A091A" w:rsidRPr="001C0F8E" w14:paraId="33C6D8BE" w14:textId="77777777" w:rsidTr="00235309">
        <w:trPr>
          <w:trHeight w:val="510"/>
          <w:jc w:val="center"/>
        </w:trPr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1E6EF55" w14:textId="77777777" w:rsidR="007A091A" w:rsidRPr="001C0F8E" w:rsidRDefault="007A091A">
            <w:pPr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1.6.1.</w:t>
            </w:r>
          </w:p>
        </w:tc>
        <w:tc>
          <w:tcPr>
            <w:tcW w:w="3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786886" w14:textId="77777777" w:rsidR="007A091A" w:rsidRPr="001C0F8E" w:rsidRDefault="007A091A">
            <w:pPr>
              <w:jc w:val="right"/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Iš jos: Savivaldybės biudžeto 2020 m. lėšų likutis (LK)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D4E8B96" w14:textId="77777777" w:rsidR="007A091A" w:rsidRPr="001C0F8E" w:rsidRDefault="007A091A">
            <w:pPr>
              <w:jc w:val="center"/>
              <w:rPr>
                <w:i/>
                <w:iCs/>
                <w:sz w:val="18"/>
                <w:szCs w:val="18"/>
              </w:rPr>
            </w:pPr>
            <w:r w:rsidRPr="001C0F8E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DC818" w14:textId="77777777" w:rsidR="007A091A" w:rsidRPr="001C0F8E" w:rsidRDefault="007A091A">
            <w:pPr>
              <w:jc w:val="right"/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-245,0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208F4" w14:textId="77777777" w:rsidR="007A091A" w:rsidRPr="001C0F8E" w:rsidRDefault="007A091A">
            <w:pPr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E3003" w14:textId="77777777" w:rsidR="007A091A" w:rsidRPr="001C0F8E" w:rsidRDefault="007A091A">
            <w:pPr>
              <w:rPr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4C5D9" w14:textId="77777777" w:rsidR="007A091A" w:rsidRPr="001C0F8E" w:rsidRDefault="007A091A">
            <w:pPr>
              <w:jc w:val="right"/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-245,0</w:t>
            </w:r>
          </w:p>
        </w:tc>
      </w:tr>
      <w:tr w:rsidR="007A091A" w:rsidRPr="001C0F8E" w14:paraId="1D673EAA" w14:textId="77777777" w:rsidTr="00235309">
        <w:trPr>
          <w:trHeight w:val="255"/>
          <w:jc w:val="center"/>
        </w:trPr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E75D2BA" w14:textId="77777777" w:rsidR="007A091A" w:rsidRPr="001C0F8E" w:rsidRDefault="007A091A">
            <w:pPr>
              <w:rPr>
                <w:b/>
                <w:bCs/>
                <w:sz w:val="20"/>
                <w:szCs w:val="20"/>
              </w:rPr>
            </w:pPr>
            <w:r w:rsidRPr="001C0F8E"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37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222461" w14:textId="77777777" w:rsidR="007A091A" w:rsidRPr="001C0F8E" w:rsidRDefault="007A091A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1C0F8E">
              <w:rPr>
                <w:b/>
                <w:bCs/>
                <w:sz w:val="20"/>
                <w:szCs w:val="20"/>
              </w:rPr>
              <w:t>Veiviržėnų</w:t>
            </w:r>
            <w:proofErr w:type="spellEnd"/>
            <w:r w:rsidRPr="001C0F8E">
              <w:rPr>
                <w:b/>
                <w:bCs/>
                <w:sz w:val="20"/>
                <w:szCs w:val="20"/>
              </w:rPr>
              <w:t xml:space="preserve"> Jurgio Šaulio gimnazija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A6BFC" w14:textId="77777777" w:rsidR="007A091A" w:rsidRPr="001C0F8E" w:rsidRDefault="007A091A">
            <w:pPr>
              <w:jc w:val="center"/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D9F13" w14:textId="77777777" w:rsidR="007A091A" w:rsidRPr="001C0F8E" w:rsidRDefault="007A091A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1C0F8E">
              <w:rPr>
                <w:b/>
                <w:bCs/>
                <w:i/>
                <w:iCs/>
                <w:sz w:val="20"/>
                <w:szCs w:val="20"/>
              </w:rPr>
              <w:t>-29,2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C97E8" w14:textId="77777777" w:rsidR="007A091A" w:rsidRPr="001C0F8E" w:rsidRDefault="007A091A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1C0F8E">
              <w:rPr>
                <w:b/>
                <w:bCs/>
                <w:i/>
                <w:iCs/>
                <w:sz w:val="20"/>
                <w:szCs w:val="20"/>
              </w:rPr>
              <w:t>0,6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C90CC" w14:textId="77777777" w:rsidR="007A091A" w:rsidRPr="001C0F8E" w:rsidRDefault="007A091A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C0F8E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BC312" w14:textId="77777777" w:rsidR="007A091A" w:rsidRPr="001C0F8E" w:rsidRDefault="007A091A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1C0F8E">
              <w:rPr>
                <w:b/>
                <w:bCs/>
                <w:i/>
                <w:iCs/>
                <w:sz w:val="20"/>
                <w:szCs w:val="20"/>
              </w:rPr>
              <w:t>-29,8</w:t>
            </w:r>
          </w:p>
        </w:tc>
      </w:tr>
      <w:tr w:rsidR="007A091A" w:rsidRPr="001C0F8E" w14:paraId="51D3437E" w14:textId="77777777" w:rsidTr="00235309">
        <w:trPr>
          <w:trHeight w:val="255"/>
          <w:jc w:val="center"/>
        </w:trPr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CDBD148" w14:textId="77777777" w:rsidR="007A091A" w:rsidRPr="001C0F8E" w:rsidRDefault="007A091A">
            <w:pPr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 </w:t>
            </w:r>
          </w:p>
        </w:tc>
        <w:tc>
          <w:tcPr>
            <w:tcW w:w="37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8829C" w14:textId="77777777" w:rsidR="007A091A" w:rsidRPr="001C0F8E" w:rsidRDefault="007A091A">
            <w:pPr>
              <w:jc w:val="center"/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Iš jų: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77123" w14:textId="77777777" w:rsidR="007A091A" w:rsidRPr="001C0F8E" w:rsidRDefault="007A091A">
            <w:pPr>
              <w:jc w:val="center"/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C3D15" w14:textId="77777777" w:rsidR="007A091A" w:rsidRPr="001C0F8E" w:rsidRDefault="007A091A">
            <w:pPr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021A7" w14:textId="77777777" w:rsidR="007A091A" w:rsidRPr="001C0F8E" w:rsidRDefault="007A091A">
            <w:pPr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7C108" w14:textId="77777777" w:rsidR="007A091A" w:rsidRPr="001C0F8E" w:rsidRDefault="007A091A">
            <w:pPr>
              <w:rPr>
                <w:i/>
                <w:iCs/>
                <w:sz w:val="20"/>
                <w:szCs w:val="20"/>
              </w:rPr>
            </w:pPr>
            <w:r w:rsidRPr="001C0F8E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5470B" w14:textId="77777777" w:rsidR="007A091A" w:rsidRPr="001C0F8E" w:rsidRDefault="007A091A">
            <w:pPr>
              <w:rPr>
                <w:i/>
                <w:iCs/>
                <w:sz w:val="20"/>
                <w:szCs w:val="20"/>
              </w:rPr>
            </w:pPr>
            <w:r w:rsidRPr="001C0F8E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7A091A" w:rsidRPr="001C0F8E" w14:paraId="4933BD07" w14:textId="77777777" w:rsidTr="00235309">
        <w:trPr>
          <w:trHeight w:val="255"/>
          <w:jc w:val="center"/>
        </w:trPr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0D11217" w14:textId="77777777" w:rsidR="007A091A" w:rsidRPr="001C0F8E" w:rsidRDefault="007A091A">
            <w:pPr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2.1.</w:t>
            </w:r>
          </w:p>
        </w:tc>
        <w:tc>
          <w:tcPr>
            <w:tcW w:w="37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FC39C" w14:textId="77777777" w:rsidR="007A091A" w:rsidRPr="001C0F8E" w:rsidRDefault="007A091A">
            <w:pPr>
              <w:rPr>
                <w:i/>
                <w:iCs/>
                <w:sz w:val="20"/>
                <w:szCs w:val="20"/>
              </w:rPr>
            </w:pPr>
            <w:r w:rsidRPr="001C0F8E">
              <w:rPr>
                <w:i/>
                <w:iCs/>
                <w:sz w:val="20"/>
                <w:szCs w:val="20"/>
              </w:rPr>
              <w:t>1. Žinių visuomenės plėtros programa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02DE8" w14:textId="77777777" w:rsidR="007A091A" w:rsidRPr="001C0F8E" w:rsidRDefault="007A091A">
            <w:pPr>
              <w:jc w:val="center"/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E0F3F" w14:textId="77777777" w:rsidR="007A091A" w:rsidRPr="001C0F8E" w:rsidRDefault="007A091A">
            <w:pPr>
              <w:jc w:val="right"/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-29,2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BC85E" w14:textId="77777777" w:rsidR="007A091A" w:rsidRPr="001C0F8E" w:rsidRDefault="007A091A">
            <w:pPr>
              <w:jc w:val="right"/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0,6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287E1" w14:textId="77777777" w:rsidR="007A091A" w:rsidRPr="001C0F8E" w:rsidRDefault="007A091A">
            <w:pPr>
              <w:rPr>
                <w:i/>
                <w:iCs/>
                <w:sz w:val="20"/>
                <w:szCs w:val="20"/>
              </w:rPr>
            </w:pPr>
            <w:r w:rsidRPr="001C0F8E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39264" w14:textId="77777777" w:rsidR="007A091A" w:rsidRPr="001C0F8E" w:rsidRDefault="007A091A">
            <w:pPr>
              <w:jc w:val="right"/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-29,8</w:t>
            </w:r>
          </w:p>
        </w:tc>
      </w:tr>
      <w:tr w:rsidR="007A091A" w:rsidRPr="001C0F8E" w14:paraId="3E910849" w14:textId="77777777" w:rsidTr="00235309">
        <w:trPr>
          <w:trHeight w:val="510"/>
          <w:jc w:val="center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E77FF2" w14:textId="77777777" w:rsidR="007A091A" w:rsidRPr="001C0F8E" w:rsidRDefault="007A091A">
            <w:pPr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2.1.1.</w:t>
            </w:r>
          </w:p>
        </w:tc>
        <w:tc>
          <w:tcPr>
            <w:tcW w:w="3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244EEB" w14:textId="77777777" w:rsidR="007A091A" w:rsidRPr="001C0F8E" w:rsidRDefault="007A091A">
            <w:pPr>
              <w:jc w:val="right"/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Iš jos: Savivaldybės biudžeto 2020 m. lėšų likutis (LK)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44559" w14:textId="77777777" w:rsidR="007A091A" w:rsidRPr="001C0F8E" w:rsidRDefault="007A091A">
            <w:pPr>
              <w:jc w:val="center"/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50EBF" w14:textId="77777777" w:rsidR="007A091A" w:rsidRPr="001C0F8E" w:rsidRDefault="007A091A">
            <w:pPr>
              <w:jc w:val="right"/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-29,2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37DB1" w14:textId="77777777" w:rsidR="007A091A" w:rsidRPr="001C0F8E" w:rsidRDefault="007A091A">
            <w:pPr>
              <w:jc w:val="right"/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0,6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9D401" w14:textId="77777777" w:rsidR="007A091A" w:rsidRPr="001C0F8E" w:rsidRDefault="007A091A">
            <w:pPr>
              <w:rPr>
                <w:i/>
                <w:iCs/>
                <w:sz w:val="20"/>
                <w:szCs w:val="20"/>
              </w:rPr>
            </w:pPr>
            <w:r w:rsidRPr="001C0F8E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708FF" w14:textId="77777777" w:rsidR="007A091A" w:rsidRPr="001C0F8E" w:rsidRDefault="007A091A">
            <w:pPr>
              <w:jc w:val="right"/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-29,8</w:t>
            </w:r>
          </w:p>
        </w:tc>
      </w:tr>
      <w:tr w:rsidR="007A091A" w:rsidRPr="001C0F8E" w14:paraId="55D9607E" w14:textId="77777777" w:rsidTr="00235309">
        <w:trPr>
          <w:trHeight w:val="255"/>
          <w:jc w:val="center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7B6B4" w14:textId="77777777" w:rsidR="007A091A" w:rsidRPr="001C0F8E" w:rsidRDefault="007A091A">
            <w:pPr>
              <w:rPr>
                <w:b/>
                <w:bCs/>
                <w:sz w:val="20"/>
                <w:szCs w:val="20"/>
              </w:rPr>
            </w:pPr>
            <w:r w:rsidRPr="001C0F8E">
              <w:rPr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3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8FD98" w14:textId="77777777" w:rsidR="007A091A" w:rsidRPr="001C0F8E" w:rsidRDefault="007A091A">
            <w:pPr>
              <w:rPr>
                <w:b/>
                <w:bCs/>
                <w:sz w:val="20"/>
                <w:szCs w:val="20"/>
              </w:rPr>
            </w:pPr>
            <w:r w:rsidRPr="001C0F8E">
              <w:rPr>
                <w:b/>
                <w:bCs/>
                <w:sz w:val="20"/>
                <w:szCs w:val="20"/>
              </w:rPr>
              <w:t>Iš viso: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580C5" w14:textId="77777777" w:rsidR="007A091A" w:rsidRPr="001C0F8E" w:rsidRDefault="007A091A">
            <w:pPr>
              <w:rPr>
                <w:b/>
                <w:bCs/>
                <w:sz w:val="20"/>
                <w:szCs w:val="20"/>
              </w:rPr>
            </w:pPr>
            <w:r w:rsidRPr="001C0F8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9C328" w14:textId="77777777" w:rsidR="007A091A" w:rsidRPr="001C0F8E" w:rsidRDefault="007A091A">
            <w:pPr>
              <w:jc w:val="right"/>
              <w:rPr>
                <w:b/>
                <w:bCs/>
                <w:sz w:val="20"/>
                <w:szCs w:val="20"/>
              </w:rPr>
            </w:pPr>
            <w:r w:rsidRPr="001C0F8E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0BB35" w14:textId="77777777" w:rsidR="007A091A" w:rsidRPr="001C0F8E" w:rsidRDefault="007A091A">
            <w:pPr>
              <w:jc w:val="right"/>
              <w:rPr>
                <w:b/>
                <w:bCs/>
                <w:sz w:val="20"/>
                <w:szCs w:val="20"/>
              </w:rPr>
            </w:pPr>
            <w:r w:rsidRPr="001C0F8E">
              <w:rPr>
                <w:b/>
                <w:bCs/>
                <w:sz w:val="20"/>
                <w:szCs w:val="20"/>
              </w:rPr>
              <w:t>29,8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ACCC0" w14:textId="77777777" w:rsidR="007A091A" w:rsidRPr="001C0F8E" w:rsidRDefault="007A091A">
            <w:pPr>
              <w:rPr>
                <w:b/>
                <w:bCs/>
                <w:sz w:val="20"/>
                <w:szCs w:val="20"/>
              </w:rPr>
            </w:pPr>
            <w:r w:rsidRPr="001C0F8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DBC30" w14:textId="77777777" w:rsidR="007A091A" w:rsidRPr="001C0F8E" w:rsidRDefault="007A091A">
            <w:pPr>
              <w:jc w:val="right"/>
              <w:rPr>
                <w:b/>
                <w:bCs/>
                <w:sz w:val="20"/>
                <w:szCs w:val="20"/>
              </w:rPr>
            </w:pPr>
            <w:r w:rsidRPr="001C0F8E">
              <w:rPr>
                <w:b/>
                <w:bCs/>
                <w:sz w:val="20"/>
                <w:szCs w:val="20"/>
              </w:rPr>
              <w:t>-29,8</w:t>
            </w:r>
          </w:p>
        </w:tc>
      </w:tr>
      <w:tr w:rsidR="007A091A" w:rsidRPr="001C0F8E" w14:paraId="72AFF935" w14:textId="77777777" w:rsidTr="00235309">
        <w:trPr>
          <w:trHeight w:val="255"/>
          <w:jc w:val="center"/>
        </w:trPr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7A090" w14:textId="77777777" w:rsidR="007A091A" w:rsidRPr="001C0F8E" w:rsidRDefault="007A091A">
            <w:pPr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 </w:t>
            </w:r>
          </w:p>
        </w:tc>
        <w:tc>
          <w:tcPr>
            <w:tcW w:w="3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75F2C" w14:textId="77777777" w:rsidR="007A091A" w:rsidRPr="001C0F8E" w:rsidRDefault="007A091A">
            <w:pPr>
              <w:jc w:val="center"/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Iš jų: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AF0EE" w14:textId="77777777" w:rsidR="007A091A" w:rsidRPr="001C0F8E" w:rsidRDefault="007A091A">
            <w:pPr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99B0D" w14:textId="77777777" w:rsidR="007A091A" w:rsidRPr="001C0F8E" w:rsidRDefault="007A091A">
            <w:pPr>
              <w:rPr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E0B3B" w14:textId="77777777" w:rsidR="007A091A" w:rsidRPr="001C0F8E" w:rsidRDefault="007A091A">
            <w:pPr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1912E" w14:textId="77777777" w:rsidR="007A091A" w:rsidRPr="001C0F8E" w:rsidRDefault="007A091A">
            <w:pPr>
              <w:rPr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B54C7" w14:textId="77777777" w:rsidR="007A091A" w:rsidRPr="001C0F8E" w:rsidRDefault="007A091A">
            <w:pPr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 </w:t>
            </w:r>
          </w:p>
        </w:tc>
      </w:tr>
      <w:tr w:rsidR="007A091A" w:rsidRPr="001C0F8E" w14:paraId="4A616006" w14:textId="77777777" w:rsidTr="00235309">
        <w:trPr>
          <w:trHeight w:val="510"/>
          <w:jc w:val="center"/>
        </w:trPr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858D1" w14:textId="77777777" w:rsidR="007A091A" w:rsidRPr="001C0F8E" w:rsidRDefault="007A091A">
            <w:pPr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3.1.</w:t>
            </w:r>
          </w:p>
        </w:tc>
        <w:tc>
          <w:tcPr>
            <w:tcW w:w="3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743FCA" w14:textId="77777777" w:rsidR="007A091A" w:rsidRPr="001C0F8E" w:rsidRDefault="007A091A">
            <w:pPr>
              <w:jc w:val="right"/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Savivaldybės biudžeto 2020 m. lėšų likutis (LK)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FF783" w14:textId="77777777" w:rsidR="007A091A" w:rsidRPr="001C0F8E" w:rsidRDefault="007A091A">
            <w:pPr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708DF" w14:textId="77777777" w:rsidR="007A091A" w:rsidRPr="001C0F8E" w:rsidRDefault="007A091A">
            <w:pPr>
              <w:jc w:val="right"/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0,0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C3A42" w14:textId="77777777" w:rsidR="007A091A" w:rsidRPr="001C0F8E" w:rsidRDefault="007A091A">
            <w:pPr>
              <w:jc w:val="right"/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29,8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401B8" w14:textId="77777777" w:rsidR="007A091A" w:rsidRPr="001C0F8E" w:rsidRDefault="007A091A">
            <w:pPr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2C08C" w14:textId="77777777" w:rsidR="007A091A" w:rsidRPr="001C0F8E" w:rsidRDefault="007A091A">
            <w:pPr>
              <w:jc w:val="right"/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-29,8</w:t>
            </w:r>
          </w:p>
        </w:tc>
      </w:tr>
      <w:tr w:rsidR="007A091A" w:rsidRPr="001C0F8E" w14:paraId="15B36CF6" w14:textId="77777777" w:rsidTr="00235309">
        <w:trPr>
          <w:trHeight w:val="255"/>
          <w:jc w:val="center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DA39F" w14:textId="77777777" w:rsidR="007A091A" w:rsidRPr="001C0F8E" w:rsidRDefault="007A091A">
            <w:pPr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3.4.</w:t>
            </w:r>
          </w:p>
        </w:tc>
        <w:tc>
          <w:tcPr>
            <w:tcW w:w="37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6AB6BE" w14:textId="77777777" w:rsidR="007A091A" w:rsidRPr="001C0F8E" w:rsidRDefault="007A091A">
            <w:pPr>
              <w:jc w:val="right"/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skolintos lėšos (SL)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F188C3" w14:textId="77777777" w:rsidR="007A091A" w:rsidRPr="001C0F8E" w:rsidRDefault="007A091A">
            <w:pPr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 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1896B5" w14:textId="77777777" w:rsidR="007A091A" w:rsidRPr="001C0F8E" w:rsidRDefault="007A091A">
            <w:pPr>
              <w:jc w:val="right"/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0,0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5A4698" w14:textId="77777777" w:rsidR="007A091A" w:rsidRPr="001C0F8E" w:rsidRDefault="007A091A">
            <w:pPr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 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52E879" w14:textId="77777777" w:rsidR="007A091A" w:rsidRPr="001C0F8E" w:rsidRDefault="007A091A">
            <w:pPr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 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D26BA" w14:textId="77777777" w:rsidR="007A091A" w:rsidRPr="001C0F8E" w:rsidRDefault="007A091A">
            <w:pPr>
              <w:jc w:val="right"/>
              <w:rPr>
                <w:sz w:val="20"/>
                <w:szCs w:val="20"/>
              </w:rPr>
            </w:pPr>
            <w:r w:rsidRPr="001C0F8E">
              <w:rPr>
                <w:sz w:val="20"/>
                <w:szCs w:val="20"/>
              </w:rPr>
              <w:t>0,0</w:t>
            </w:r>
          </w:p>
        </w:tc>
      </w:tr>
    </w:tbl>
    <w:p w14:paraId="298CF5C8" w14:textId="225049D8" w:rsidR="00FB3702" w:rsidRDefault="00FB3702" w:rsidP="00235309">
      <w:pPr>
        <w:pStyle w:val="Pagrindiniotekstotrauka2"/>
        <w:tabs>
          <w:tab w:val="clear" w:pos="9639"/>
          <w:tab w:val="right" w:pos="5812"/>
          <w:tab w:val="left" w:pos="9781"/>
        </w:tabs>
        <w:ind w:left="0" w:firstLine="1134"/>
      </w:pPr>
      <w:r>
        <w:lastRenderedPageBreak/>
        <w:t>4. Klaipėdos rajono savivaldybės tarybos 2021 m. sausio 28 d. sprendimo Nr. T11-33 ,,Dėl Klaipėdos rajono savivaldybės 2021</w:t>
      </w:r>
      <w:r w:rsidR="006411BB">
        <w:t xml:space="preserve"> metų biudžeto patvirtinimo“ 1</w:t>
      </w:r>
      <w:r w:rsidR="00970225">
        <w:t xml:space="preserve">, </w:t>
      </w:r>
      <w:r w:rsidR="00C42E91">
        <w:t xml:space="preserve">2, </w:t>
      </w:r>
      <w:r w:rsidR="00114EE5">
        <w:t>3,</w:t>
      </w:r>
      <w:r>
        <w:t xml:space="preserve"> 4 </w:t>
      </w:r>
      <w:r w:rsidR="00114EE5">
        <w:t xml:space="preserve">ir 6 </w:t>
      </w:r>
      <w:r>
        <w:t>priedus išdėstyti nauja redakcija (priedai pridedami).</w:t>
      </w:r>
    </w:p>
    <w:p w14:paraId="0B893398" w14:textId="1FBDCFE7" w:rsidR="00FB3702" w:rsidRDefault="00FB3702" w:rsidP="00235309">
      <w:pPr>
        <w:pStyle w:val="Pagrindiniotekstotrauka2"/>
        <w:tabs>
          <w:tab w:val="clear" w:pos="9639"/>
          <w:tab w:val="right" w:pos="5812"/>
          <w:tab w:val="left" w:pos="9781"/>
        </w:tabs>
        <w:ind w:left="0" w:firstLine="1134"/>
      </w:pPr>
      <w:r>
        <w:t>5. Skelbti šį sprendimą Teisės aktų registre ir Klaipėdos rajono savivaldybės interneto svetainėje.</w:t>
      </w:r>
    </w:p>
    <w:p w14:paraId="566D15A1" w14:textId="77777777" w:rsidR="006D3F48" w:rsidRDefault="006D3F48" w:rsidP="006D3F48">
      <w:pPr>
        <w:pStyle w:val="Pagrindiniotekstotrauka2"/>
        <w:tabs>
          <w:tab w:val="clear" w:pos="9639"/>
          <w:tab w:val="right" w:pos="5812"/>
          <w:tab w:val="left" w:pos="9781"/>
        </w:tabs>
        <w:ind w:left="0" w:firstLine="1134"/>
      </w:pPr>
    </w:p>
    <w:p w14:paraId="13138A54" w14:textId="77777777" w:rsidR="00FB3702" w:rsidRDefault="00FB3702" w:rsidP="006D3F48">
      <w:pPr>
        <w:pStyle w:val="Pagrindiniotekstotrauka2"/>
        <w:tabs>
          <w:tab w:val="clear" w:pos="9639"/>
          <w:tab w:val="right" w:pos="5812"/>
          <w:tab w:val="left" w:pos="9781"/>
        </w:tabs>
        <w:ind w:left="0" w:firstLine="1134"/>
      </w:pPr>
    </w:p>
    <w:p w14:paraId="331997F3" w14:textId="77777777" w:rsidR="00235309" w:rsidRDefault="00235309" w:rsidP="006D3F48">
      <w:pPr>
        <w:pStyle w:val="Pagrindiniotekstotrauka2"/>
        <w:tabs>
          <w:tab w:val="clear" w:pos="9639"/>
          <w:tab w:val="right" w:pos="5812"/>
          <w:tab w:val="left" w:pos="9781"/>
        </w:tabs>
        <w:ind w:left="0" w:firstLine="1134"/>
      </w:pPr>
    </w:p>
    <w:p w14:paraId="6CAF1F22" w14:textId="0D4BE194" w:rsidR="00A1462D" w:rsidRPr="006C5F00" w:rsidRDefault="006C5F00" w:rsidP="00235309">
      <w:pPr>
        <w:pStyle w:val="Pagrindiniotekstotrauka2"/>
        <w:tabs>
          <w:tab w:val="clear" w:pos="9639"/>
          <w:tab w:val="left" w:pos="720"/>
          <w:tab w:val="left" w:pos="1440"/>
          <w:tab w:val="left" w:pos="2160"/>
          <w:tab w:val="left" w:pos="6840"/>
        </w:tabs>
        <w:ind w:left="0"/>
      </w:pPr>
      <w:r>
        <w:rPr>
          <w:caps/>
        </w:rPr>
        <w:t>S</w:t>
      </w:r>
      <w:r>
        <w:t>avivaldybės meras</w:t>
      </w:r>
      <w:r w:rsidR="006D3F48">
        <w:tab/>
      </w:r>
      <w:r w:rsidR="00235309">
        <w:tab/>
        <w:t xml:space="preserve">             Bronius Markauskas</w:t>
      </w:r>
    </w:p>
    <w:sectPr w:rsidR="00A1462D" w:rsidRPr="006C5F00" w:rsidSect="006D3F48">
      <w:headerReference w:type="even" r:id="rId8"/>
      <w:headerReference w:type="default" r:id="rId9"/>
      <w:headerReference w:type="first" r:id="rId10"/>
      <w:type w:val="continuous"/>
      <w:pgSz w:w="11907" w:h="16840" w:code="9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B192AD" w14:textId="77777777" w:rsidR="00363115" w:rsidRDefault="00363115">
      <w:r>
        <w:separator/>
      </w:r>
    </w:p>
  </w:endnote>
  <w:endnote w:type="continuationSeparator" w:id="0">
    <w:p w14:paraId="202D54C0" w14:textId="77777777" w:rsidR="00363115" w:rsidRDefault="00363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DCDA38" w14:textId="77777777" w:rsidR="00363115" w:rsidRDefault="00363115">
      <w:r>
        <w:separator/>
      </w:r>
    </w:p>
  </w:footnote>
  <w:footnote w:type="continuationSeparator" w:id="0">
    <w:p w14:paraId="165B9821" w14:textId="77777777" w:rsidR="00363115" w:rsidRDefault="003631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2E85E0" w14:textId="77777777" w:rsidR="005E6BBF" w:rsidRDefault="005E6BBF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1D2C475" w14:textId="77777777" w:rsidR="005E6BBF" w:rsidRDefault="005E6BBF">
    <w:pPr>
      <w:pStyle w:val="Antrats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896F09" w14:textId="77777777" w:rsidR="005E6BBF" w:rsidRDefault="005E6BBF">
    <w:pPr>
      <w:pStyle w:val="Antrats"/>
      <w:jc w:val="center"/>
    </w:pPr>
    <w:r>
      <w:fldChar w:fldCharType="begin"/>
    </w:r>
    <w:r>
      <w:instrText>PAGE   \* MERGEFORMAT</w:instrText>
    </w:r>
    <w:r>
      <w:fldChar w:fldCharType="separate"/>
    </w:r>
    <w:r w:rsidR="001C0F8E">
      <w:rPr>
        <w:noProof/>
      </w:rPr>
      <w:t>2</w:t>
    </w:r>
    <w:r>
      <w:fldChar w:fldCharType="end"/>
    </w:r>
  </w:p>
  <w:p w14:paraId="327556FB" w14:textId="77777777" w:rsidR="005E6BBF" w:rsidRDefault="005E6BBF">
    <w:pPr>
      <w:pStyle w:val="Antrats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18AFA5" w14:textId="77777777" w:rsidR="005E6BBF" w:rsidRPr="003E1691" w:rsidRDefault="005E6BBF" w:rsidP="002D5CAA">
    <w:pPr>
      <w:pStyle w:val="Antrats"/>
      <w:jc w:val="center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2743FA4"/>
    <w:multiLevelType w:val="hybridMultilevel"/>
    <w:tmpl w:val="3BBCF47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7B080A"/>
    <w:multiLevelType w:val="hybridMultilevel"/>
    <w:tmpl w:val="E34ED570"/>
    <w:lvl w:ilvl="0" w:tplc="0427000F">
      <w:start w:val="1"/>
      <w:numFmt w:val="decimal"/>
      <w:lvlText w:val="%1."/>
      <w:lvlJc w:val="left"/>
      <w:pPr>
        <w:ind w:left="1429" w:hanging="360"/>
      </w:pPr>
    </w:lvl>
    <w:lvl w:ilvl="1" w:tplc="04270019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58E01C3"/>
    <w:multiLevelType w:val="hybridMultilevel"/>
    <w:tmpl w:val="8DA6A96A"/>
    <w:lvl w:ilvl="0" w:tplc="A55070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0DA6F12"/>
    <w:multiLevelType w:val="hybridMultilevel"/>
    <w:tmpl w:val="C4709036"/>
    <w:lvl w:ilvl="0" w:tplc="468E45BC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20" w:hanging="360"/>
      </w:pPr>
    </w:lvl>
    <w:lvl w:ilvl="2" w:tplc="0427001B" w:tentative="1">
      <w:start w:val="1"/>
      <w:numFmt w:val="lowerRoman"/>
      <w:lvlText w:val="%3."/>
      <w:lvlJc w:val="right"/>
      <w:pPr>
        <w:ind w:left="2940" w:hanging="180"/>
      </w:pPr>
    </w:lvl>
    <w:lvl w:ilvl="3" w:tplc="0427000F" w:tentative="1">
      <w:start w:val="1"/>
      <w:numFmt w:val="decimal"/>
      <w:lvlText w:val="%4."/>
      <w:lvlJc w:val="left"/>
      <w:pPr>
        <w:ind w:left="3660" w:hanging="360"/>
      </w:pPr>
    </w:lvl>
    <w:lvl w:ilvl="4" w:tplc="04270019" w:tentative="1">
      <w:start w:val="1"/>
      <w:numFmt w:val="lowerLetter"/>
      <w:lvlText w:val="%5."/>
      <w:lvlJc w:val="left"/>
      <w:pPr>
        <w:ind w:left="4380" w:hanging="360"/>
      </w:pPr>
    </w:lvl>
    <w:lvl w:ilvl="5" w:tplc="0427001B" w:tentative="1">
      <w:start w:val="1"/>
      <w:numFmt w:val="lowerRoman"/>
      <w:lvlText w:val="%6."/>
      <w:lvlJc w:val="right"/>
      <w:pPr>
        <w:ind w:left="5100" w:hanging="180"/>
      </w:pPr>
    </w:lvl>
    <w:lvl w:ilvl="6" w:tplc="0427000F" w:tentative="1">
      <w:start w:val="1"/>
      <w:numFmt w:val="decimal"/>
      <w:lvlText w:val="%7."/>
      <w:lvlJc w:val="left"/>
      <w:pPr>
        <w:ind w:left="5820" w:hanging="360"/>
      </w:pPr>
    </w:lvl>
    <w:lvl w:ilvl="7" w:tplc="04270019" w:tentative="1">
      <w:start w:val="1"/>
      <w:numFmt w:val="lowerLetter"/>
      <w:lvlText w:val="%8."/>
      <w:lvlJc w:val="left"/>
      <w:pPr>
        <w:ind w:left="6540" w:hanging="360"/>
      </w:pPr>
    </w:lvl>
    <w:lvl w:ilvl="8" w:tplc="0427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5" w15:restartNumberingAfterBreak="0">
    <w:nsid w:val="5EB03E1F"/>
    <w:multiLevelType w:val="hybridMultilevel"/>
    <w:tmpl w:val="7A385D48"/>
    <w:lvl w:ilvl="0" w:tplc="5FBE824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0" w:hanging="360"/>
      </w:pPr>
    </w:lvl>
    <w:lvl w:ilvl="2" w:tplc="0427001B" w:tentative="1">
      <w:start w:val="1"/>
      <w:numFmt w:val="lowerRoman"/>
      <w:lvlText w:val="%3."/>
      <w:lvlJc w:val="right"/>
      <w:pPr>
        <w:ind w:left="1860" w:hanging="180"/>
      </w:pPr>
    </w:lvl>
    <w:lvl w:ilvl="3" w:tplc="0427000F" w:tentative="1">
      <w:start w:val="1"/>
      <w:numFmt w:val="decimal"/>
      <w:lvlText w:val="%4."/>
      <w:lvlJc w:val="left"/>
      <w:pPr>
        <w:ind w:left="2580" w:hanging="360"/>
      </w:pPr>
    </w:lvl>
    <w:lvl w:ilvl="4" w:tplc="04270019" w:tentative="1">
      <w:start w:val="1"/>
      <w:numFmt w:val="lowerLetter"/>
      <w:lvlText w:val="%5."/>
      <w:lvlJc w:val="left"/>
      <w:pPr>
        <w:ind w:left="3300" w:hanging="360"/>
      </w:pPr>
    </w:lvl>
    <w:lvl w:ilvl="5" w:tplc="0427001B" w:tentative="1">
      <w:start w:val="1"/>
      <w:numFmt w:val="lowerRoman"/>
      <w:lvlText w:val="%6."/>
      <w:lvlJc w:val="right"/>
      <w:pPr>
        <w:ind w:left="4020" w:hanging="180"/>
      </w:pPr>
    </w:lvl>
    <w:lvl w:ilvl="6" w:tplc="0427000F" w:tentative="1">
      <w:start w:val="1"/>
      <w:numFmt w:val="decimal"/>
      <w:lvlText w:val="%7."/>
      <w:lvlJc w:val="left"/>
      <w:pPr>
        <w:ind w:left="4740" w:hanging="360"/>
      </w:pPr>
    </w:lvl>
    <w:lvl w:ilvl="7" w:tplc="04270019" w:tentative="1">
      <w:start w:val="1"/>
      <w:numFmt w:val="lowerLetter"/>
      <w:lvlText w:val="%8."/>
      <w:lvlJc w:val="left"/>
      <w:pPr>
        <w:ind w:left="5460" w:hanging="360"/>
      </w:pPr>
    </w:lvl>
    <w:lvl w:ilvl="8" w:tplc="0427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7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4"/>
  </w:num>
  <w:num w:numId="5">
    <w:abstractNumId w:val="2"/>
  </w:num>
  <w:num w:numId="6">
    <w:abstractNumId w:val="1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D26"/>
    <w:rsid w:val="0000211C"/>
    <w:rsid w:val="000033C9"/>
    <w:rsid w:val="00003AAD"/>
    <w:rsid w:val="000043B3"/>
    <w:rsid w:val="00006916"/>
    <w:rsid w:val="00007703"/>
    <w:rsid w:val="000111A1"/>
    <w:rsid w:val="00014DE3"/>
    <w:rsid w:val="0001588B"/>
    <w:rsid w:val="00017C43"/>
    <w:rsid w:val="000202EA"/>
    <w:rsid w:val="00020C3F"/>
    <w:rsid w:val="0002148B"/>
    <w:rsid w:val="00021614"/>
    <w:rsid w:val="000217B6"/>
    <w:rsid w:val="00023652"/>
    <w:rsid w:val="00027577"/>
    <w:rsid w:val="00030281"/>
    <w:rsid w:val="0003233A"/>
    <w:rsid w:val="0003246F"/>
    <w:rsid w:val="000341DD"/>
    <w:rsid w:val="000365D5"/>
    <w:rsid w:val="00036B3B"/>
    <w:rsid w:val="00041232"/>
    <w:rsid w:val="00042AA3"/>
    <w:rsid w:val="00042D26"/>
    <w:rsid w:val="00043960"/>
    <w:rsid w:val="00043CBD"/>
    <w:rsid w:val="000450D2"/>
    <w:rsid w:val="00045C36"/>
    <w:rsid w:val="00047139"/>
    <w:rsid w:val="000472A3"/>
    <w:rsid w:val="00051751"/>
    <w:rsid w:val="00055F9C"/>
    <w:rsid w:val="00057FA8"/>
    <w:rsid w:val="000610FC"/>
    <w:rsid w:val="00062A39"/>
    <w:rsid w:val="00064ED8"/>
    <w:rsid w:val="00065AFB"/>
    <w:rsid w:val="00067097"/>
    <w:rsid w:val="0006725A"/>
    <w:rsid w:val="00067934"/>
    <w:rsid w:val="00067AB5"/>
    <w:rsid w:val="0007015E"/>
    <w:rsid w:val="000706B8"/>
    <w:rsid w:val="00070AA7"/>
    <w:rsid w:val="00070C7F"/>
    <w:rsid w:val="00072523"/>
    <w:rsid w:val="00072C68"/>
    <w:rsid w:val="0007436D"/>
    <w:rsid w:val="00077600"/>
    <w:rsid w:val="00080BE6"/>
    <w:rsid w:val="000813D8"/>
    <w:rsid w:val="00082B0B"/>
    <w:rsid w:val="0008309E"/>
    <w:rsid w:val="000832B4"/>
    <w:rsid w:val="00084131"/>
    <w:rsid w:val="00086001"/>
    <w:rsid w:val="00086EB7"/>
    <w:rsid w:val="000920AD"/>
    <w:rsid w:val="00092DC9"/>
    <w:rsid w:val="000944AE"/>
    <w:rsid w:val="00094FFC"/>
    <w:rsid w:val="000A20A0"/>
    <w:rsid w:val="000A327F"/>
    <w:rsid w:val="000A3A17"/>
    <w:rsid w:val="000A4BA2"/>
    <w:rsid w:val="000A4C2C"/>
    <w:rsid w:val="000A6A5F"/>
    <w:rsid w:val="000B3FA5"/>
    <w:rsid w:val="000B46B3"/>
    <w:rsid w:val="000B5995"/>
    <w:rsid w:val="000C27AB"/>
    <w:rsid w:val="000C2C94"/>
    <w:rsid w:val="000C32EF"/>
    <w:rsid w:val="000C3B27"/>
    <w:rsid w:val="000C6C97"/>
    <w:rsid w:val="000D0354"/>
    <w:rsid w:val="000D17A4"/>
    <w:rsid w:val="000D1BB3"/>
    <w:rsid w:val="000D21D1"/>
    <w:rsid w:val="000D28DF"/>
    <w:rsid w:val="000D39AC"/>
    <w:rsid w:val="000D653D"/>
    <w:rsid w:val="000E7E2E"/>
    <w:rsid w:val="000F0ADA"/>
    <w:rsid w:val="000F1FB1"/>
    <w:rsid w:val="000F3F23"/>
    <w:rsid w:val="000F533D"/>
    <w:rsid w:val="000F5352"/>
    <w:rsid w:val="000F5483"/>
    <w:rsid w:val="000F5E0D"/>
    <w:rsid w:val="000F6707"/>
    <w:rsid w:val="000F74CA"/>
    <w:rsid w:val="000F7A3E"/>
    <w:rsid w:val="00100A2B"/>
    <w:rsid w:val="00101BEE"/>
    <w:rsid w:val="00102C41"/>
    <w:rsid w:val="00106107"/>
    <w:rsid w:val="00112786"/>
    <w:rsid w:val="001144A6"/>
    <w:rsid w:val="00114EE5"/>
    <w:rsid w:val="001159D3"/>
    <w:rsid w:val="001200E3"/>
    <w:rsid w:val="00121ACB"/>
    <w:rsid w:val="00121B1D"/>
    <w:rsid w:val="00123050"/>
    <w:rsid w:val="00125182"/>
    <w:rsid w:val="00125C92"/>
    <w:rsid w:val="0012618F"/>
    <w:rsid w:val="00127123"/>
    <w:rsid w:val="00130202"/>
    <w:rsid w:val="00130F25"/>
    <w:rsid w:val="001337C1"/>
    <w:rsid w:val="00134033"/>
    <w:rsid w:val="001348C4"/>
    <w:rsid w:val="00136AED"/>
    <w:rsid w:val="00144B29"/>
    <w:rsid w:val="00145A39"/>
    <w:rsid w:val="00152A35"/>
    <w:rsid w:val="00153AC3"/>
    <w:rsid w:val="00153C4F"/>
    <w:rsid w:val="001548D2"/>
    <w:rsid w:val="00154A38"/>
    <w:rsid w:val="00155682"/>
    <w:rsid w:val="001562C4"/>
    <w:rsid w:val="001567CB"/>
    <w:rsid w:val="00157533"/>
    <w:rsid w:val="00157B30"/>
    <w:rsid w:val="0016062F"/>
    <w:rsid w:val="001609C0"/>
    <w:rsid w:val="001613FB"/>
    <w:rsid w:val="001614E1"/>
    <w:rsid w:val="00161C35"/>
    <w:rsid w:val="00161CD4"/>
    <w:rsid w:val="00162577"/>
    <w:rsid w:val="00162A7F"/>
    <w:rsid w:val="00162DAE"/>
    <w:rsid w:val="00163F69"/>
    <w:rsid w:val="001656D2"/>
    <w:rsid w:val="00171E72"/>
    <w:rsid w:val="00174FAF"/>
    <w:rsid w:val="00176E67"/>
    <w:rsid w:val="00180A4F"/>
    <w:rsid w:val="001811C7"/>
    <w:rsid w:val="00184B50"/>
    <w:rsid w:val="00184FB1"/>
    <w:rsid w:val="0019457B"/>
    <w:rsid w:val="001959C4"/>
    <w:rsid w:val="00197E09"/>
    <w:rsid w:val="001A03B8"/>
    <w:rsid w:val="001A0946"/>
    <w:rsid w:val="001A0B31"/>
    <w:rsid w:val="001A5479"/>
    <w:rsid w:val="001A567B"/>
    <w:rsid w:val="001A6298"/>
    <w:rsid w:val="001A6BE5"/>
    <w:rsid w:val="001B2D3E"/>
    <w:rsid w:val="001C06F5"/>
    <w:rsid w:val="001C0F8E"/>
    <w:rsid w:val="001C311A"/>
    <w:rsid w:val="001C3B2F"/>
    <w:rsid w:val="001D2BA6"/>
    <w:rsid w:val="001D5C75"/>
    <w:rsid w:val="001D5F0F"/>
    <w:rsid w:val="001D618D"/>
    <w:rsid w:val="001E0176"/>
    <w:rsid w:val="001E0CE9"/>
    <w:rsid w:val="001E2479"/>
    <w:rsid w:val="001E34BD"/>
    <w:rsid w:val="001E7F6E"/>
    <w:rsid w:val="001F050B"/>
    <w:rsid w:val="001F0BCB"/>
    <w:rsid w:val="001F1CB7"/>
    <w:rsid w:val="001F4085"/>
    <w:rsid w:val="001F5FDF"/>
    <w:rsid w:val="001F69A3"/>
    <w:rsid w:val="001F6BD1"/>
    <w:rsid w:val="001F79E3"/>
    <w:rsid w:val="0020417F"/>
    <w:rsid w:val="0020746A"/>
    <w:rsid w:val="0021080D"/>
    <w:rsid w:val="002109E0"/>
    <w:rsid w:val="00211C23"/>
    <w:rsid w:val="0021210C"/>
    <w:rsid w:val="002156CC"/>
    <w:rsid w:val="00221B20"/>
    <w:rsid w:val="002225C8"/>
    <w:rsid w:val="00222A68"/>
    <w:rsid w:val="00222E9A"/>
    <w:rsid w:val="0022351F"/>
    <w:rsid w:val="002238CC"/>
    <w:rsid w:val="002250DF"/>
    <w:rsid w:val="00225F96"/>
    <w:rsid w:val="0023015A"/>
    <w:rsid w:val="00230792"/>
    <w:rsid w:val="0023417F"/>
    <w:rsid w:val="002348C8"/>
    <w:rsid w:val="00235309"/>
    <w:rsid w:val="0023572D"/>
    <w:rsid w:val="00237067"/>
    <w:rsid w:val="00237515"/>
    <w:rsid w:val="00237BCB"/>
    <w:rsid w:val="002403D8"/>
    <w:rsid w:val="002416CE"/>
    <w:rsid w:val="00242C5F"/>
    <w:rsid w:val="00242D17"/>
    <w:rsid w:val="00243752"/>
    <w:rsid w:val="00243DEE"/>
    <w:rsid w:val="002457B0"/>
    <w:rsid w:val="00245881"/>
    <w:rsid w:val="00245B06"/>
    <w:rsid w:val="00245C25"/>
    <w:rsid w:val="00246293"/>
    <w:rsid w:val="002470F4"/>
    <w:rsid w:val="00251755"/>
    <w:rsid w:val="002519C0"/>
    <w:rsid w:val="00255485"/>
    <w:rsid w:val="00260DC0"/>
    <w:rsid w:val="00261F8C"/>
    <w:rsid w:val="0026236E"/>
    <w:rsid w:val="002631F3"/>
    <w:rsid w:val="00263B4A"/>
    <w:rsid w:val="00266504"/>
    <w:rsid w:val="00272A21"/>
    <w:rsid w:val="00273FD8"/>
    <w:rsid w:val="00274537"/>
    <w:rsid w:val="00274C16"/>
    <w:rsid w:val="0027545A"/>
    <w:rsid w:val="00275498"/>
    <w:rsid w:val="002767C8"/>
    <w:rsid w:val="00276FCA"/>
    <w:rsid w:val="0027714C"/>
    <w:rsid w:val="002775D6"/>
    <w:rsid w:val="00282FC1"/>
    <w:rsid w:val="002834E6"/>
    <w:rsid w:val="002901F5"/>
    <w:rsid w:val="00290B9C"/>
    <w:rsid w:val="002913FF"/>
    <w:rsid w:val="002940F4"/>
    <w:rsid w:val="002947B2"/>
    <w:rsid w:val="00295681"/>
    <w:rsid w:val="00295711"/>
    <w:rsid w:val="00295E93"/>
    <w:rsid w:val="00296E11"/>
    <w:rsid w:val="00297FA0"/>
    <w:rsid w:val="002B12EB"/>
    <w:rsid w:val="002B2C58"/>
    <w:rsid w:val="002B624E"/>
    <w:rsid w:val="002B6D0E"/>
    <w:rsid w:val="002B7AFA"/>
    <w:rsid w:val="002C00D8"/>
    <w:rsid w:val="002C0283"/>
    <w:rsid w:val="002C0605"/>
    <w:rsid w:val="002C0ED3"/>
    <w:rsid w:val="002C4ACE"/>
    <w:rsid w:val="002C60DB"/>
    <w:rsid w:val="002D0810"/>
    <w:rsid w:val="002D29A3"/>
    <w:rsid w:val="002D45F3"/>
    <w:rsid w:val="002D471E"/>
    <w:rsid w:val="002D54BF"/>
    <w:rsid w:val="002D5C7F"/>
    <w:rsid w:val="002D5CAA"/>
    <w:rsid w:val="002D6489"/>
    <w:rsid w:val="002D74CF"/>
    <w:rsid w:val="002E0425"/>
    <w:rsid w:val="002E513F"/>
    <w:rsid w:val="002E59DB"/>
    <w:rsid w:val="002F0F1D"/>
    <w:rsid w:val="002F44FB"/>
    <w:rsid w:val="002F5F21"/>
    <w:rsid w:val="002F6C37"/>
    <w:rsid w:val="00300588"/>
    <w:rsid w:val="00301F5F"/>
    <w:rsid w:val="0030315D"/>
    <w:rsid w:val="003035A0"/>
    <w:rsid w:val="003049B6"/>
    <w:rsid w:val="00307096"/>
    <w:rsid w:val="00312111"/>
    <w:rsid w:val="0031404B"/>
    <w:rsid w:val="00314582"/>
    <w:rsid w:val="00316552"/>
    <w:rsid w:val="00316B74"/>
    <w:rsid w:val="00317D21"/>
    <w:rsid w:val="00321671"/>
    <w:rsid w:val="003253B1"/>
    <w:rsid w:val="00326A54"/>
    <w:rsid w:val="00326CAA"/>
    <w:rsid w:val="00331049"/>
    <w:rsid w:val="003342DF"/>
    <w:rsid w:val="00334A9B"/>
    <w:rsid w:val="0033702E"/>
    <w:rsid w:val="003406ED"/>
    <w:rsid w:val="00340FF6"/>
    <w:rsid w:val="00343294"/>
    <w:rsid w:val="003436F1"/>
    <w:rsid w:val="00344F79"/>
    <w:rsid w:val="00350786"/>
    <w:rsid w:val="00351BAE"/>
    <w:rsid w:val="00352931"/>
    <w:rsid w:val="00353080"/>
    <w:rsid w:val="00353ECD"/>
    <w:rsid w:val="0035582F"/>
    <w:rsid w:val="00357BD1"/>
    <w:rsid w:val="00362E34"/>
    <w:rsid w:val="00363115"/>
    <w:rsid w:val="00363E3B"/>
    <w:rsid w:val="00364095"/>
    <w:rsid w:val="00364219"/>
    <w:rsid w:val="0036494E"/>
    <w:rsid w:val="00365FD0"/>
    <w:rsid w:val="00370BBB"/>
    <w:rsid w:val="00371DEF"/>
    <w:rsid w:val="003735DD"/>
    <w:rsid w:val="0037611E"/>
    <w:rsid w:val="00376681"/>
    <w:rsid w:val="00376916"/>
    <w:rsid w:val="00381D15"/>
    <w:rsid w:val="00382D40"/>
    <w:rsid w:val="003831E9"/>
    <w:rsid w:val="00383675"/>
    <w:rsid w:val="0038450C"/>
    <w:rsid w:val="0038460C"/>
    <w:rsid w:val="003877E6"/>
    <w:rsid w:val="00392AB8"/>
    <w:rsid w:val="00392CD6"/>
    <w:rsid w:val="00395B08"/>
    <w:rsid w:val="00395B41"/>
    <w:rsid w:val="003962C9"/>
    <w:rsid w:val="003A029A"/>
    <w:rsid w:val="003A0DC4"/>
    <w:rsid w:val="003A12C6"/>
    <w:rsid w:val="003A1577"/>
    <w:rsid w:val="003A2057"/>
    <w:rsid w:val="003A39BC"/>
    <w:rsid w:val="003A54A3"/>
    <w:rsid w:val="003B0414"/>
    <w:rsid w:val="003B0E17"/>
    <w:rsid w:val="003B1062"/>
    <w:rsid w:val="003B2ED3"/>
    <w:rsid w:val="003B40C7"/>
    <w:rsid w:val="003B5016"/>
    <w:rsid w:val="003B69FC"/>
    <w:rsid w:val="003C2EA0"/>
    <w:rsid w:val="003C36D9"/>
    <w:rsid w:val="003C6436"/>
    <w:rsid w:val="003C65DB"/>
    <w:rsid w:val="003C790E"/>
    <w:rsid w:val="003D1560"/>
    <w:rsid w:val="003D43B1"/>
    <w:rsid w:val="003D4D16"/>
    <w:rsid w:val="003D50BA"/>
    <w:rsid w:val="003E046F"/>
    <w:rsid w:val="003E04B8"/>
    <w:rsid w:val="003E068C"/>
    <w:rsid w:val="003E0B4B"/>
    <w:rsid w:val="003E1691"/>
    <w:rsid w:val="003E2257"/>
    <w:rsid w:val="003E6E78"/>
    <w:rsid w:val="003F07C0"/>
    <w:rsid w:val="003F1193"/>
    <w:rsid w:val="003F131A"/>
    <w:rsid w:val="003F613D"/>
    <w:rsid w:val="003F68EA"/>
    <w:rsid w:val="004006CB"/>
    <w:rsid w:val="00400AED"/>
    <w:rsid w:val="004015BD"/>
    <w:rsid w:val="00403176"/>
    <w:rsid w:val="0040325D"/>
    <w:rsid w:val="00404611"/>
    <w:rsid w:val="00406D2C"/>
    <w:rsid w:val="00406D6C"/>
    <w:rsid w:val="00407819"/>
    <w:rsid w:val="00407E9D"/>
    <w:rsid w:val="00407F54"/>
    <w:rsid w:val="004129E1"/>
    <w:rsid w:val="00413594"/>
    <w:rsid w:val="00413A9F"/>
    <w:rsid w:val="00413B8F"/>
    <w:rsid w:val="00414FDE"/>
    <w:rsid w:val="00417CCA"/>
    <w:rsid w:val="00422831"/>
    <w:rsid w:val="004235AB"/>
    <w:rsid w:val="00423D06"/>
    <w:rsid w:val="00426CEA"/>
    <w:rsid w:val="00427974"/>
    <w:rsid w:val="00430F3D"/>
    <w:rsid w:val="0043273E"/>
    <w:rsid w:val="00434D32"/>
    <w:rsid w:val="004421D0"/>
    <w:rsid w:val="00442227"/>
    <w:rsid w:val="00442D8D"/>
    <w:rsid w:val="004438B6"/>
    <w:rsid w:val="00444CC2"/>
    <w:rsid w:val="004506C5"/>
    <w:rsid w:val="004518AB"/>
    <w:rsid w:val="00452F12"/>
    <w:rsid w:val="004549A8"/>
    <w:rsid w:val="00456D6A"/>
    <w:rsid w:val="00460C56"/>
    <w:rsid w:val="00461360"/>
    <w:rsid w:val="004651AB"/>
    <w:rsid w:val="00465A35"/>
    <w:rsid w:val="00471405"/>
    <w:rsid w:val="00473909"/>
    <w:rsid w:val="004739EF"/>
    <w:rsid w:val="00473C83"/>
    <w:rsid w:val="004750B8"/>
    <w:rsid w:val="0048287E"/>
    <w:rsid w:val="00482E5C"/>
    <w:rsid w:val="0048451A"/>
    <w:rsid w:val="00486461"/>
    <w:rsid w:val="00487679"/>
    <w:rsid w:val="00490000"/>
    <w:rsid w:val="004904C7"/>
    <w:rsid w:val="004927DE"/>
    <w:rsid w:val="00493FEB"/>
    <w:rsid w:val="004961BF"/>
    <w:rsid w:val="004A262D"/>
    <w:rsid w:val="004A6969"/>
    <w:rsid w:val="004A6E21"/>
    <w:rsid w:val="004A7E42"/>
    <w:rsid w:val="004B19DE"/>
    <w:rsid w:val="004B1CEB"/>
    <w:rsid w:val="004B62AF"/>
    <w:rsid w:val="004C0186"/>
    <w:rsid w:val="004C28E2"/>
    <w:rsid w:val="004C5B18"/>
    <w:rsid w:val="004C666E"/>
    <w:rsid w:val="004C7B68"/>
    <w:rsid w:val="004C7C91"/>
    <w:rsid w:val="004D176B"/>
    <w:rsid w:val="004D3079"/>
    <w:rsid w:val="004D4A0F"/>
    <w:rsid w:val="004D4B15"/>
    <w:rsid w:val="004D601A"/>
    <w:rsid w:val="004D72FF"/>
    <w:rsid w:val="004D7C29"/>
    <w:rsid w:val="004E30E8"/>
    <w:rsid w:val="004E4635"/>
    <w:rsid w:val="004E5037"/>
    <w:rsid w:val="004F3EFC"/>
    <w:rsid w:val="004F4928"/>
    <w:rsid w:val="004F4C45"/>
    <w:rsid w:val="00500500"/>
    <w:rsid w:val="005042F0"/>
    <w:rsid w:val="00505C1D"/>
    <w:rsid w:val="005063A3"/>
    <w:rsid w:val="00514FBE"/>
    <w:rsid w:val="0051594A"/>
    <w:rsid w:val="00516EB7"/>
    <w:rsid w:val="00517063"/>
    <w:rsid w:val="00520783"/>
    <w:rsid w:val="005219E6"/>
    <w:rsid w:val="005233D9"/>
    <w:rsid w:val="00525372"/>
    <w:rsid w:val="00527546"/>
    <w:rsid w:val="005275D2"/>
    <w:rsid w:val="005305CA"/>
    <w:rsid w:val="0053238E"/>
    <w:rsid w:val="005334DC"/>
    <w:rsid w:val="00533F65"/>
    <w:rsid w:val="00534170"/>
    <w:rsid w:val="0053599E"/>
    <w:rsid w:val="005417D3"/>
    <w:rsid w:val="00541ABE"/>
    <w:rsid w:val="005425DF"/>
    <w:rsid w:val="005458B9"/>
    <w:rsid w:val="00546150"/>
    <w:rsid w:val="00546346"/>
    <w:rsid w:val="005500B0"/>
    <w:rsid w:val="0055019E"/>
    <w:rsid w:val="00551C05"/>
    <w:rsid w:val="00552A14"/>
    <w:rsid w:val="00552E5B"/>
    <w:rsid w:val="0055776B"/>
    <w:rsid w:val="00562913"/>
    <w:rsid w:val="00563151"/>
    <w:rsid w:val="005642F5"/>
    <w:rsid w:val="0056627C"/>
    <w:rsid w:val="00566F21"/>
    <w:rsid w:val="0056737D"/>
    <w:rsid w:val="0057125E"/>
    <w:rsid w:val="00571563"/>
    <w:rsid w:val="0057178F"/>
    <w:rsid w:val="0057489D"/>
    <w:rsid w:val="00576F69"/>
    <w:rsid w:val="005770B2"/>
    <w:rsid w:val="00577651"/>
    <w:rsid w:val="0058014F"/>
    <w:rsid w:val="00581C11"/>
    <w:rsid w:val="00582F11"/>
    <w:rsid w:val="00584D50"/>
    <w:rsid w:val="005856D7"/>
    <w:rsid w:val="00586496"/>
    <w:rsid w:val="00587DE6"/>
    <w:rsid w:val="0059227F"/>
    <w:rsid w:val="00592A7D"/>
    <w:rsid w:val="00592DE6"/>
    <w:rsid w:val="00592EC6"/>
    <w:rsid w:val="00593CEE"/>
    <w:rsid w:val="005A0365"/>
    <w:rsid w:val="005A1B5C"/>
    <w:rsid w:val="005A2D38"/>
    <w:rsid w:val="005A4F8E"/>
    <w:rsid w:val="005A6B1B"/>
    <w:rsid w:val="005B1103"/>
    <w:rsid w:val="005B1489"/>
    <w:rsid w:val="005B2136"/>
    <w:rsid w:val="005B375C"/>
    <w:rsid w:val="005B3F0A"/>
    <w:rsid w:val="005B5A66"/>
    <w:rsid w:val="005B6CBE"/>
    <w:rsid w:val="005B77F6"/>
    <w:rsid w:val="005B7D08"/>
    <w:rsid w:val="005C054A"/>
    <w:rsid w:val="005C0765"/>
    <w:rsid w:val="005C162D"/>
    <w:rsid w:val="005C2986"/>
    <w:rsid w:val="005C7767"/>
    <w:rsid w:val="005D1011"/>
    <w:rsid w:val="005D2BC6"/>
    <w:rsid w:val="005D790F"/>
    <w:rsid w:val="005D7CC6"/>
    <w:rsid w:val="005E032B"/>
    <w:rsid w:val="005E244C"/>
    <w:rsid w:val="005E3A4C"/>
    <w:rsid w:val="005E42C6"/>
    <w:rsid w:val="005E4BE9"/>
    <w:rsid w:val="005E58A2"/>
    <w:rsid w:val="005E6270"/>
    <w:rsid w:val="005E6BBF"/>
    <w:rsid w:val="005E6DBE"/>
    <w:rsid w:val="005E7C62"/>
    <w:rsid w:val="005F02E4"/>
    <w:rsid w:val="005F2A3D"/>
    <w:rsid w:val="005F2BD3"/>
    <w:rsid w:val="005F3042"/>
    <w:rsid w:val="005F36B5"/>
    <w:rsid w:val="005F55B7"/>
    <w:rsid w:val="006015C9"/>
    <w:rsid w:val="0060196E"/>
    <w:rsid w:val="00601B87"/>
    <w:rsid w:val="00605E72"/>
    <w:rsid w:val="00606DB7"/>
    <w:rsid w:val="00607F1A"/>
    <w:rsid w:val="00610684"/>
    <w:rsid w:val="0061354F"/>
    <w:rsid w:val="006157D3"/>
    <w:rsid w:val="00616731"/>
    <w:rsid w:val="00620521"/>
    <w:rsid w:val="00625D7D"/>
    <w:rsid w:val="006263AD"/>
    <w:rsid w:val="006278EB"/>
    <w:rsid w:val="00632940"/>
    <w:rsid w:val="00633742"/>
    <w:rsid w:val="00634E1E"/>
    <w:rsid w:val="0064059C"/>
    <w:rsid w:val="006411BB"/>
    <w:rsid w:val="00643A68"/>
    <w:rsid w:val="00643B76"/>
    <w:rsid w:val="00644F4E"/>
    <w:rsid w:val="0064564D"/>
    <w:rsid w:val="006461C5"/>
    <w:rsid w:val="00646503"/>
    <w:rsid w:val="00647FFC"/>
    <w:rsid w:val="00651547"/>
    <w:rsid w:val="006515AC"/>
    <w:rsid w:val="006518B3"/>
    <w:rsid w:val="00652479"/>
    <w:rsid w:val="00655CA0"/>
    <w:rsid w:val="00660BD7"/>
    <w:rsid w:val="0066196D"/>
    <w:rsid w:val="006628ED"/>
    <w:rsid w:val="0066375C"/>
    <w:rsid w:val="006660A1"/>
    <w:rsid w:val="00667F14"/>
    <w:rsid w:val="006711C9"/>
    <w:rsid w:val="00672AC6"/>
    <w:rsid w:val="00674AD9"/>
    <w:rsid w:val="006750EA"/>
    <w:rsid w:val="00681B43"/>
    <w:rsid w:val="00681F85"/>
    <w:rsid w:val="00682C20"/>
    <w:rsid w:val="00683DB7"/>
    <w:rsid w:val="00694EBE"/>
    <w:rsid w:val="006A33E7"/>
    <w:rsid w:val="006A43AC"/>
    <w:rsid w:val="006A60F9"/>
    <w:rsid w:val="006A6D2E"/>
    <w:rsid w:val="006A6F5A"/>
    <w:rsid w:val="006A7A2C"/>
    <w:rsid w:val="006B2A16"/>
    <w:rsid w:val="006B63E7"/>
    <w:rsid w:val="006B69CB"/>
    <w:rsid w:val="006B7429"/>
    <w:rsid w:val="006C1AF0"/>
    <w:rsid w:val="006C2162"/>
    <w:rsid w:val="006C30DF"/>
    <w:rsid w:val="006C31D3"/>
    <w:rsid w:val="006C32C8"/>
    <w:rsid w:val="006C51B6"/>
    <w:rsid w:val="006C5F00"/>
    <w:rsid w:val="006C7B92"/>
    <w:rsid w:val="006D2688"/>
    <w:rsid w:val="006D2B01"/>
    <w:rsid w:val="006D2E97"/>
    <w:rsid w:val="006D3F48"/>
    <w:rsid w:val="006D5F51"/>
    <w:rsid w:val="006D7468"/>
    <w:rsid w:val="006E03D4"/>
    <w:rsid w:val="006E094A"/>
    <w:rsid w:val="006E2B11"/>
    <w:rsid w:val="006E3A7A"/>
    <w:rsid w:val="006E5E4C"/>
    <w:rsid w:val="006E7D69"/>
    <w:rsid w:val="006F245B"/>
    <w:rsid w:val="006F4F52"/>
    <w:rsid w:val="00701FDE"/>
    <w:rsid w:val="00702E8C"/>
    <w:rsid w:val="0070379A"/>
    <w:rsid w:val="00704E19"/>
    <w:rsid w:val="0070641E"/>
    <w:rsid w:val="0071029C"/>
    <w:rsid w:val="00711157"/>
    <w:rsid w:val="00712A7F"/>
    <w:rsid w:val="00713B40"/>
    <w:rsid w:val="00713D39"/>
    <w:rsid w:val="00713F98"/>
    <w:rsid w:val="007145DE"/>
    <w:rsid w:val="00714E5F"/>
    <w:rsid w:val="0071561B"/>
    <w:rsid w:val="00715E01"/>
    <w:rsid w:val="00717B46"/>
    <w:rsid w:val="00720C92"/>
    <w:rsid w:val="00720CCE"/>
    <w:rsid w:val="0072175F"/>
    <w:rsid w:val="00722D9B"/>
    <w:rsid w:val="007244FF"/>
    <w:rsid w:val="00725629"/>
    <w:rsid w:val="00726CFD"/>
    <w:rsid w:val="00727994"/>
    <w:rsid w:val="00727BDC"/>
    <w:rsid w:val="00727D00"/>
    <w:rsid w:val="0073059D"/>
    <w:rsid w:val="00730B3D"/>
    <w:rsid w:val="00730C78"/>
    <w:rsid w:val="00730C92"/>
    <w:rsid w:val="00731176"/>
    <w:rsid w:val="007335CF"/>
    <w:rsid w:val="00734993"/>
    <w:rsid w:val="00741C79"/>
    <w:rsid w:val="007423E7"/>
    <w:rsid w:val="00743716"/>
    <w:rsid w:val="00743D65"/>
    <w:rsid w:val="0074662D"/>
    <w:rsid w:val="007523F3"/>
    <w:rsid w:val="0075357A"/>
    <w:rsid w:val="007537EF"/>
    <w:rsid w:val="0075658F"/>
    <w:rsid w:val="00756C73"/>
    <w:rsid w:val="0075777D"/>
    <w:rsid w:val="0076077E"/>
    <w:rsid w:val="00761250"/>
    <w:rsid w:val="00761BC5"/>
    <w:rsid w:val="00762BD7"/>
    <w:rsid w:val="00762D1F"/>
    <w:rsid w:val="007644FC"/>
    <w:rsid w:val="00765FAC"/>
    <w:rsid w:val="0076630F"/>
    <w:rsid w:val="007679A0"/>
    <w:rsid w:val="00771D57"/>
    <w:rsid w:val="0077213B"/>
    <w:rsid w:val="00773B5F"/>
    <w:rsid w:val="007745C2"/>
    <w:rsid w:val="00775A3F"/>
    <w:rsid w:val="00777904"/>
    <w:rsid w:val="00777BAF"/>
    <w:rsid w:val="00781A18"/>
    <w:rsid w:val="007848A5"/>
    <w:rsid w:val="00786D25"/>
    <w:rsid w:val="007871B6"/>
    <w:rsid w:val="007921FB"/>
    <w:rsid w:val="007932EB"/>
    <w:rsid w:val="00797066"/>
    <w:rsid w:val="00797B20"/>
    <w:rsid w:val="007A091A"/>
    <w:rsid w:val="007A12E0"/>
    <w:rsid w:val="007A2F07"/>
    <w:rsid w:val="007A3704"/>
    <w:rsid w:val="007A45B3"/>
    <w:rsid w:val="007A5623"/>
    <w:rsid w:val="007A5A29"/>
    <w:rsid w:val="007A5C90"/>
    <w:rsid w:val="007B0CBC"/>
    <w:rsid w:val="007B0D5F"/>
    <w:rsid w:val="007B119E"/>
    <w:rsid w:val="007B1B81"/>
    <w:rsid w:val="007B78C7"/>
    <w:rsid w:val="007C0E9F"/>
    <w:rsid w:val="007C12BD"/>
    <w:rsid w:val="007C486E"/>
    <w:rsid w:val="007C62B5"/>
    <w:rsid w:val="007C755B"/>
    <w:rsid w:val="007D1411"/>
    <w:rsid w:val="007D1E0A"/>
    <w:rsid w:val="007D2FD3"/>
    <w:rsid w:val="007D2FE4"/>
    <w:rsid w:val="007D4120"/>
    <w:rsid w:val="007D56C8"/>
    <w:rsid w:val="007D70EA"/>
    <w:rsid w:val="007E140F"/>
    <w:rsid w:val="007E1626"/>
    <w:rsid w:val="007E562D"/>
    <w:rsid w:val="007E5FBF"/>
    <w:rsid w:val="007F0051"/>
    <w:rsid w:val="007F0142"/>
    <w:rsid w:val="007F08AA"/>
    <w:rsid w:val="007F1FBE"/>
    <w:rsid w:val="007F3684"/>
    <w:rsid w:val="007F58F8"/>
    <w:rsid w:val="007F6A61"/>
    <w:rsid w:val="007F7F3F"/>
    <w:rsid w:val="00801499"/>
    <w:rsid w:val="00801B52"/>
    <w:rsid w:val="00805542"/>
    <w:rsid w:val="008056BF"/>
    <w:rsid w:val="008068BF"/>
    <w:rsid w:val="00806C59"/>
    <w:rsid w:val="00807A1A"/>
    <w:rsid w:val="0081011F"/>
    <w:rsid w:val="0081065D"/>
    <w:rsid w:val="00812DBF"/>
    <w:rsid w:val="00812FA7"/>
    <w:rsid w:val="0081420F"/>
    <w:rsid w:val="008150A6"/>
    <w:rsid w:val="00816A11"/>
    <w:rsid w:val="00817853"/>
    <w:rsid w:val="008208FA"/>
    <w:rsid w:val="008242E8"/>
    <w:rsid w:val="00830B4E"/>
    <w:rsid w:val="00830D31"/>
    <w:rsid w:val="0083615C"/>
    <w:rsid w:val="00840CF5"/>
    <w:rsid w:val="00841D85"/>
    <w:rsid w:val="0084297F"/>
    <w:rsid w:val="008441FA"/>
    <w:rsid w:val="008464B9"/>
    <w:rsid w:val="00847515"/>
    <w:rsid w:val="0085149C"/>
    <w:rsid w:val="00852D37"/>
    <w:rsid w:val="00854E4B"/>
    <w:rsid w:val="008575FE"/>
    <w:rsid w:val="00860719"/>
    <w:rsid w:val="00861645"/>
    <w:rsid w:val="00861982"/>
    <w:rsid w:val="00862FD3"/>
    <w:rsid w:val="00866273"/>
    <w:rsid w:val="00866E85"/>
    <w:rsid w:val="00866F28"/>
    <w:rsid w:val="008708DC"/>
    <w:rsid w:val="00870A56"/>
    <w:rsid w:val="00872EC3"/>
    <w:rsid w:val="0087425D"/>
    <w:rsid w:val="00874AE8"/>
    <w:rsid w:val="00874E1D"/>
    <w:rsid w:val="008751D3"/>
    <w:rsid w:val="00875B13"/>
    <w:rsid w:val="00876A12"/>
    <w:rsid w:val="008807B2"/>
    <w:rsid w:val="00881C6C"/>
    <w:rsid w:val="008845E2"/>
    <w:rsid w:val="008852C0"/>
    <w:rsid w:val="00885E93"/>
    <w:rsid w:val="00887449"/>
    <w:rsid w:val="0088769B"/>
    <w:rsid w:val="008906EB"/>
    <w:rsid w:val="0089278F"/>
    <w:rsid w:val="008943EA"/>
    <w:rsid w:val="00894D73"/>
    <w:rsid w:val="00895B18"/>
    <w:rsid w:val="0089676B"/>
    <w:rsid w:val="00896D51"/>
    <w:rsid w:val="008A1AC3"/>
    <w:rsid w:val="008A2A4B"/>
    <w:rsid w:val="008A45A7"/>
    <w:rsid w:val="008A4DFF"/>
    <w:rsid w:val="008A51B7"/>
    <w:rsid w:val="008A5440"/>
    <w:rsid w:val="008A70FB"/>
    <w:rsid w:val="008A7370"/>
    <w:rsid w:val="008A7820"/>
    <w:rsid w:val="008B0B1B"/>
    <w:rsid w:val="008B450D"/>
    <w:rsid w:val="008B5EAE"/>
    <w:rsid w:val="008B666A"/>
    <w:rsid w:val="008B6EA9"/>
    <w:rsid w:val="008C0D5A"/>
    <w:rsid w:val="008C18EC"/>
    <w:rsid w:val="008C46D2"/>
    <w:rsid w:val="008C4EF7"/>
    <w:rsid w:val="008C62D8"/>
    <w:rsid w:val="008D06A0"/>
    <w:rsid w:val="008D0DF8"/>
    <w:rsid w:val="008D37F2"/>
    <w:rsid w:val="008D3A5F"/>
    <w:rsid w:val="008D4541"/>
    <w:rsid w:val="008D50C1"/>
    <w:rsid w:val="008D55A0"/>
    <w:rsid w:val="008D741F"/>
    <w:rsid w:val="008D7EE7"/>
    <w:rsid w:val="008E03C2"/>
    <w:rsid w:val="008E3F8E"/>
    <w:rsid w:val="008E69C1"/>
    <w:rsid w:val="008F027C"/>
    <w:rsid w:val="008F04F2"/>
    <w:rsid w:val="008F3356"/>
    <w:rsid w:val="008F38B8"/>
    <w:rsid w:val="00901FEC"/>
    <w:rsid w:val="00902832"/>
    <w:rsid w:val="0090451C"/>
    <w:rsid w:val="00904905"/>
    <w:rsid w:val="00904EE4"/>
    <w:rsid w:val="00905D2E"/>
    <w:rsid w:val="00911DCD"/>
    <w:rsid w:val="00913264"/>
    <w:rsid w:val="00913839"/>
    <w:rsid w:val="00914ADB"/>
    <w:rsid w:val="00914C74"/>
    <w:rsid w:val="00914DFD"/>
    <w:rsid w:val="00915322"/>
    <w:rsid w:val="00917386"/>
    <w:rsid w:val="00917663"/>
    <w:rsid w:val="0092222E"/>
    <w:rsid w:val="00923255"/>
    <w:rsid w:val="00923F46"/>
    <w:rsid w:val="00924723"/>
    <w:rsid w:val="0093095A"/>
    <w:rsid w:val="00934038"/>
    <w:rsid w:val="009344B2"/>
    <w:rsid w:val="00936CDF"/>
    <w:rsid w:val="00937150"/>
    <w:rsid w:val="009436D3"/>
    <w:rsid w:val="00944165"/>
    <w:rsid w:val="009469AE"/>
    <w:rsid w:val="00946E83"/>
    <w:rsid w:val="00947B32"/>
    <w:rsid w:val="0095096D"/>
    <w:rsid w:val="00954167"/>
    <w:rsid w:val="00954A53"/>
    <w:rsid w:val="00954FE1"/>
    <w:rsid w:val="00955D36"/>
    <w:rsid w:val="009560EB"/>
    <w:rsid w:val="0095684E"/>
    <w:rsid w:val="009571E5"/>
    <w:rsid w:val="0096377D"/>
    <w:rsid w:val="009644DD"/>
    <w:rsid w:val="00965DE8"/>
    <w:rsid w:val="0096635B"/>
    <w:rsid w:val="009663BC"/>
    <w:rsid w:val="00966402"/>
    <w:rsid w:val="00966A38"/>
    <w:rsid w:val="009677E7"/>
    <w:rsid w:val="00970225"/>
    <w:rsid w:val="00970CA6"/>
    <w:rsid w:val="00971F8A"/>
    <w:rsid w:val="00972569"/>
    <w:rsid w:val="00972F04"/>
    <w:rsid w:val="00973439"/>
    <w:rsid w:val="00973705"/>
    <w:rsid w:val="00973AA7"/>
    <w:rsid w:val="00973D21"/>
    <w:rsid w:val="009753A3"/>
    <w:rsid w:val="00975666"/>
    <w:rsid w:val="00977957"/>
    <w:rsid w:val="00983E6E"/>
    <w:rsid w:val="00986F61"/>
    <w:rsid w:val="00987971"/>
    <w:rsid w:val="00987B5F"/>
    <w:rsid w:val="00990922"/>
    <w:rsid w:val="009911D9"/>
    <w:rsid w:val="00994328"/>
    <w:rsid w:val="00995C96"/>
    <w:rsid w:val="009A01A5"/>
    <w:rsid w:val="009A031E"/>
    <w:rsid w:val="009A0AE7"/>
    <w:rsid w:val="009A3FFC"/>
    <w:rsid w:val="009A483E"/>
    <w:rsid w:val="009A4863"/>
    <w:rsid w:val="009A709F"/>
    <w:rsid w:val="009B1C92"/>
    <w:rsid w:val="009B5E8F"/>
    <w:rsid w:val="009B6579"/>
    <w:rsid w:val="009B7EE3"/>
    <w:rsid w:val="009C2516"/>
    <w:rsid w:val="009D2313"/>
    <w:rsid w:val="009D2612"/>
    <w:rsid w:val="009D3106"/>
    <w:rsid w:val="009D61A9"/>
    <w:rsid w:val="009E039D"/>
    <w:rsid w:val="009E0536"/>
    <w:rsid w:val="009E2FCA"/>
    <w:rsid w:val="009E4F38"/>
    <w:rsid w:val="009E537C"/>
    <w:rsid w:val="009F49F9"/>
    <w:rsid w:val="009F605E"/>
    <w:rsid w:val="009F6D84"/>
    <w:rsid w:val="00A034C5"/>
    <w:rsid w:val="00A03835"/>
    <w:rsid w:val="00A0513A"/>
    <w:rsid w:val="00A05704"/>
    <w:rsid w:val="00A11BD0"/>
    <w:rsid w:val="00A122B3"/>
    <w:rsid w:val="00A12FBA"/>
    <w:rsid w:val="00A144DE"/>
    <w:rsid w:val="00A1462D"/>
    <w:rsid w:val="00A15614"/>
    <w:rsid w:val="00A16B6D"/>
    <w:rsid w:val="00A22C99"/>
    <w:rsid w:val="00A23A83"/>
    <w:rsid w:val="00A24F90"/>
    <w:rsid w:val="00A2577F"/>
    <w:rsid w:val="00A26963"/>
    <w:rsid w:val="00A27C6B"/>
    <w:rsid w:val="00A30BC7"/>
    <w:rsid w:val="00A331F2"/>
    <w:rsid w:val="00A33578"/>
    <w:rsid w:val="00A34E62"/>
    <w:rsid w:val="00A36256"/>
    <w:rsid w:val="00A37F9C"/>
    <w:rsid w:val="00A41871"/>
    <w:rsid w:val="00A43010"/>
    <w:rsid w:val="00A44A54"/>
    <w:rsid w:val="00A46EF4"/>
    <w:rsid w:val="00A50752"/>
    <w:rsid w:val="00A512B4"/>
    <w:rsid w:val="00A51EB2"/>
    <w:rsid w:val="00A539F2"/>
    <w:rsid w:val="00A54FF2"/>
    <w:rsid w:val="00A5659C"/>
    <w:rsid w:val="00A572F8"/>
    <w:rsid w:val="00A6073B"/>
    <w:rsid w:val="00A6370D"/>
    <w:rsid w:val="00A64864"/>
    <w:rsid w:val="00A7215D"/>
    <w:rsid w:val="00A726C7"/>
    <w:rsid w:val="00A73A1F"/>
    <w:rsid w:val="00A73EB3"/>
    <w:rsid w:val="00A743CC"/>
    <w:rsid w:val="00A76490"/>
    <w:rsid w:val="00A76D04"/>
    <w:rsid w:val="00A7758E"/>
    <w:rsid w:val="00A7765F"/>
    <w:rsid w:val="00A82D87"/>
    <w:rsid w:val="00A8397D"/>
    <w:rsid w:val="00A852D3"/>
    <w:rsid w:val="00A858AD"/>
    <w:rsid w:val="00A85A59"/>
    <w:rsid w:val="00A913D7"/>
    <w:rsid w:val="00A93762"/>
    <w:rsid w:val="00A94424"/>
    <w:rsid w:val="00A95E55"/>
    <w:rsid w:val="00AA001A"/>
    <w:rsid w:val="00AA36B6"/>
    <w:rsid w:val="00AA779A"/>
    <w:rsid w:val="00AB0B0A"/>
    <w:rsid w:val="00AB0D77"/>
    <w:rsid w:val="00AB17D6"/>
    <w:rsid w:val="00AB368F"/>
    <w:rsid w:val="00AB4600"/>
    <w:rsid w:val="00AB46FF"/>
    <w:rsid w:val="00AB74D7"/>
    <w:rsid w:val="00AB7FF6"/>
    <w:rsid w:val="00AC26A2"/>
    <w:rsid w:val="00AC4142"/>
    <w:rsid w:val="00AC43A0"/>
    <w:rsid w:val="00AC4481"/>
    <w:rsid w:val="00AC4B10"/>
    <w:rsid w:val="00AC55BC"/>
    <w:rsid w:val="00AC6BD9"/>
    <w:rsid w:val="00AD1660"/>
    <w:rsid w:val="00AD207B"/>
    <w:rsid w:val="00AD2C23"/>
    <w:rsid w:val="00AD3399"/>
    <w:rsid w:val="00AD3E7E"/>
    <w:rsid w:val="00AD413F"/>
    <w:rsid w:val="00AD4FA9"/>
    <w:rsid w:val="00AD530B"/>
    <w:rsid w:val="00AD5A19"/>
    <w:rsid w:val="00AD6232"/>
    <w:rsid w:val="00AD7197"/>
    <w:rsid w:val="00AD7955"/>
    <w:rsid w:val="00AD7BD7"/>
    <w:rsid w:val="00AD7BDF"/>
    <w:rsid w:val="00AD7C57"/>
    <w:rsid w:val="00AE0544"/>
    <w:rsid w:val="00AE0E5A"/>
    <w:rsid w:val="00AE1397"/>
    <w:rsid w:val="00AE140D"/>
    <w:rsid w:val="00AE1E17"/>
    <w:rsid w:val="00AE4029"/>
    <w:rsid w:val="00AE50D4"/>
    <w:rsid w:val="00AF5C97"/>
    <w:rsid w:val="00AF60FE"/>
    <w:rsid w:val="00AF726A"/>
    <w:rsid w:val="00B063C5"/>
    <w:rsid w:val="00B12579"/>
    <w:rsid w:val="00B145A0"/>
    <w:rsid w:val="00B154E0"/>
    <w:rsid w:val="00B20ACE"/>
    <w:rsid w:val="00B20D20"/>
    <w:rsid w:val="00B22D03"/>
    <w:rsid w:val="00B230AD"/>
    <w:rsid w:val="00B2451A"/>
    <w:rsid w:val="00B24EAF"/>
    <w:rsid w:val="00B25266"/>
    <w:rsid w:val="00B27595"/>
    <w:rsid w:val="00B27930"/>
    <w:rsid w:val="00B327A3"/>
    <w:rsid w:val="00B338AA"/>
    <w:rsid w:val="00B34609"/>
    <w:rsid w:val="00B3543A"/>
    <w:rsid w:val="00B36174"/>
    <w:rsid w:val="00B434A6"/>
    <w:rsid w:val="00B44892"/>
    <w:rsid w:val="00B455D9"/>
    <w:rsid w:val="00B45C5D"/>
    <w:rsid w:val="00B4759C"/>
    <w:rsid w:val="00B47A91"/>
    <w:rsid w:val="00B5085D"/>
    <w:rsid w:val="00B51981"/>
    <w:rsid w:val="00B535E2"/>
    <w:rsid w:val="00B60EC0"/>
    <w:rsid w:val="00B61F97"/>
    <w:rsid w:val="00B6210E"/>
    <w:rsid w:val="00B6401D"/>
    <w:rsid w:val="00B64060"/>
    <w:rsid w:val="00B663D9"/>
    <w:rsid w:val="00B66B9D"/>
    <w:rsid w:val="00B713A6"/>
    <w:rsid w:val="00B7421E"/>
    <w:rsid w:val="00B74550"/>
    <w:rsid w:val="00B754CF"/>
    <w:rsid w:val="00B75535"/>
    <w:rsid w:val="00B75978"/>
    <w:rsid w:val="00B76AD6"/>
    <w:rsid w:val="00B77B36"/>
    <w:rsid w:val="00B80258"/>
    <w:rsid w:val="00B80EE7"/>
    <w:rsid w:val="00B82453"/>
    <w:rsid w:val="00B845C5"/>
    <w:rsid w:val="00B90831"/>
    <w:rsid w:val="00B90D26"/>
    <w:rsid w:val="00B912CF"/>
    <w:rsid w:val="00B920F5"/>
    <w:rsid w:val="00B936C3"/>
    <w:rsid w:val="00B94629"/>
    <w:rsid w:val="00B94D19"/>
    <w:rsid w:val="00BA153A"/>
    <w:rsid w:val="00BA31C8"/>
    <w:rsid w:val="00BA4BB8"/>
    <w:rsid w:val="00BA6416"/>
    <w:rsid w:val="00BA6FC9"/>
    <w:rsid w:val="00BB035D"/>
    <w:rsid w:val="00BB10E5"/>
    <w:rsid w:val="00BB47E1"/>
    <w:rsid w:val="00BB4A15"/>
    <w:rsid w:val="00BC0F23"/>
    <w:rsid w:val="00BC1F86"/>
    <w:rsid w:val="00BC3EA6"/>
    <w:rsid w:val="00BC4825"/>
    <w:rsid w:val="00BC6A01"/>
    <w:rsid w:val="00BD0072"/>
    <w:rsid w:val="00BD06F1"/>
    <w:rsid w:val="00BD07E2"/>
    <w:rsid w:val="00BD14D1"/>
    <w:rsid w:val="00BD56DD"/>
    <w:rsid w:val="00BD79B2"/>
    <w:rsid w:val="00BE64FB"/>
    <w:rsid w:val="00BF3575"/>
    <w:rsid w:val="00BF4E59"/>
    <w:rsid w:val="00BF723D"/>
    <w:rsid w:val="00C011E4"/>
    <w:rsid w:val="00C02584"/>
    <w:rsid w:val="00C0265C"/>
    <w:rsid w:val="00C03052"/>
    <w:rsid w:val="00C03433"/>
    <w:rsid w:val="00C044E4"/>
    <w:rsid w:val="00C04C3E"/>
    <w:rsid w:val="00C05666"/>
    <w:rsid w:val="00C05C0F"/>
    <w:rsid w:val="00C06496"/>
    <w:rsid w:val="00C116CA"/>
    <w:rsid w:val="00C11CF5"/>
    <w:rsid w:val="00C12363"/>
    <w:rsid w:val="00C130BB"/>
    <w:rsid w:val="00C13775"/>
    <w:rsid w:val="00C13FC0"/>
    <w:rsid w:val="00C13FFF"/>
    <w:rsid w:val="00C17CE9"/>
    <w:rsid w:val="00C23045"/>
    <w:rsid w:val="00C2315F"/>
    <w:rsid w:val="00C246AF"/>
    <w:rsid w:val="00C25558"/>
    <w:rsid w:val="00C2726D"/>
    <w:rsid w:val="00C2796B"/>
    <w:rsid w:val="00C36796"/>
    <w:rsid w:val="00C368CE"/>
    <w:rsid w:val="00C42E91"/>
    <w:rsid w:val="00C465B2"/>
    <w:rsid w:val="00C4673D"/>
    <w:rsid w:val="00C51E1F"/>
    <w:rsid w:val="00C52648"/>
    <w:rsid w:val="00C547A8"/>
    <w:rsid w:val="00C577ED"/>
    <w:rsid w:val="00C6020F"/>
    <w:rsid w:val="00C6043E"/>
    <w:rsid w:val="00C62323"/>
    <w:rsid w:val="00C627DE"/>
    <w:rsid w:val="00C63AAF"/>
    <w:rsid w:val="00C63E7B"/>
    <w:rsid w:val="00C64E77"/>
    <w:rsid w:val="00C65EAB"/>
    <w:rsid w:val="00C6634A"/>
    <w:rsid w:val="00C67B50"/>
    <w:rsid w:val="00C67E17"/>
    <w:rsid w:val="00C67F09"/>
    <w:rsid w:val="00C74700"/>
    <w:rsid w:val="00C76514"/>
    <w:rsid w:val="00C80F1E"/>
    <w:rsid w:val="00C843E4"/>
    <w:rsid w:val="00C85CA9"/>
    <w:rsid w:val="00C8648F"/>
    <w:rsid w:val="00C86937"/>
    <w:rsid w:val="00C91710"/>
    <w:rsid w:val="00C91C5F"/>
    <w:rsid w:val="00C954C0"/>
    <w:rsid w:val="00C97041"/>
    <w:rsid w:val="00CA1716"/>
    <w:rsid w:val="00CA1CA8"/>
    <w:rsid w:val="00CA23C6"/>
    <w:rsid w:val="00CA43AD"/>
    <w:rsid w:val="00CA571D"/>
    <w:rsid w:val="00CA5752"/>
    <w:rsid w:val="00CB0660"/>
    <w:rsid w:val="00CB1333"/>
    <w:rsid w:val="00CB230F"/>
    <w:rsid w:val="00CC3F0E"/>
    <w:rsid w:val="00CC5704"/>
    <w:rsid w:val="00CC758C"/>
    <w:rsid w:val="00CD2081"/>
    <w:rsid w:val="00CD2E00"/>
    <w:rsid w:val="00CD4D51"/>
    <w:rsid w:val="00CD4E23"/>
    <w:rsid w:val="00CD6257"/>
    <w:rsid w:val="00CE254F"/>
    <w:rsid w:val="00CE7CCA"/>
    <w:rsid w:val="00CF0998"/>
    <w:rsid w:val="00CF1E13"/>
    <w:rsid w:val="00CF4623"/>
    <w:rsid w:val="00CF5183"/>
    <w:rsid w:val="00CF6936"/>
    <w:rsid w:val="00CF722C"/>
    <w:rsid w:val="00CF729F"/>
    <w:rsid w:val="00CF791C"/>
    <w:rsid w:val="00CF7BFA"/>
    <w:rsid w:val="00CF7DC7"/>
    <w:rsid w:val="00D0009A"/>
    <w:rsid w:val="00D004A7"/>
    <w:rsid w:val="00D005A5"/>
    <w:rsid w:val="00D01CC1"/>
    <w:rsid w:val="00D042AD"/>
    <w:rsid w:val="00D052B8"/>
    <w:rsid w:val="00D05837"/>
    <w:rsid w:val="00D06A0C"/>
    <w:rsid w:val="00D07BE3"/>
    <w:rsid w:val="00D10D23"/>
    <w:rsid w:val="00D1361C"/>
    <w:rsid w:val="00D13CAC"/>
    <w:rsid w:val="00D14B03"/>
    <w:rsid w:val="00D17CED"/>
    <w:rsid w:val="00D214C0"/>
    <w:rsid w:val="00D23C77"/>
    <w:rsid w:val="00D25B24"/>
    <w:rsid w:val="00D27675"/>
    <w:rsid w:val="00D31503"/>
    <w:rsid w:val="00D3316D"/>
    <w:rsid w:val="00D34D33"/>
    <w:rsid w:val="00D3756D"/>
    <w:rsid w:val="00D41B7E"/>
    <w:rsid w:val="00D46DF4"/>
    <w:rsid w:val="00D4740F"/>
    <w:rsid w:val="00D504BE"/>
    <w:rsid w:val="00D52657"/>
    <w:rsid w:val="00D52FAA"/>
    <w:rsid w:val="00D54CC9"/>
    <w:rsid w:val="00D55120"/>
    <w:rsid w:val="00D56016"/>
    <w:rsid w:val="00D57D3B"/>
    <w:rsid w:val="00D60822"/>
    <w:rsid w:val="00D61C59"/>
    <w:rsid w:val="00D638F6"/>
    <w:rsid w:val="00D64AD4"/>
    <w:rsid w:val="00D653D8"/>
    <w:rsid w:val="00D65DC6"/>
    <w:rsid w:val="00D667C5"/>
    <w:rsid w:val="00D70B99"/>
    <w:rsid w:val="00D71882"/>
    <w:rsid w:val="00D7368F"/>
    <w:rsid w:val="00D73EEF"/>
    <w:rsid w:val="00D75087"/>
    <w:rsid w:val="00D80453"/>
    <w:rsid w:val="00D809E7"/>
    <w:rsid w:val="00D830A3"/>
    <w:rsid w:val="00D84D38"/>
    <w:rsid w:val="00D851E0"/>
    <w:rsid w:val="00D9340C"/>
    <w:rsid w:val="00D9472B"/>
    <w:rsid w:val="00D957ED"/>
    <w:rsid w:val="00DA0DB8"/>
    <w:rsid w:val="00DA4A91"/>
    <w:rsid w:val="00DA610B"/>
    <w:rsid w:val="00DA6BD8"/>
    <w:rsid w:val="00DA7160"/>
    <w:rsid w:val="00DB0AC0"/>
    <w:rsid w:val="00DB0E7C"/>
    <w:rsid w:val="00DB13F2"/>
    <w:rsid w:val="00DB327A"/>
    <w:rsid w:val="00DB3EC8"/>
    <w:rsid w:val="00DB76FC"/>
    <w:rsid w:val="00DC10AC"/>
    <w:rsid w:val="00DC4E30"/>
    <w:rsid w:val="00DC5503"/>
    <w:rsid w:val="00DC5559"/>
    <w:rsid w:val="00DC585F"/>
    <w:rsid w:val="00DC7CF7"/>
    <w:rsid w:val="00DD17D4"/>
    <w:rsid w:val="00DD2366"/>
    <w:rsid w:val="00DD2405"/>
    <w:rsid w:val="00DD31B6"/>
    <w:rsid w:val="00DD3A21"/>
    <w:rsid w:val="00DD47CA"/>
    <w:rsid w:val="00DD62A3"/>
    <w:rsid w:val="00DE039E"/>
    <w:rsid w:val="00DE3DC6"/>
    <w:rsid w:val="00DE5E0A"/>
    <w:rsid w:val="00DF6E8D"/>
    <w:rsid w:val="00DF7789"/>
    <w:rsid w:val="00DF785A"/>
    <w:rsid w:val="00E008EF"/>
    <w:rsid w:val="00E009D0"/>
    <w:rsid w:val="00E00E49"/>
    <w:rsid w:val="00E00F54"/>
    <w:rsid w:val="00E00F86"/>
    <w:rsid w:val="00E0252F"/>
    <w:rsid w:val="00E02B51"/>
    <w:rsid w:val="00E034A1"/>
    <w:rsid w:val="00E03942"/>
    <w:rsid w:val="00E03C0C"/>
    <w:rsid w:val="00E06E5D"/>
    <w:rsid w:val="00E0724B"/>
    <w:rsid w:val="00E12C5F"/>
    <w:rsid w:val="00E1441F"/>
    <w:rsid w:val="00E144E3"/>
    <w:rsid w:val="00E15D29"/>
    <w:rsid w:val="00E15F13"/>
    <w:rsid w:val="00E17A77"/>
    <w:rsid w:val="00E20D7A"/>
    <w:rsid w:val="00E22BEA"/>
    <w:rsid w:val="00E2346B"/>
    <w:rsid w:val="00E23F16"/>
    <w:rsid w:val="00E24DA0"/>
    <w:rsid w:val="00E26309"/>
    <w:rsid w:val="00E30B34"/>
    <w:rsid w:val="00E326E8"/>
    <w:rsid w:val="00E32BC5"/>
    <w:rsid w:val="00E36A21"/>
    <w:rsid w:val="00E3738E"/>
    <w:rsid w:val="00E37D2E"/>
    <w:rsid w:val="00E4563F"/>
    <w:rsid w:val="00E45772"/>
    <w:rsid w:val="00E46468"/>
    <w:rsid w:val="00E46D1A"/>
    <w:rsid w:val="00E46DA5"/>
    <w:rsid w:val="00E46F2F"/>
    <w:rsid w:val="00E47CD2"/>
    <w:rsid w:val="00E5003B"/>
    <w:rsid w:val="00E5299F"/>
    <w:rsid w:val="00E5623D"/>
    <w:rsid w:val="00E608E0"/>
    <w:rsid w:val="00E6164A"/>
    <w:rsid w:val="00E65A4B"/>
    <w:rsid w:val="00E66340"/>
    <w:rsid w:val="00E672CE"/>
    <w:rsid w:val="00E678D1"/>
    <w:rsid w:val="00E70212"/>
    <w:rsid w:val="00E73076"/>
    <w:rsid w:val="00E75439"/>
    <w:rsid w:val="00E779F8"/>
    <w:rsid w:val="00E81BF0"/>
    <w:rsid w:val="00E83544"/>
    <w:rsid w:val="00E83E52"/>
    <w:rsid w:val="00E84148"/>
    <w:rsid w:val="00E84F10"/>
    <w:rsid w:val="00E86146"/>
    <w:rsid w:val="00E90EED"/>
    <w:rsid w:val="00E91D7D"/>
    <w:rsid w:val="00E91FC2"/>
    <w:rsid w:val="00E959EE"/>
    <w:rsid w:val="00E95B1C"/>
    <w:rsid w:val="00E97147"/>
    <w:rsid w:val="00EA09A9"/>
    <w:rsid w:val="00EA10C2"/>
    <w:rsid w:val="00EA2483"/>
    <w:rsid w:val="00EA30FC"/>
    <w:rsid w:val="00EA357A"/>
    <w:rsid w:val="00EA3DD9"/>
    <w:rsid w:val="00EA6D34"/>
    <w:rsid w:val="00EA7504"/>
    <w:rsid w:val="00EA7EF5"/>
    <w:rsid w:val="00EB0250"/>
    <w:rsid w:val="00EB4202"/>
    <w:rsid w:val="00EB42C6"/>
    <w:rsid w:val="00EB6187"/>
    <w:rsid w:val="00EB6313"/>
    <w:rsid w:val="00EB7D7F"/>
    <w:rsid w:val="00EC06DA"/>
    <w:rsid w:val="00EC0ABE"/>
    <w:rsid w:val="00EC1EBD"/>
    <w:rsid w:val="00EC21B8"/>
    <w:rsid w:val="00EC3C27"/>
    <w:rsid w:val="00EC4C8A"/>
    <w:rsid w:val="00EC4F90"/>
    <w:rsid w:val="00EC5CF7"/>
    <w:rsid w:val="00EC6836"/>
    <w:rsid w:val="00ED01B6"/>
    <w:rsid w:val="00ED288E"/>
    <w:rsid w:val="00ED383A"/>
    <w:rsid w:val="00ED39EB"/>
    <w:rsid w:val="00ED4B4C"/>
    <w:rsid w:val="00ED504F"/>
    <w:rsid w:val="00ED611B"/>
    <w:rsid w:val="00ED6681"/>
    <w:rsid w:val="00EE13A0"/>
    <w:rsid w:val="00EE1613"/>
    <w:rsid w:val="00EE1905"/>
    <w:rsid w:val="00EE1A33"/>
    <w:rsid w:val="00EE1E14"/>
    <w:rsid w:val="00EE3DA2"/>
    <w:rsid w:val="00EE5212"/>
    <w:rsid w:val="00EF0942"/>
    <w:rsid w:val="00EF14FD"/>
    <w:rsid w:val="00EF6523"/>
    <w:rsid w:val="00EF7299"/>
    <w:rsid w:val="00F00389"/>
    <w:rsid w:val="00F015ED"/>
    <w:rsid w:val="00F02925"/>
    <w:rsid w:val="00F02E1B"/>
    <w:rsid w:val="00F0577B"/>
    <w:rsid w:val="00F07451"/>
    <w:rsid w:val="00F079EA"/>
    <w:rsid w:val="00F100A3"/>
    <w:rsid w:val="00F10E27"/>
    <w:rsid w:val="00F14438"/>
    <w:rsid w:val="00F144E1"/>
    <w:rsid w:val="00F14D33"/>
    <w:rsid w:val="00F16577"/>
    <w:rsid w:val="00F17274"/>
    <w:rsid w:val="00F176A8"/>
    <w:rsid w:val="00F17A11"/>
    <w:rsid w:val="00F205B6"/>
    <w:rsid w:val="00F21175"/>
    <w:rsid w:val="00F21410"/>
    <w:rsid w:val="00F22447"/>
    <w:rsid w:val="00F277AC"/>
    <w:rsid w:val="00F319FD"/>
    <w:rsid w:val="00F330B5"/>
    <w:rsid w:val="00F340F6"/>
    <w:rsid w:val="00F341F2"/>
    <w:rsid w:val="00F4175B"/>
    <w:rsid w:val="00F423F1"/>
    <w:rsid w:val="00F42B74"/>
    <w:rsid w:val="00F440D3"/>
    <w:rsid w:val="00F44EAC"/>
    <w:rsid w:val="00F45E52"/>
    <w:rsid w:val="00F47058"/>
    <w:rsid w:val="00F512A0"/>
    <w:rsid w:val="00F51479"/>
    <w:rsid w:val="00F5190D"/>
    <w:rsid w:val="00F52605"/>
    <w:rsid w:val="00F52C46"/>
    <w:rsid w:val="00F53892"/>
    <w:rsid w:val="00F53F41"/>
    <w:rsid w:val="00F57578"/>
    <w:rsid w:val="00F575D6"/>
    <w:rsid w:val="00F5791C"/>
    <w:rsid w:val="00F615DD"/>
    <w:rsid w:val="00F61CBE"/>
    <w:rsid w:val="00F631C6"/>
    <w:rsid w:val="00F6509E"/>
    <w:rsid w:val="00F70994"/>
    <w:rsid w:val="00F71CD8"/>
    <w:rsid w:val="00F72509"/>
    <w:rsid w:val="00F8220F"/>
    <w:rsid w:val="00F82808"/>
    <w:rsid w:val="00F8305B"/>
    <w:rsid w:val="00F83254"/>
    <w:rsid w:val="00F907EB"/>
    <w:rsid w:val="00F908F7"/>
    <w:rsid w:val="00F9239E"/>
    <w:rsid w:val="00F93081"/>
    <w:rsid w:val="00F93F98"/>
    <w:rsid w:val="00F95784"/>
    <w:rsid w:val="00FA3826"/>
    <w:rsid w:val="00FA3EEA"/>
    <w:rsid w:val="00FA46AE"/>
    <w:rsid w:val="00FB157E"/>
    <w:rsid w:val="00FB1595"/>
    <w:rsid w:val="00FB1B76"/>
    <w:rsid w:val="00FB3702"/>
    <w:rsid w:val="00FB4950"/>
    <w:rsid w:val="00FB7550"/>
    <w:rsid w:val="00FC18F7"/>
    <w:rsid w:val="00FC1CAC"/>
    <w:rsid w:val="00FC1CDE"/>
    <w:rsid w:val="00FC4DDA"/>
    <w:rsid w:val="00FC57F6"/>
    <w:rsid w:val="00FC600F"/>
    <w:rsid w:val="00FC731E"/>
    <w:rsid w:val="00FC7EBA"/>
    <w:rsid w:val="00FD111B"/>
    <w:rsid w:val="00FD320A"/>
    <w:rsid w:val="00FD68AF"/>
    <w:rsid w:val="00FF0583"/>
    <w:rsid w:val="00FF1A62"/>
    <w:rsid w:val="00FF1D1B"/>
    <w:rsid w:val="00FF6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F878A7"/>
  <w15:docId w15:val="{7F07AA59-8914-4730-91B3-AE03BEB43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2F5F21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81065D"/>
    <w:pPr>
      <w:keepNext/>
      <w:jc w:val="center"/>
      <w:outlineLvl w:val="0"/>
    </w:pPr>
    <w:rPr>
      <w:rFonts w:ascii="TimesLT" w:hAnsi="TimesLT"/>
      <w:b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uiPriority w:val="99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Pagrindiniotekstotrauka">
    <w:name w:val="Body Text Indent"/>
    <w:basedOn w:val="prastasis"/>
    <w:link w:val="PagrindiniotekstotraukaDiagrama"/>
    <w:rsid w:val="00F52C46"/>
    <w:pPr>
      <w:tabs>
        <w:tab w:val="right" w:pos="9639"/>
      </w:tabs>
      <w:ind w:firstLine="1080"/>
      <w:jc w:val="both"/>
    </w:pPr>
  </w:style>
  <w:style w:type="character" w:customStyle="1" w:styleId="PagrindiniotekstotraukaDiagrama">
    <w:name w:val="Pagrindinio teksto įtrauka Diagrama"/>
    <w:link w:val="Pagrindiniotekstotrauka"/>
    <w:rsid w:val="00F52C46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F52C46"/>
    <w:pPr>
      <w:tabs>
        <w:tab w:val="right" w:pos="9639"/>
      </w:tabs>
      <w:ind w:left="1080"/>
      <w:jc w:val="both"/>
    </w:pPr>
  </w:style>
  <w:style w:type="character" w:customStyle="1" w:styleId="Pagrindiniotekstotrauka2Diagrama">
    <w:name w:val="Pagrindinio teksto įtrauka 2 Diagrama"/>
    <w:link w:val="Pagrindiniotekstotrauka2"/>
    <w:rsid w:val="00F52C46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383675"/>
    <w:pPr>
      <w:spacing w:after="120"/>
    </w:pPr>
  </w:style>
  <w:style w:type="character" w:customStyle="1" w:styleId="PagrindinistekstasDiagrama">
    <w:name w:val="Pagrindinis tekstas Diagrama"/>
    <w:link w:val="Pagrindinistekstas"/>
    <w:rsid w:val="00383675"/>
    <w:rPr>
      <w:sz w:val="24"/>
      <w:szCs w:val="24"/>
      <w:lang w:eastAsia="en-US"/>
    </w:rPr>
  </w:style>
  <w:style w:type="character" w:customStyle="1" w:styleId="FontStyle150">
    <w:name w:val="Font Style150"/>
    <w:rsid w:val="00383675"/>
    <w:rPr>
      <w:rFonts w:ascii="Times New Roman" w:hAnsi="Times New Roman" w:cs="Times New Roman"/>
      <w:sz w:val="18"/>
      <w:szCs w:val="18"/>
    </w:rPr>
  </w:style>
  <w:style w:type="paragraph" w:styleId="Pagrindinistekstas2">
    <w:name w:val="Body Text 2"/>
    <w:basedOn w:val="prastasis"/>
    <w:link w:val="Pagrindinistekstas2Diagrama"/>
    <w:rsid w:val="0081065D"/>
    <w:pPr>
      <w:spacing w:after="120" w:line="480" w:lineRule="auto"/>
    </w:pPr>
  </w:style>
  <w:style w:type="character" w:customStyle="1" w:styleId="Pagrindinistekstas2Diagrama">
    <w:name w:val="Pagrindinis tekstas 2 Diagrama"/>
    <w:link w:val="Pagrindinistekstas2"/>
    <w:rsid w:val="0081065D"/>
    <w:rPr>
      <w:sz w:val="24"/>
      <w:szCs w:val="24"/>
      <w:lang w:eastAsia="en-US"/>
    </w:rPr>
  </w:style>
  <w:style w:type="character" w:customStyle="1" w:styleId="Antrat1Diagrama">
    <w:name w:val="Antraštė 1 Diagrama"/>
    <w:link w:val="Antrat1"/>
    <w:rsid w:val="0081065D"/>
    <w:rPr>
      <w:rFonts w:ascii="TimesLT" w:hAnsi="TimesLT"/>
      <w:b/>
      <w:sz w:val="24"/>
    </w:rPr>
  </w:style>
  <w:style w:type="paragraph" w:customStyle="1" w:styleId="DiagramaDiagramaDiagrama">
    <w:name w:val="Diagrama Diagrama Diagrama"/>
    <w:basedOn w:val="prastasis"/>
    <w:rsid w:val="00AC26A2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AntratsDiagrama">
    <w:name w:val="Antraštės Diagrama"/>
    <w:link w:val="Antrats"/>
    <w:uiPriority w:val="99"/>
    <w:rsid w:val="00A46EF4"/>
    <w:rPr>
      <w:sz w:val="24"/>
      <w:szCs w:val="24"/>
      <w:lang w:eastAsia="en-US"/>
    </w:rPr>
  </w:style>
  <w:style w:type="paragraph" w:styleId="Pavadinimas">
    <w:name w:val="Title"/>
    <w:basedOn w:val="prastasis"/>
    <w:link w:val="PavadinimasDiagrama"/>
    <w:qFormat/>
    <w:rsid w:val="00936CDF"/>
    <w:pPr>
      <w:spacing w:before="60"/>
      <w:ind w:firstLine="720"/>
      <w:jc w:val="center"/>
    </w:pPr>
    <w:rPr>
      <w:b/>
      <w:szCs w:val="20"/>
      <w:lang w:eastAsia="lt-LT"/>
    </w:rPr>
  </w:style>
  <w:style w:type="character" w:customStyle="1" w:styleId="PavadinimasDiagrama">
    <w:name w:val="Pavadinimas Diagrama"/>
    <w:basedOn w:val="Numatytasispastraiposriftas"/>
    <w:link w:val="Pavadinimas"/>
    <w:rsid w:val="00936CDF"/>
    <w:rPr>
      <w:b/>
      <w:sz w:val="24"/>
    </w:rPr>
  </w:style>
  <w:style w:type="paragraph" w:customStyle="1" w:styleId="CharCharDiagramaCharChar">
    <w:name w:val="Char Char Diagrama Char Char"/>
    <w:basedOn w:val="prastasis"/>
    <w:rsid w:val="00936CDF"/>
    <w:pPr>
      <w:widowControl w:val="0"/>
      <w:adjustRightInd w:val="0"/>
      <w:spacing w:after="160" w:line="240" w:lineRule="exact"/>
      <w:jc w:val="both"/>
      <w:textAlignment w:val="baseline"/>
    </w:pPr>
    <w:rPr>
      <w:rFonts w:ascii="Tahoma" w:hAnsi="Tahoma"/>
      <w:sz w:val="20"/>
      <w:szCs w:val="20"/>
      <w:lang w:val="en-US"/>
    </w:rPr>
  </w:style>
  <w:style w:type="paragraph" w:customStyle="1" w:styleId="Default">
    <w:name w:val="Default"/>
    <w:rsid w:val="004C018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Hipersaitas">
    <w:name w:val="Hyperlink"/>
    <w:basedOn w:val="Numatytasispastraiposriftas"/>
    <w:uiPriority w:val="99"/>
    <w:semiHidden/>
    <w:unhideWhenUsed/>
    <w:rsid w:val="0003233A"/>
    <w:rPr>
      <w:color w:val="0000FF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03233A"/>
    <w:rPr>
      <w:color w:val="800080"/>
      <w:u w:val="single"/>
    </w:rPr>
  </w:style>
  <w:style w:type="paragraph" w:customStyle="1" w:styleId="xl66">
    <w:name w:val="xl66"/>
    <w:basedOn w:val="prastasis"/>
    <w:rsid w:val="0003233A"/>
    <w:pPr>
      <w:shd w:val="clear" w:color="000000" w:fill="FFFFFF"/>
      <w:spacing w:before="100" w:beforeAutospacing="1" w:after="100" w:afterAutospacing="1"/>
    </w:pPr>
    <w:rPr>
      <w:lang w:eastAsia="lt-LT"/>
    </w:rPr>
  </w:style>
  <w:style w:type="paragraph" w:customStyle="1" w:styleId="xl67">
    <w:name w:val="xl67"/>
    <w:basedOn w:val="prastasis"/>
    <w:rsid w:val="000323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lang w:eastAsia="lt-LT"/>
    </w:rPr>
  </w:style>
  <w:style w:type="paragraph" w:customStyle="1" w:styleId="xl68">
    <w:name w:val="xl68"/>
    <w:basedOn w:val="prastasis"/>
    <w:rsid w:val="000323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69">
    <w:name w:val="xl69"/>
    <w:basedOn w:val="prastasis"/>
    <w:rsid w:val="0003233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70">
    <w:name w:val="xl70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lang w:eastAsia="lt-LT"/>
    </w:rPr>
  </w:style>
  <w:style w:type="paragraph" w:customStyle="1" w:styleId="xl71">
    <w:name w:val="xl71"/>
    <w:basedOn w:val="prastasis"/>
    <w:rsid w:val="0003233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72">
    <w:name w:val="xl72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73">
    <w:name w:val="xl73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74">
    <w:name w:val="xl74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75">
    <w:name w:val="xl75"/>
    <w:basedOn w:val="prastasis"/>
    <w:rsid w:val="0003233A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76">
    <w:name w:val="xl76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77">
    <w:name w:val="xl77"/>
    <w:basedOn w:val="prastasis"/>
    <w:rsid w:val="0003233A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78">
    <w:name w:val="xl78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79">
    <w:name w:val="xl79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80">
    <w:name w:val="xl80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81">
    <w:name w:val="xl81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82">
    <w:name w:val="xl82"/>
    <w:basedOn w:val="prastasis"/>
    <w:rsid w:val="0003233A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83">
    <w:name w:val="xl83"/>
    <w:basedOn w:val="prastasis"/>
    <w:rsid w:val="0003233A"/>
    <w:pP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84">
    <w:name w:val="xl84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85">
    <w:name w:val="xl85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86">
    <w:name w:val="xl86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87">
    <w:name w:val="xl87"/>
    <w:basedOn w:val="prastasis"/>
    <w:rsid w:val="0003233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88">
    <w:name w:val="xl88"/>
    <w:basedOn w:val="prastasis"/>
    <w:rsid w:val="0003233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89">
    <w:name w:val="xl89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90">
    <w:name w:val="xl90"/>
    <w:basedOn w:val="prastasis"/>
    <w:rsid w:val="0003233A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91">
    <w:name w:val="xl91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92">
    <w:name w:val="xl92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93">
    <w:name w:val="xl93"/>
    <w:basedOn w:val="prastasis"/>
    <w:rsid w:val="0003233A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94">
    <w:name w:val="xl94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95">
    <w:name w:val="xl95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96">
    <w:name w:val="xl96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97">
    <w:name w:val="xl97"/>
    <w:basedOn w:val="prastasis"/>
    <w:rsid w:val="0003233A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98">
    <w:name w:val="xl98"/>
    <w:basedOn w:val="prastasis"/>
    <w:rsid w:val="0003233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99">
    <w:name w:val="xl99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00">
    <w:name w:val="xl100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01">
    <w:name w:val="xl101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02">
    <w:name w:val="xl102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03">
    <w:name w:val="xl103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04">
    <w:name w:val="xl104"/>
    <w:basedOn w:val="prastasis"/>
    <w:rsid w:val="0003233A"/>
    <w:pP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105">
    <w:name w:val="xl105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106">
    <w:name w:val="xl106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107">
    <w:name w:val="xl107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108">
    <w:name w:val="xl108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09">
    <w:name w:val="xl109"/>
    <w:basedOn w:val="prastasis"/>
    <w:rsid w:val="0003233A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10">
    <w:name w:val="xl110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11">
    <w:name w:val="xl111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112">
    <w:name w:val="xl112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13">
    <w:name w:val="xl113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114">
    <w:name w:val="xl114"/>
    <w:basedOn w:val="prastasis"/>
    <w:rsid w:val="0003233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115">
    <w:name w:val="xl115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16">
    <w:name w:val="xl116"/>
    <w:basedOn w:val="prastasis"/>
    <w:rsid w:val="0003233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117">
    <w:name w:val="xl117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18">
    <w:name w:val="xl118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19">
    <w:name w:val="xl119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120">
    <w:name w:val="xl120"/>
    <w:basedOn w:val="prastasis"/>
    <w:rsid w:val="0003233A"/>
    <w:pP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121">
    <w:name w:val="xl121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22">
    <w:name w:val="xl122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123">
    <w:name w:val="xl123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124">
    <w:name w:val="xl124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25">
    <w:name w:val="xl125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126">
    <w:name w:val="xl126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27">
    <w:name w:val="xl127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128">
    <w:name w:val="xl128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29">
    <w:name w:val="xl129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30">
    <w:name w:val="xl130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131">
    <w:name w:val="xl131"/>
    <w:basedOn w:val="prastasis"/>
    <w:rsid w:val="0003233A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132">
    <w:name w:val="xl132"/>
    <w:basedOn w:val="prastasis"/>
    <w:rsid w:val="0003233A"/>
    <w:pPr>
      <w:pBdr>
        <w:top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33">
    <w:name w:val="xl133"/>
    <w:basedOn w:val="prastasis"/>
    <w:rsid w:val="0003233A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34">
    <w:name w:val="xl134"/>
    <w:basedOn w:val="prastasis"/>
    <w:rsid w:val="0003233A"/>
    <w:pPr>
      <w:pBdr>
        <w:top w:val="single" w:sz="8" w:space="0" w:color="auto"/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35">
    <w:name w:val="xl135"/>
    <w:basedOn w:val="prastasis"/>
    <w:rsid w:val="0003233A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136">
    <w:name w:val="xl136"/>
    <w:basedOn w:val="prastasis"/>
    <w:rsid w:val="0003233A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137">
    <w:name w:val="xl137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38">
    <w:name w:val="xl138"/>
    <w:basedOn w:val="prastasis"/>
    <w:rsid w:val="0003233A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139">
    <w:name w:val="xl139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40">
    <w:name w:val="xl140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41">
    <w:name w:val="xl141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42">
    <w:name w:val="xl142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143">
    <w:name w:val="xl143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144">
    <w:name w:val="xl144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45">
    <w:name w:val="xl145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46">
    <w:name w:val="xl146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47">
    <w:name w:val="xl147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48">
    <w:name w:val="xl148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49">
    <w:name w:val="xl149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50">
    <w:name w:val="xl150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51">
    <w:name w:val="xl151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52">
    <w:name w:val="xl152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53">
    <w:name w:val="xl153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54">
    <w:name w:val="xl154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55">
    <w:name w:val="xl155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56">
    <w:name w:val="xl156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57">
    <w:name w:val="xl157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58">
    <w:name w:val="xl158"/>
    <w:basedOn w:val="prastasis"/>
    <w:rsid w:val="0003233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59">
    <w:name w:val="xl159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60">
    <w:name w:val="xl160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61">
    <w:name w:val="xl161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62">
    <w:name w:val="xl162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63">
    <w:name w:val="xl163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64">
    <w:name w:val="xl164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65">
    <w:name w:val="xl165"/>
    <w:basedOn w:val="prastasis"/>
    <w:rsid w:val="0003233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66">
    <w:name w:val="xl166"/>
    <w:basedOn w:val="prastasis"/>
    <w:rsid w:val="0003233A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67">
    <w:name w:val="xl167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68">
    <w:name w:val="xl168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69">
    <w:name w:val="xl169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70">
    <w:name w:val="xl170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71">
    <w:name w:val="xl171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72">
    <w:name w:val="xl172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73">
    <w:name w:val="xl173"/>
    <w:basedOn w:val="prastasis"/>
    <w:rsid w:val="0003233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74">
    <w:name w:val="xl174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75">
    <w:name w:val="xl175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76">
    <w:name w:val="xl176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77">
    <w:name w:val="xl177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78">
    <w:name w:val="xl178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79">
    <w:name w:val="xl179"/>
    <w:basedOn w:val="prastasis"/>
    <w:rsid w:val="0003233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80">
    <w:name w:val="xl180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81">
    <w:name w:val="xl181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82">
    <w:name w:val="xl182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83">
    <w:name w:val="xl183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84">
    <w:name w:val="xl184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85">
    <w:name w:val="xl185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86">
    <w:name w:val="xl186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87">
    <w:name w:val="xl187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88">
    <w:name w:val="xl188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89">
    <w:name w:val="xl189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90">
    <w:name w:val="xl190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91">
    <w:name w:val="xl191"/>
    <w:basedOn w:val="prastasis"/>
    <w:rsid w:val="0003233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92">
    <w:name w:val="xl192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93">
    <w:name w:val="xl193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94">
    <w:name w:val="xl194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95">
    <w:name w:val="xl195"/>
    <w:basedOn w:val="prastasis"/>
    <w:rsid w:val="0003233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96">
    <w:name w:val="xl196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97">
    <w:name w:val="xl197"/>
    <w:basedOn w:val="prastasis"/>
    <w:rsid w:val="0003233A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98">
    <w:name w:val="xl198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99">
    <w:name w:val="xl199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00">
    <w:name w:val="xl200"/>
    <w:basedOn w:val="prastasis"/>
    <w:rsid w:val="0003233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01">
    <w:name w:val="xl201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02">
    <w:name w:val="xl202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03">
    <w:name w:val="xl203"/>
    <w:basedOn w:val="prastasis"/>
    <w:rsid w:val="0003233A"/>
    <w:pPr>
      <w:pBdr>
        <w:top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04">
    <w:name w:val="xl204"/>
    <w:basedOn w:val="prastasis"/>
    <w:rsid w:val="0003233A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05">
    <w:name w:val="xl205"/>
    <w:basedOn w:val="prastasis"/>
    <w:rsid w:val="0003233A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06">
    <w:name w:val="xl206"/>
    <w:basedOn w:val="prastasis"/>
    <w:rsid w:val="0003233A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07">
    <w:name w:val="xl207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208">
    <w:name w:val="xl208"/>
    <w:basedOn w:val="prastasis"/>
    <w:rsid w:val="0003233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09">
    <w:name w:val="xl209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10">
    <w:name w:val="xl210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11">
    <w:name w:val="xl211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12">
    <w:name w:val="xl212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13">
    <w:name w:val="xl213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14">
    <w:name w:val="xl214"/>
    <w:basedOn w:val="prastasis"/>
    <w:rsid w:val="0003233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215">
    <w:name w:val="xl215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16">
    <w:name w:val="xl216"/>
    <w:basedOn w:val="prastasis"/>
    <w:rsid w:val="0003233A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217">
    <w:name w:val="xl217"/>
    <w:basedOn w:val="prastasis"/>
    <w:rsid w:val="0003233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218">
    <w:name w:val="xl218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19">
    <w:name w:val="xl219"/>
    <w:basedOn w:val="prastasis"/>
    <w:rsid w:val="0003233A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20">
    <w:name w:val="xl220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21">
    <w:name w:val="xl221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222">
    <w:name w:val="xl222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23">
    <w:name w:val="xl223"/>
    <w:basedOn w:val="prastasis"/>
    <w:rsid w:val="0003233A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24">
    <w:name w:val="xl224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25">
    <w:name w:val="xl225"/>
    <w:basedOn w:val="prastasis"/>
    <w:rsid w:val="0003233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26">
    <w:name w:val="xl226"/>
    <w:basedOn w:val="prastasis"/>
    <w:rsid w:val="0003233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27">
    <w:name w:val="xl227"/>
    <w:basedOn w:val="prastasis"/>
    <w:rsid w:val="0003233A"/>
    <w:pPr>
      <w:pBdr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28">
    <w:name w:val="xl228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229">
    <w:name w:val="xl229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230">
    <w:name w:val="xl230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31">
    <w:name w:val="xl231"/>
    <w:basedOn w:val="prastasis"/>
    <w:rsid w:val="0003233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232">
    <w:name w:val="xl232"/>
    <w:basedOn w:val="prastasis"/>
    <w:rsid w:val="0003233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233">
    <w:name w:val="xl233"/>
    <w:basedOn w:val="prastasis"/>
    <w:rsid w:val="0003233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34">
    <w:name w:val="xl234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235">
    <w:name w:val="xl235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236">
    <w:name w:val="xl236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237">
    <w:name w:val="xl237"/>
    <w:basedOn w:val="prastasis"/>
    <w:rsid w:val="0003233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238">
    <w:name w:val="xl238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39">
    <w:name w:val="xl239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240">
    <w:name w:val="xl240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241">
    <w:name w:val="xl241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242">
    <w:name w:val="xl242"/>
    <w:basedOn w:val="prastasis"/>
    <w:rsid w:val="0003233A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43">
    <w:name w:val="xl243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244">
    <w:name w:val="xl244"/>
    <w:basedOn w:val="prastasis"/>
    <w:rsid w:val="0003233A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45">
    <w:name w:val="xl245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246">
    <w:name w:val="xl246"/>
    <w:basedOn w:val="prastasis"/>
    <w:rsid w:val="0003233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47">
    <w:name w:val="xl247"/>
    <w:basedOn w:val="prastasis"/>
    <w:rsid w:val="0003233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48">
    <w:name w:val="xl248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49">
    <w:name w:val="xl249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250">
    <w:name w:val="xl250"/>
    <w:basedOn w:val="prastasis"/>
    <w:rsid w:val="0003233A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51">
    <w:name w:val="xl251"/>
    <w:basedOn w:val="prastasis"/>
    <w:rsid w:val="0003233A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252">
    <w:name w:val="xl252"/>
    <w:basedOn w:val="prastasis"/>
    <w:rsid w:val="0003233A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253">
    <w:name w:val="xl253"/>
    <w:basedOn w:val="prastasis"/>
    <w:rsid w:val="0003233A"/>
    <w:pPr>
      <w:pBdr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254">
    <w:name w:val="xl254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255">
    <w:name w:val="xl255"/>
    <w:basedOn w:val="prastasis"/>
    <w:rsid w:val="0003233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256">
    <w:name w:val="xl256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257">
    <w:name w:val="xl257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58">
    <w:name w:val="xl258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259">
    <w:name w:val="xl259"/>
    <w:basedOn w:val="prastasis"/>
    <w:rsid w:val="0003233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260">
    <w:name w:val="xl260"/>
    <w:basedOn w:val="prastasis"/>
    <w:rsid w:val="0003233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61">
    <w:name w:val="xl261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62">
    <w:name w:val="xl262"/>
    <w:basedOn w:val="prastasis"/>
    <w:rsid w:val="0003233A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63">
    <w:name w:val="xl263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64">
    <w:name w:val="xl264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65">
    <w:name w:val="xl265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66">
    <w:name w:val="xl266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67">
    <w:name w:val="xl267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68">
    <w:name w:val="xl268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69">
    <w:name w:val="xl269"/>
    <w:basedOn w:val="prastasis"/>
    <w:rsid w:val="0003233A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  <w:lang w:eastAsia="lt-LT"/>
    </w:rPr>
  </w:style>
  <w:style w:type="paragraph" w:customStyle="1" w:styleId="xl270">
    <w:name w:val="xl270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71">
    <w:name w:val="xl271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72">
    <w:name w:val="xl272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73">
    <w:name w:val="xl273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274">
    <w:name w:val="xl274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275">
    <w:name w:val="xl275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276">
    <w:name w:val="xl276"/>
    <w:basedOn w:val="prastasis"/>
    <w:rsid w:val="0003233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77">
    <w:name w:val="xl277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78">
    <w:name w:val="xl278"/>
    <w:basedOn w:val="prastasis"/>
    <w:rsid w:val="0003233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79">
    <w:name w:val="xl279"/>
    <w:basedOn w:val="prastasis"/>
    <w:rsid w:val="0003233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80">
    <w:name w:val="xl280"/>
    <w:basedOn w:val="prastasis"/>
    <w:rsid w:val="0003233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81">
    <w:name w:val="xl281"/>
    <w:basedOn w:val="prastasis"/>
    <w:rsid w:val="0003233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64">
    <w:name w:val="xl64"/>
    <w:basedOn w:val="prastasis"/>
    <w:rsid w:val="006A6F5A"/>
    <w:pPr>
      <w:shd w:val="clear" w:color="000000" w:fill="FFFFFF"/>
      <w:spacing w:before="100" w:beforeAutospacing="1" w:after="100" w:afterAutospacing="1"/>
    </w:pPr>
    <w:rPr>
      <w:lang w:eastAsia="lt-LT"/>
    </w:rPr>
  </w:style>
  <w:style w:type="paragraph" w:customStyle="1" w:styleId="xl65">
    <w:name w:val="xl65"/>
    <w:basedOn w:val="prastasis"/>
    <w:rsid w:val="006A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9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5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7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5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6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rtotojas\Documents\2012%20m%20biudzeto%20projektas\2012%20biud%20proj%20SPK\Tarybos%20sprendimo%20projekta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1255</TotalTime>
  <Pages>8</Pages>
  <Words>10638</Words>
  <Characters>6065</Characters>
  <Application>Microsoft Office Word</Application>
  <DocSecurity>0</DocSecurity>
  <Lines>50</Lines>
  <Paragraphs>33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Klaipedos rj. savivaldybe</Company>
  <LinksUpToDate>false</LinksUpToDate>
  <CharactersWithSpaces>16670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Vartotojas</dc:creator>
  <cp:lastModifiedBy>Simona Daukšienė</cp:lastModifiedBy>
  <cp:revision>303</cp:revision>
  <cp:lastPrinted>2020-02-11T14:23:00Z</cp:lastPrinted>
  <dcterms:created xsi:type="dcterms:W3CDTF">2021-02-01T16:06:00Z</dcterms:created>
  <dcterms:modified xsi:type="dcterms:W3CDTF">2021-10-01T09:41:00Z</dcterms:modified>
</cp:coreProperties>
</file>