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7AE1F" w14:textId="2C8FA538" w:rsidR="00053A8E" w:rsidRDefault="00053A8E" w:rsidP="00053A8E">
      <w:pPr>
        <w:jc w:val="center"/>
        <w:rPr>
          <w:b/>
          <w:sz w:val="28"/>
          <w:szCs w:val="28"/>
        </w:rPr>
      </w:pPr>
      <w:bookmarkStart w:id="0" w:name="_Hlk16151182"/>
      <w:bookmarkStart w:id="1" w:name="data_metai"/>
      <w:bookmarkStart w:id="2" w:name="_Hlk536624615"/>
      <w:r>
        <w:rPr>
          <w:noProof/>
          <w:lang w:eastAsia="lt-LT"/>
        </w:rPr>
        <w:drawing>
          <wp:inline distT="0" distB="0" distL="0" distR="0" wp14:anchorId="1DC21389" wp14:editId="39743F78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1ADE6" w14:textId="77777777" w:rsidR="006D3F48" w:rsidRDefault="006D3F48" w:rsidP="00053A8E">
      <w:pPr>
        <w:jc w:val="center"/>
        <w:rPr>
          <w:b/>
        </w:rPr>
      </w:pPr>
      <w:r w:rsidRPr="00053A8E">
        <w:rPr>
          <w:b/>
          <w:sz w:val="28"/>
          <w:szCs w:val="28"/>
        </w:rPr>
        <w:t>KLAIPĖDOS RAJONO SAVIVALDYBĖS TARYBA</w:t>
      </w:r>
    </w:p>
    <w:p w14:paraId="7EAC98AB" w14:textId="77777777" w:rsidR="00053A8E" w:rsidRPr="00053A8E" w:rsidRDefault="00053A8E" w:rsidP="00053A8E">
      <w:pPr>
        <w:jc w:val="center"/>
        <w:rPr>
          <w:b/>
        </w:rPr>
      </w:pPr>
      <w:bookmarkStart w:id="3" w:name="_GoBack"/>
      <w:bookmarkEnd w:id="3"/>
    </w:p>
    <w:bookmarkEnd w:id="0"/>
    <w:bookmarkEnd w:id="1"/>
    <w:bookmarkEnd w:id="2"/>
    <w:p w14:paraId="196AB7D3" w14:textId="2E1AC87C" w:rsidR="00053A8E" w:rsidRPr="00053A8E" w:rsidRDefault="00937150" w:rsidP="00053A8E">
      <w:pPr>
        <w:jc w:val="center"/>
        <w:rPr>
          <w:b/>
        </w:rPr>
      </w:pPr>
      <w:r w:rsidRPr="00053A8E">
        <w:rPr>
          <w:b/>
          <w:sz w:val="28"/>
          <w:szCs w:val="28"/>
        </w:rPr>
        <w:t>SPRENDIMAS</w:t>
      </w:r>
    </w:p>
    <w:p w14:paraId="26C4E207" w14:textId="1D73E08E" w:rsidR="00B455D9" w:rsidRPr="00053A8E" w:rsidRDefault="00CD2E00" w:rsidP="00053A8E">
      <w:pPr>
        <w:jc w:val="center"/>
        <w:rPr>
          <w:b/>
          <w:sz w:val="28"/>
          <w:szCs w:val="28"/>
        </w:rPr>
      </w:pPr>
      <w:r w:rsidRPr="00053A8E">
        <w:rPr>
          <w:b/>
          <w:sz w:val="28"/>
          <w:szCs w:val="28"/>
        </w:rPr>
        <w:t>D</w:t>
      </w:r>
      <w:r w:rsidR="00E009D0" w:rsidRPr="00053A8E">
        <w:rPr>
          <w:b/>
          <w:sz w:val="28"/>
          <w:szCs w:val="28"/>
        </w:rPr>
        <w:t>ĖL</w:t>
      </w:r>
      <w:r w:rsidR="008F38B8" w:rsidRPr="00053A8E">
        <w:rPr>
          <w:b/>
          <w:sz w:val="28"/>
          <w:szCs w:val="28"/>
        </w:rPr>
        <w:t xml:space="preserve"> </w:t>
      </w:r>
      <w:r w:rsidR="00042D26" w:rsidRPr="00053A8E">
        <w:rPr>
          <w:b/>
          <w:sz w:val="28"/>
          <w:szCs w:val="28"/>
        </w:rPr>
        <w:t>KLAIPĖDOS RAJONO SAVIVALDYBĖS 20</w:t>
      </w:r>
      <w:r w:rsidR="003342DF" w:rsidRPr="00053A8E">
        <w:rPr>
          <w:b/>
          <w:sz w:val="28"/>
          <w:szCs w:val="28"/>
        </w:rPr>
        <w:t>2</w:t>
      </w:r>
      <w:r w:rsidR="00471405" w:rsidRPr="00053A8E">
        <w:rPr>
          <w:b/>
          <w:sz w:val="28"/>
          <w:szCs w:val="28"/>
        </w:rPr>
        <w:t>1</w:t>
      </w:r>
      <w:r w:rsidR="00042D26" w:rsidRPr="00053A8E">
        <w:rPr>
          <w:b/>
          <w:sz w:val="28"/>
          <w:szCs w:val="28"/>
        </w:rPr>
        <w:t xml:space="preserve"> METŲ BIUDŽETO PATI</w:t>
      </w:r>
      <w:r w:rsidR="0096377D" w:rsidRPr="00053A8E">
        <w:rPr>
          <w:b/>
          <w:sz w:val="28"/>
          <w:szCs w:val="28"/>
        </w:rPr>
        <w:t>KSL</w:t>
      </w:r>
      <w:r w:rsidR="00042D26" w:rsidRPr="00053A8E">
        <w:rPr>
          <w:b/>
          <w:sz w:val="28"/>
          <w:szCs w:val="28"/>
        </w:rPr>
        <w:t>INIMO</w:t>
      </w:r>
    </w:p>
    <w:p w14:paraId="6A1FF18B" w14:textId="77777777" w:rsidR="00E144E3" w:rsidRPr="006D3F48" w:rsidRDefault="00E144E3" w:rsidP="00053A8E">
      <w:pPr>
        <w:tabs>
          <w:tab w:val="left" w:pos="3450"/>
        </w:tabs>
        <w:jc w:val="center"/>
        <w:rPr>
          <w:bCs/>
        </w:rPr>
      </w:pPr>
    </w:p>
    <w:p w14:paraId="66825AE1" w14:textId="66EC5B43" w:rsidR="005A2D38" w:rsidRDefault="002156CC" w:rsidP="00053A8E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053A8E">
        <w:rPr>
          <w:rFonts w:ascii="Times New Roman" w:hAnsi="Times New Roman"/>
          <w:caps w:val="0"/>
        </w:rPr>
        <w:t xml:space="preserve">gruodžio 23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82427D">
        <w:rPr>
          <w:rFonts w:ascii="Times New Roman" w:hAnsi="Times New Roman"/>
          <w:caps w:val="0"/>
        </w:rPr>
        <w:t>361</w:t>
      </w:r>
    </w:p>
    <w:p w14:paraId="31E54D78" w14:textId="77777777" w:rsidR="008F38B8" w:rsidRDefault="008F38B8" w:rsidP="00053A8E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053A8E">
      <w:pPr>
        <w:pStyle w:val="Antrats"/>
        <w:jc w:val="both"/>
      </w:pPr>
    </w:p>
    <w:p w14:paraId="1F0D500F" w14:textId="3CAD7EF5" w:rsidR="006D3F48" w:rsidRPr="00273029" w:rsidRDefault="003F131A" w:rsidP="00273029">
      <w:pPr>
        <w:pStyle w:val="Default"/>
        <w:ind w:firstLine="1134"/>
        <w:jc w:val="both"/>
      </w:pPr>
      <w:r w:rsidRPr="00273029">
        <w:t>Klaipėdos rajono savivaldybės taryba, vadovaudamasi Lietuvos Respublikos vietos savivaldos įstatymo 16 straipsnio 2 dalies 15 punktu, 18 straipsnio 1 dalimi</w:t>
      </w:r>
      <w:r w:rsidR="004C0186" w:rsidRPr="00273029">
        <w:t>,</w:t>
      </w:r>
      <w:r w:rsidR="00D84D38" w:rsidRPr="00273029">
        <w:t xml:space="preserve"> </w:t>
      </w:r>
      <w:r w:rsidR="00D34D33" w:rsidRPr="00273029">
        <w:t>Lietuvos Respublikos sveikatos apsau</w:t>
      </w:r>
      <w:r w:rsidR="00C74700" w:rsidRPr="00273029">
        <w:t xml:space="preserve">gos ministro 2021 m. </w:t>
      </w:r>
      <w:r w:rsidR="00BB367C" w:rsidRPr="00273029">
        <w:t>lapkričio</w:t>
      </w:r>
      <w:r w:rsidR="00C74700" w:rsidRPr="00273029">
        <w:t xml:space="preserve"> </w:t>
      </w:r>
      <w:r w:rsidR="00BB367C" w:rsidRPr="00273029">
        <w:t>19</w:t>
      </w:r>
      <w:r w:rsidR="00314582" w:rsidRPr="00273029">
        <w:t xml:space="preserve"> d.</w:t>
      </w:r>
      <w:r w:rsidR="00C74700" w:rsidRPr="00273029">
        <w:t xml:space="preserve"> įsakym</w:t>
      </w:r>
      <w:r w:rsidR="0066777A" w:rsidRPr="00273029">
        <w:t>u</w:t>
      </w:r>
      <w:r w:rsidR="00C74700" w:rsidRPr="00273029">
        <w:t xml:space="preserve"> Nr. V-</w:t>
      </w:r>
      <w:r w:rsidR="006058B8" w:rsidRPr="00273029">
        <w:t>2</w:t>
      </w:r>
      <w:r w:rsidR="00BB367C" w:rsidRPr="00273029">
        <w:t>635</w:t>
      </w:r>
      <w:r w:rsidR="00C74700" w:rsidRPr="00273029">
        <w:t xml:space="preserve"> ,,Dėl lėšų skyrimo asmens sveikatos priežiūros įstaigoms</w:t>
      </w:r>
      <w:r w:rsidR="00725629" w:rsidRPr="00273029">
        <w:t>“</w:t>
      </w:r>
      <w:r w:rsidR="0066777A" w:rsidRPr="00273029">
        <w:t xml:space="preserve">, Lietuvos Respublikos sveikatos apsaugos ministro 2021 m. </w:t>
      </w:r>
      <w:r w:rsidR="00BB367C" w:rsidRPr="00273029">
        <w:t>lapkričio</w:t>
      </w:r>
      <w:r w:rsidR="0066777A" w:rsidRPr="00273029">
        <w:t xml:space="preserve"> 2</w:t>
      </w:r>
      <w:r w:rsidR="00BB367C" w:rsidRPr="00273029">
        <w:t>3</w:t>
      </w:r>
      <w:r w:rsidR="0066777A" w:rsidRPr="00273029">
        <w:t xml:space="preserve"> d. įsakymu Nr. V-2</w:t>
      </w:r>
      <w:r w:rsidR="00BB367C" w:rsidRPr="00273029">
        <w:t>650</w:t>
      </w:r>
      <w:r w:rsidR="0066777A" w:rsidRPr="00273029">
        <w:t xml:space="preserve"> </w:t>
      </w:r>
      <w:r w:rsidR="006058B8" w:rsidRPr="00273029">
        <w:t xml:space="preserve">„Dėl </w:t>
      </w:r>
      <w:r w:rsidR="0066777A" w:rsidRPr="00273029">
        <w:t>lėšų skyrimo asmens sveikatos priežiūros įstaigoms</w:t>
      </w:r>
      <w:r w:rsidR="006058B8" w:rsidRPr="00273029">
        <w:t>“</w:t>
      </w:r>
      <w:r w:rsidR="00725629" w:rsidRPr="00273029">
        <w:t>,</w:t>
      </w:r>
      <w:r w:rsidR="00AD2269" w:rsidRPr="00273029">
        <w:t xml:space="preserve"> Lietuvos Respublikos sveikatos apsaugos ministro 2021 m. lapkričio 25 d. įsakymu Nr. V-2675</w:t>
      </w:r>
      <w:r w:rsidR="000D6571" w:rsidRPr="00273029">
        <w:t xml:space="preserve"> „Dėl Lietuvos Respublikos sveikatos apsaugos ministro 2021 m. lapkričio 23 d. įsakymo Nr. V-2656 </w:t>
      </w:r>
      <w:r w:rsidR="00AD2269" w:rsidRPr="00273029">
        <w:t>„Dėl lėšų skyrimo asmens sveikatos priežiūros įstaigoms“</w:t>
      </w:r>
      <w:r w:rsidR="000D6571" w:rsidRPr="00273029">
        <w:t xml:space="preserve"> pakeitimo</w:t>
      </w:r>
      <w:r w:rsidR="00AD2269" w:rsidRPr="00273029">
        <w:t xml:space="preserve">, </w:t>
      </w:r>
      <w:r w:rsidR="00377E79" w:rsidRPr="00273029">
        <w:t xml:space="preserve">Lietuvos Respublikos Vyriausybės 2021 m. </w:t>
      </w:r>
      <w:r w:rsidR="00FF4D0F" w:rsidRPr="00273029">
        <w:t>lapkričio</w:t>
      </w:r>
      <w:r w:rsidR="00377E79" w:rsidRPr="00273029">
        <w:t xml:space="preserve"> </w:t>
      </w:r>
      <w:r w:rsidR="00FF4D0F" w:rsidRPr="00273029">
        <w:t>24</w:t>
      </w:r>
      <w:r w:rsidR="00377E79" w:rsidRPr="00273029">
        <w:t xml:space="preserve"> d. nutarimu Nr. </w:t>
      </w:r>
      <w:r w:rsidR="00FF4D0F" w:rsidRPr="00273029">
        <w:t>977</w:t>
      </w:r>
      <w:r w:rsidR="00377E79" w:rsidRPr="00273029">
        <w:t xml:space="preserve"> ,,Dėl lėšų skyrimo iš Lietuvos Respublikos Vyriausybės rezervo“, Lietuvos Respublikos socialinės apsaugos ir darbo ministro 2021 m. </w:t>
      </w:r>
      <w:r w:rsidR="00607E7E" w:rsidRPr="00273029">
        <w:t>gruodžio 1</w:t>
      </w:r>
      <w:r w:rsidR="00377E79" w:rsidRPr="00273029">
        <w:t xml:space="preserve"> d. įsakymu Nr. A1-</w:t>
      </w:r>
      <w:r w:rsidR="00607E7E" w:rsidRPr="00273029">
        <w:t xml:space="preserve">858 </w:t>
      </w:r>
      <w:r w:rsidR="00377E79" w:rsidRPr="00273029">
        <w:t>,,Dėl Lietuvos Respublikos socialinės apsaugos ir darbo ministro 2020 m. gruodžio 30 d. įsakymo Nr. A1-1308 ,,Dėl Lietuvos Respublikos valstybės biudžeto specialių tikslinių dotacijų savivaldybių biudžetams 2021 metais paskirstymo savivaldybių administracijoms ir vertinimo kriterijų patvirtinimo“ pakeitimo</w:t>
      </w:r>
      <w:r w:rsidR="00377E79" w:rsidRPr="00273029">
        <w:rPr>
          <w:color w:val="auto"/>
        </w:rPr>
        <w:t xml:space="preserve">“, </w:t>
      </w:r>
      <w:r w:rsidR="003C3B02" w:rsidRPr="00273029">
        <w:rPr>
          <w:color w:val="auto"/>
        </w:rPr>
        <w:t>Lietuvos Respublikos sveikatos apsaugos ministro 2021 m. gruodžio 9 d. įsakymu Nr. V-2789 „Dėl lėšų skyrimo asmens sveikatos priežiūros įstaigoms“, Lietuvos Respublikos sveikatos apsaugos ministro 2021 m. gruodžio 9 d. įsakymu</w:t>
      </w:r>
      <w:r w:rsidR="00194C8B" w:rsidRPr="00273029">
        <w:rPr>
          <w:color w:val="auto"/>
        </w:rPr>
        <w:t xml:space="preserve"> Nr. V-2796 „Dėl Lietuvos Respublikos sveikatos apsaugos ministro 2021 m. gruodžio 6 d. įsakymo Nr. V-2766 „Dėl lėšų skyrimo asmens sveikatos priežiūros įstaigoms“ pakeitimo“, Lietuvos Respublikos sveikatos apsaugos ministro gruodžio 9 d. įsakymu Nr. V-2798 „Dėl lėšų skyrimo asmens sveikatos priežiūros įstaigoms“, Lietuvos Respublikos sveikatos apsaugos ministro 2021 m. gruodžio 9 d. įsakymu Nr. V-2800 „Dėl lėšų skyrimo asmens sveikatos priežiūros įstaigoms</w:t>
      </w:r>
      <w:r w:rsidR="00784C5A" w:rsidRPr="00273029">
        <w:rPr>
          <w:color w:val="auto"/>
        </w:rPr>
        <w:t xml:space="preserve">“, </w:t>
      </w:r>
      <w:r w:rsidR="005636B7" w:rsidRPr="00273029">
        <w:rPr>
          <w:color w:val="auto"/>
        </w:rPr>
        <w:t xml:space="preserve">Lietuvos Respublikos sveikatos apsaugos ministro 2021 m. gruodžio 10 d. įsakymu Nr. V-2815 „Dėl lėšų skyrimo asmens sveikatos priežiūros įstaigoms“, Lietuvos Respublikos sveikatos apsaugos ministro 2021 m. gruodžio 10 d. įsakymu Nr. V-2817 „Dėl lėšų skyrimo asmens sveikatos priežiūros įstaigoms“, </w:t>
      </w:r>
      <w:r w:rsidR="00B612A8" w:rsidRPr="00273029">
        <w:rPr>
          <w:color w:val="auto"/>
        </w:rPr>
        <w:t xml:space="preserve">Lietuvos Respublikos žemės ūkio ministro 2021 m. gruodžio 15 d. įsakymu Nr. 3D-803 „Dėl Žemės ūkio ministro 2018 m. gruodžio 21 d. įsakymo Nr. 3D-942 „Dėl valstybės biudžeto specialiųjų tikslinių dotacijų, skiriamų savivaldybių biudžetams </w:t>
      </w:r>
      <w:r w:rsidR="00EE7772" w:rsidRPr="00273029">
        <w:rPr>
          <w:color w:val="auto"/>
        </w:rPr>
        <w:t xml:space="preserve">Žemės ūkio ministerijos kuruojamai valstybinei (valstybės perduotai savivaldybėms) savivaldybės erdvinių duomenų rinkinio tvarkymo funkcijai atlikti“ pakeitimo“, </w:t>
      </w:r>
      <w:r w:rsidR="007B141B" w:rsidRPr="00273029">
        <w:rPr>
          <w:color w:val="auto"/>
        </w:rPr>
        <w:t>L</w:t>
      </w:r>
      <w:r w:rsidR="00273029" w:rsidRPr="00273029">
        <w:rPr>
          <w:color w:val="auto"/>
        </w:rPr>
        <w:t>ietuvos Respublikos Vyriausybės</w:t>
      </w:r>
      <w:r w:rsidR="0082427D">
        <w:rPr>
          <w:color w:val="auto"/>
        </w:rPr>
        <w:t xml:space="preserve"> 2021 m. gruodžio 15 d. nutarimu </w:t>
      </w:r>
      <w:r w:rsidR="007B141B" w:rsidRPr="00273029">
        <w:rPr>
          <w:color w:val="auto"/>
        </w:rPr>
        <w:t>Nr. 1072 „Dėl lėšų skyrimo i</w:t>
      </w:r>
      <w:r w:rsidR="003C3B02" w:rsidRPr="00273029">
        <w:rPr>
          <w:color w:val="auto"/>
        </w:rPr>
        <w:t>š</w:t>
      </w:r>
      <w:r w:rsidR="0082427D">
        <w:rPr>
          <w:color w:val="auto"/>
        </w:rPr>
        <w:t xml:space="preserve"> Lietuvos Respublikos</w:t>
      </w:r>
      <w:r w:rsidR="0082427D">
        <w:rPr>
          <w:color w:val="auto"/>
        </w:rPr>
        <w:br w:type="textWrapping" w:clear="all"/>
      </w:r>
      <w:r w:rsidR="007B141B" w:rsidRPr="00273029">
        <w:rPr>
          <w:color w:val="auto"/>
        </w:rPr>
        <w:t>Vyriausybės rezervo“</w:t>
      </w:r>
      <w:r w:rsidR="003C3B02" w:rsidRPr="00273029">
        <w:t xml:space="preserve">, </w:t>
      </w:r>
      <w:r w:rsidR="00053A8E" w:rsidRPr="00273029">
        <w:rPr>
          <w:spacing w:val="40"/>
        </w:rPr>
        <w:t>nusprendži</w:t>
      </w:r>
      <w:r w:rsidR="001A0B31" w:rsidRPr="00273029">
        <w:t>a:</w:t>
      </w:r>
    </w:p>
    <w:p w14:paraId="607F686B" w14:textId="0973614F" w:rsidR="00102C41" w:rsidRPr="00273029" w:rsidRDefault="00102C41" w:rsidP="00053A8E">
      <w:pPr>
        <w:pStyle w:val="Pagrindiniotekstotrauka2"/>
        <w:ind w:left="0" w:firstLine="1134"/>
      </w:pPr>
      <w:r w:rsidRPr="00273029">
        <w:t xml:space="preserve">1. </w:t>
      </w:r>
      <w:r w:rsidR="001F2E44" w:rsidRPr="00273029">
        <w:t>Sumažinti</w:t>
      </w:r>
      <w:r w:rsidRPr="00273029">
        <w:t xml:space="preserve"> Klaipėdos rajono savivaldybės 2021 metų biudžeto pajamas ir asignavimus </w:t>
      </w:r>
      <w:r w:rsidR="00A70BD6" w:rsidRPr="00273029">
        <w:t>23</w:t>
      </w:r>
      <w:r w:rsidR="001348AD" w:rsidRPr="00273029">
        <w:t>39</w:t>
      </w:r>
      <w:r w:rsidR="00A70BD6" w:rsidRPr="00273029">
        <w:t>,</w:t>
      </w:r>
      <w:r w:rsidR="001348AD" w:rsidRPr="00273029">
        <w:t>516</w:t>
      </w:r>
      <w:r w:rsidR="0087425D" w:rsidRPr="00273029">
        <w:t xml:space="preserve"> </w:t>
      </w:r>
      <w:r w:rsidRPr="00273029">
        <w:t>tūkst. eurų</w:t>
      </w:r>
      <w:r w:rsidR="00053A8E" w:rsidRPr="00273029">
        <w:t>.</w:t>
      </w:r>
    </w:p>
    <w:p w14:paraId="12D5BBCC" w14:textId="1830A43A" w:rsidR="00102C41" w:rsidRPr="00273029" w:rsidRDefault="00102C41" w:rsidP="00053A8E">
      <w:pPr>
        <w:pStyle w:val="Pagrindiniotekstotrauka2"/>
        <w:ind w:left="0" w:firstLine="1134"/>
      </w:pPr>
      <w:r w:rsidRPr="00273029">
        <w:t>2. Pakeisti biudžeto asignavimus atsižvelgiant į įstaigų prašymus ir Klaipėdos rajono savivaldybės strateginio veiklos plano 2021 m. programų pakeitimus (priedas pridedamas).</w:t>
      </w:r>
    </w:p>
    <w:p w14:paraId="2C923C4E" w14:textId="7A7A067E" w:rsidR="00102C41" w:rsidRPr="00273029" w:rsidRDefault="00102C41" w:rsidP="00053A8E">
      <w:pPr>
        <w:pStyle w:val="Pagrindiniotekstotrauka2"/>
        <w:ind w:left="0" w:firstLine="1134"/>
      </w:pPr>
      <w:r w:rsidRPr="00273029">
        <w:t>3. Pakeisti Klaipėdos rajono savivaldybės tarybos 2021 m. sausio 28 d. sprendimo Nr. T11-33 ,,Dėl Klaipėdos rajono savivaldybės 202</w:t>
      </w:r>
      <w:r w:rsidR="00726CFD" w:rsidRPr="00273029">
        <w:t>1</w:t>
      </w:r>
      <w:r w:rsidRPr="00273029">
        <w:t xml:space="preserve"> metų biudžeto patvirtinimo“:</w:t>
      </w:r>
    </w:p>
    <w:p w14:paraId="012042D9" w14:textId="1276E676" w:rsidR="00102C41" w:rsidRPr="00273029" w:rsidRDefault="00053A8E" w:rsidP="00053A8E">
      <w:pPr>
        <w:pStyle w:val="Pagrindiniotekstotrauka2"/>
        <w:ind w:left="0" w:firstLine="1134"/>
      </w:pPr>
      <w:r w:rsidRPr="00273029">
        <w:t xml:space="preserve">3.1. </w:t>
      </w:r>
      <w:r w:rsidR="00102C41" w:rsidRPr="00273029">
        <w:t>1 priedą:</w:t>
      </w:r>
    </w:p>
    <w:p w14:paraId="634B92EF" w14:textId="7D7A45C5" w:rsidR="00620501" w:rsidRPr="00273029" w:rsidRDefault="009F0E38" w:rsidP="00053A8E">
      <w:pPr>
        <w:pStyle w:val="Pagrindiniotekstotrauka2"/>
        <w:ind w:left="0" w:firstLine="1134"/>
      </w:pPr>
      <w:r w:rsidRPr="00273029">
        <w:lastRenderedPageBreak/>
        <w:t xml:space="preserve">3.1.1. </w:t>
      </w:r>
      <w:r w:rsidR="00604198" w:rsidRPr="00273029">
        <w:t>Įrašyti eilutę Nr. 2.1.2.</w:t>
      </w:r>
      <w:r w:rsidRPr="00273029">
        <w:t>20</w:t>
      </w:r>
      <w:r w:rsidR="00604198" w:rsidRPr="00273029">
        <w:t>. skiltyje „Pajamų rūšys“ įrašant žodžius „</w:t>
      </w:r>
      <w:r w:rsidR="00A7219D" w:rsidRPr="00273029">
        <w:t>Patirtoms išlaidoms už atliktus COVID-19 ligos ėminius (VBD(COVID))</w:t>
      </w:r>
      <w:r w:rsidR="00604198" w:rsidRPr="00273029">
        <w:t>“.</w:t>
      </w:r>
    </w:p>
    <w:p w14:paraId="6BF3A1BA" w14:textId="6F09F79D" w:rsidR="00A7219D" w:rsidRDefault="00A7219D" w:rsidP="00053A8E">
      <w:pPr>
        <w:pStyle w:val="Pagrindiniotekstotrauka2"/>
        <w:ind w:left="0" w:firstLine="1134"/>
      </w:pPr>
      <w:r>
        <w:t>3.1.2. Įrašyti eilutę Nr. 2.1.2.2</w:t>
      </w:r>
      <w:r w:rsidR="008562A0">
        <w:t>1</w:t>
      </w:r>
      <w:r>
        <w:t>. skiltyje „Pajamų rūšys“ įrašant žodžius „</w:t>
      </w:r>
      <w:r w:rsidR="008562A0" w:rsidRPr="008562A0">
        <w:t>Lėšos vežėjų negautoms pajamoms kompensuoti</w:t>
      </w:r>
      <w:r w:rsidR="00C37D66">
        <w:t xml:space="preserve"> (VBD(COVID))</w:t>
      </w:r>
      <w:r w:rsidR="008562A0">
        <w:t>“.</w:t>
      </w:r>
    </w:p>
    <w:p w14:paraId="6C6D21DE" w14:textId="4679689D" w:rsidR="001348AD" w:rsidRDefault="001348AD" w:rsidP="00053A8E">
      <w:pPr>
        <w:pStyle w:val="Pagrindiniotekstotrauka2"/>
        <w:ind w:left="0" w:firstLine="1134"/>
      </w:pPr>
      <w:r w:rsidRPr="00053A8E">
        <w:t>3.1.3. Įrašyti eilutę Nr.2.1.2.22. skiltyje „Pajamų rūšys“ įrašant žodžius „Dotacija Sosnovskio barščio naikinimui (VBD).</w:t>
      </w:r>
    </w:p>
    <w:p w14:paraId="7673ECD1" w14:textId="77777777" w:rsidR="00053A8E" w:rsidRDefault="00053A8E" w:rsidP="00053A8E">
      <w:pPr>
        <w:pStyle w:val="Pagrindiniotekstotrauka2"/>
        <w:ind w:left="0" w:firstLine="1134"/>
      </w:pPr>
    </w:p>
    <w:tbl>
      <w:tblPr>
        <w:tblW w:w="9280" w:type="dxa"/>
        <w:tblInd w:w="113" w:type="dxa"/>
        <w:tblLook w:val="04A0" w:firstRow="1" w:lastRow="0" w:firstColumn="1" w:lastColumn="0" w:noHBand="0" w:noVBand="1"/>
      </w:tblPr>
      <w:tblGrid>
        <w:gridCol w:w="1120"/>
        <w:gridCol w:w="6580"/>
        <w:gridCol w:w="1580"/>
      </w:tblGrid>
      <w:tr w:rsidR="005F2734" w14:paraId="15CF66F4" w14:textId="77777777" w:rsidTr="005F2734">
        <w:trPr>
          <w:trHeight w:val="46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5FCB" w14:textId="77777777" w:rsidR="005F2734" w:rsidRDefault="005F2734">
            <w:pPr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B94E" w14:textId="77777777" w:rsidR="005F2734" w:rsidRDefault="005F27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8E8D" w14:textId="77777777" w:rsidR="005F2734" w:rsidRDefault="005F27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5F2734" w14:paraId="0F0E5F63" w14:textId="77777777" w:rsidTr="005F2734">
        <w:trPr>
          <w:trHeight w:val="31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6D2A" w14:textId="77777777" w:rsidR="005F2734" w:rsidRDefault="005F27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CBE3" w14:textId="77777777" w:rsidR="005F2734" w:rsidRDefault="005F27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7EF4" w14:textId="77777777" w:rsidR="005F2734" w:rsidRDefault="005F27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5F2734" w14:paraId="2DE65550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1F79" w14:textId="77777777" w:rsidR="005F2734" w:rsidRDefault="005F27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3BDF" w14:textId="77777777" w:rsidR="005F2734" w:rsidRDefault="005F27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CED3" w14:textId="77777777" w:rsidR="005F2734" w:rsidRDefault="005F27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-1 849,716</w:t>
            </w:r>
          </w:p>
        </w:tc>
      </w:tr>
      <w:tr w:rsidR="005F2734" w14:paraId="037A044B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9DD3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A9799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einamiesiems tikslams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8A72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434,084</w:t>
            </w:r>
          </w:p>
        </w:tc>
      </w:tr>
      <w:tr w:rsidR="005F2734" w14:paraId="79DC00ED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372A8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286D3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 tikslinė dotacija savivaldybėms einamiesiems tikslams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26CA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30,6</w:t>
            </w:r>
          </w:p>
        </w:tc>
      </w:tr>
      <w:tr w:rsidR="005F2734" w14:paraId="7276952B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735F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2.1.1.1.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2ACF2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Valstybinėms (valstybės perduotoms savivaldybėms) funkcijoms atlikti (VBD)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AAEA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30,6</w:t>
            </w:r>
          </w:p>
        </w:tc>
      </w:tr>
      <w:tr w:rsidR="005F2734" w14:paraId="6065B609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7B5F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C2F3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einamiesiems tikslams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381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470,684</w:t>
            </w:r>
          </w:p>
        </w:tc>
      </w:tr>
      <w:tr w:rsidR="005F2734" w14:paraId="4E736917" w14:textId="77777777" w:rsidTr="005F2734">
        <w:trPr>
          <w:trHeight w:val="25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5FDF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2.1.2.10.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3BB75E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Patirtoms išlaidoms už skiepijimo nuo COVID-19 ligos (koronaviruso infekcijos) paslaugas kompensuoti (VBD(COVID))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6451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36,729</w:t>
            </w:r>
          </w:p>
        </w:tc>
      </w:tr>
      <w:tr w:rsidR="005F2734" w14:paraId="7BC3DAC1" w14:textId="77777777" w:rsidTr="005F2734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8653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4F85F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Patirtoms išlaidoms, susijusioms su darbuotojų darbo užmokesčio didinimu, kompensuoti (VBD(COVID))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C4D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102,321</w:t>
            </w:r>
          </w:p>
        </w:tc>
      </w:tr>
      <w:tr w:rsidR="005F2734" w14:paraId="10BF8F13" w14:textId="77777777" w:rsidTr="005F2734">
        <w:trPr>
          <w:trHeight w:val="69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2B94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2.1.2.14.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0A436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5E1E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25,069</w:t>
            </w:r>
          </w:p>
        </w:tc>
      </w:tr>
      <w:tr w:rsidR="005F2734" w14:paraId="6BC03870" w14:textId="77777777" w:rsidTr="005F2734">
        <w:trPr>
          <w:trHeight w:val="31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8E24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2.1.2.20.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9C470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Patirtoms išlaidoms už atliktus COVID-19 ligos ėminius (VBD(COVID))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A97E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121,432</w:t>
            </w:r>
          </w:p>
        </w:tc>
      </w:tr>
      <w:tr w:rsidR="005F2734" w14:paraId="3B39A137" w14:textId="77777777" w:rsidTr="005F2734">
        <w:trPr>
          <w:trHeight w:val="28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0F95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2.1.2.21.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C9A60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Lėšos vežėjų negautoms pajamoms kompensuoti (VBD(COVID))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2725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181,406</w:t>
            </w:r>
          </w:p>
        </w:tc>
      </w:tr>
      <w:tr w:rsidR="005F2734" w14:paraId="6A5E32DF" w14:textId="77777777" w:rsidTr="005F2734">
        <w:trPr>
          <w:trHeight w:val="28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8E9A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2.1.2.22.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D78B2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Sosnovskio barščio naikinimui (VBD)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1AD5" w14:textId="77777777" w:rsidR="005F2734" w:rsidRPr="00053A8E" w:rsidRDefault="005F2734">
            <w:pPr>
              <w:jc w:val="right"/>
              <w:rPr>
                <w:sz w:val="18"/>
                <w:szCs w:val="18"/>
              </w:rPr>
            </w:pPr>
            <w:r w:rsidRPr="00053A8E">
              <w:rPr>
                <w:sz w:val="18"/>
                <w:szCs w:val="18"/>
              </w:rPr>
              <w:t>3,727</w:t>
            </w:r>
          </w:p>
        </w:tc>
      </w:tr>
      <w:tr w:rsidR="005F2734" w14:paraId="22062004" w14:textId="77777777" w:rsidTr="005F2734">
        <w:trPr>
          <w:trHeight w:val="48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7884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2.1.3.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6422F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 einamiesiems tikslams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E3EE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-67,2</w:t>
            </w:r>
          </w:p>
        </w:tc>
      </w:tr>
      <w:tr w:rsidR="005F2734" w14:paraId="474EAE5E" w14:textId="77777777" w:rsidTr="005F2734">
        <w:trPr>
          <w:trHeight w:val="2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70B46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863C2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turtui įsigyti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CF76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-2 283,8</w:t>
            </w:r>
          </w:p>
        </w:tc>
      </w:tr>
      <w:tr w:rsidR="005F2734" w14:paraId="326BA0CA" w14:textId="77777777" w:rsidTr="005F2734">
        <w:trPr>
          <w:trHeight w:val="28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43772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FEE73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 turtui įsigyti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8A0B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-2283,8</w:t>
            </w:r>
          </w:p>
        </w:tc>
      </w:tr>
      <w:tr w:rsidR="005F2734" w14:paraId="7144C13D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2239" w14:textId="77777777" w:rsidR="005F2734" w:rsidRDefault="005F27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D16E" w14:textId="77777777" w:rsidR="005F2734" w:rsidRDefault="005F27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Pajamos už prekes ir paslaugas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31F1" w14:textId="77777777" w:rsidR="005F2734" w:rsidRDefault="005F27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-489,8</w:t>
            </w:r>
          </w:p>
        </w:tc>
      </w:tr>
      <w:tr w:rsidR="005F2734" w14:paraId="4C9C6AC9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476E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33FB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ilgalaikio ir trumpalaikio materialiojo turto nuomą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091D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-17,6</w:t>
            </w:r>
          </w:p>
        </w:tc>
      </w:tr>
      <w:tr w:rsidR="005F2734" w14:paraId="628C0E14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8547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A99F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EE69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-271,5</w:t>
            </w:r>
          </w:p>
        </w:tc>
      </w:tr>
      <w:tr w:rsidR="005F2734" w14:paraId="449409C4" w14:textId="77777777" w:rsidTr="005F2734">
        <w:trPr>
          <w:trHeight w:val="2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1099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96AD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Įmokos už išlaikymą švietimo, socialinės apsaugos įstaigose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1D33" w14:textId="77777777" w:rsidR="005F2734" w:rsidRDefault="005F2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-200,7</w:t>
            </w:r>
          </w:p>
        </w:tc>
      </w:tr>
      <w:tr w:rsidR="005F2734" w14:paraId="6B02F01E" w14:textId="77777777" w:rsidTr="005F2734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6EAE" w14:textId="77777777" w:rsidR="005F2734" w:rsidRDefault="005F27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F82F" w14:textId="77777777" w:rsidR="005F2734" w:rsidRDefault="005F273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D700" w14:textId="77777777" w:rsidR="005F2734" w:rsidRDefault="005F273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-2 339,516</w:t>
            </w:r>
          </w:p>
        </w:tc>
      </w:tr>
    </w:tbl>
    <w:p w14:paraId="3AAF30E4" w14:textId="77777777" w:rsidR="001348AD" w:rsidRDefault="001348AD" w:rsidP="001348AD">
      <w:pPr>
        <w:pStyle w:val="Pagrindiniotekstotrauka2"/>
        <w:ind w:left="0"/>
      </w:pPr>
    </w:p>
    <w:p w14:paraId="060446C2" w14:textId="5BF690F3" w:rsidR="005F36B5" w:rsidRDefault="00053A8E" w:rsidP="00053A8E">
      <w:pPr>
        <w:pStyle w:val="Pagrindiniotekstotrauka2"/>
        <w:ind w:left="0" w:firstLine="1134"/>
      </w:pPr>
      <w:r>
        <w:t xml:space="preserve">3.2. </w:t>
      </w:r>
      <w:r w:rsidR="003D43B1">
        <w:t>2</w:t>
      </w:r>
      <w:r w:rsidR="007D2FD3">
        <w:t xml:space="preserve"> priedą: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07"/>
        <w:gridCol w:w="4274"/>
        <w:gridCol w:w="779"/>
        <w:gridCol w:w="1220"/>
        <w:gridCol w:w="1300"/>
        <w:gridCol w:w="1559"/>
      </w:tblGrid>
      <w:tr w:rsidR="00C22D23" w14:paraId="551E1130" w14:textId="77777777" w:rsidTr="00C22D23">
        <w:trPr>
          <w:trHeight w:val="264"/>
        </w:trPr>
        <w:tc>
          <w:tcPr>
            <w:tcW w:w="5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6B87F" w14:textId="77777777" w:rsidR="00C22D23" w:rsidRDefault="00C22D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50CD15" w14:textId="77777777" w:rsidR="00C22D23" w:rsidRDefault="00C22D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87C84" w14:textId="77777777" w:rsidR="00C22D23" w:rsidRDefault="00C22D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2D9E48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tūkst. eurų</w:t>
            </w:r>
          </w:p>
        </w:tc>
      </w:tr>
      <w:tr w:rsidR="00C22D23" w14:paraId="1D7E6050" w14:textId="77777777" w:rsidTr="00C22D23">
        <w:trPr>
          <w:trHeight w:val="122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640E4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4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45E98" w14:textId="77777777" w:rsidR="00C22D23" w:rsidRDefault="00C22D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Įstaigos pavadinimas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5DB91F" w14:textId="77777777" w:rsidR="00C22D23" w:rsidRDefault="00C22D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93B42D" w14:textId="77777777" w:rsidR="00C22D23" w:rsidRDefault="00C2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prekes ir paslaugas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73FAFD" w14:textId="77777777" w:rsidR="00C22D23" w:rsidRDefault="00C2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Įmokos už išlaikymą švietimo, socialinės apsaugos ir kitose įstaigose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0912D" w14:textId="77777777" w:rsidR="00C22D23" w:rsidRDefault="00C2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ilgalaikio ir trumpalaikio materialiojo turto nuomą</w:t>
            </w:r>
          </w:p>
        </w:tc>
      </w:tr>
      <w:tr w:rsidR="00C22D23" w14:paraId="0071C472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1A55F" w14:textId="77777777" w:rsidR="00C22D23" w:rsidRDefault="00C22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1EBDA" w14:textId="77777777" w:rsidR="00C22D23" w:rsidRDefault="00C22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1E8D4" w14:textId="77777777" w:rsidR="00C22D23" w:rsidRDefault="00C22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DF6AB" w14:textId="77777777" w:rsidR="00C22D23" w:rsidRDefault="00C22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CB619" w14:textId="77777777" w:rsidR="00C22D23" w:rsidRDefault="00C22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2847F" w14:textId="77777777" w:rsidR="00C22D23" w:rsidRDefault="00C22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C22D23" w14:paraId="2A121C27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A07C2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855B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,,Vaivorykštės" gimnazija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E7589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FF5A3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F6B7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BB597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</w:tr>
      <w:tr w:rsidR="00C22D23" w14:paraId="5B5FF095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EC3C9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9B1A9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Ievos Simonaitytės gimnazija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190B7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97AB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6C90D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BE57D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-2,2</w:t>
            </w:r>
          </w:p>
        </w:tc>
      </w:tr>
      <w:tr w:rsidR="00C22D23" w14:paraId="7091D635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6DDB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2959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Veiviržėnų Jurgio Šaulio gimnazija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1D6A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3C6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2866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7BC4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1C70D7B0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39E73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26A88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Endriejavo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DCB8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6F2D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FA77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7FC90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7EBC030D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F3755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A7ACA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,,Kranto"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57917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33BC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9F62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4DF0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-4,8</w:t>
            </w:r>
          </w:p>
        </w:tc>
      </w:tr>
      <w:tr w:rsidR="00C22D23" w14:paraId="1C3A22D4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DF3D3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FA0EC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,,Minijos" progimnazija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D4B36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B296B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09656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41803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</w:tr>
      <w:tr w:rsidR="00C22D23" w14:paraId="049E8E14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6DCAE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EBDC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Dovilų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1915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236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17A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7471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-2,0</w:t>
            </w:r>
          </w:p>
        </w:tc>
      </w:tr>
      <w:tr w:rsidR="00C22D23" w14:paraId="5C17613A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5780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2B937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Ketvergių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86C8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CF4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6DF8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95178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-3,0</w:t>
            </w:r>
          </w:p>
        </w:tc>
      </w:tr>
      <w:tr w:rsidR="00C22D23" w14:paraId="0C2D0138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D8FF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69D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Kretingalės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D6E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996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130D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ABA62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772CE196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47CFD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BBFDE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Lapių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C65D7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BB9CD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3DF5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CD039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4BFFCE53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73141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94488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Plikių Ievos Labutytės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6FEE8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DDA87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55B7C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39A3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5BF8D4D5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35A6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5DF91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Vėžaičių pagrindinė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EBBB5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3D64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18073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9770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-0,9</w:t>
            </w:r>
          </w:p>
        </w:tc>
      </w:tr>
      <w:tr w:rsidR="00C22D23" w14:paraId="72CBC30E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9E889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AC4F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Slengių mokykla - daugiafunkcis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2C823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4DE7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6C5C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F5C7C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3C3C617B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F144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76E0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,,Ąžuoliukas"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98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CFA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30E8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C274C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2B7B3DC6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48179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7FE56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,,Gintarėlis"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4FAF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D9C4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0CD5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19CDA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2B5C38F7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DA1F5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B035A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,,Saulutė"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C7B3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0FAC7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1648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99C40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11065ABB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21CEC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C3E42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,,Naminukas"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D507A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544B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B009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1A8D3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-0,8</w:t>
            </w:r>
          </w:p>
        </w:tc>
      </w:tr>
      <w:tr w:rsidR="00C22D23" w14:paraId="6743287F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374A0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DFCE9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vaikų lopšelis-darželis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C47D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DE598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DB8C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7A6B3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0B23A1CA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57990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55298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muzikos mokykla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E5D6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2C7A9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2668D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505FE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6A0B1825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284EB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2109A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vaikų ir jaunimo laisvalaikio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3A6B5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F4187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18E5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F7A14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312A2614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A3D33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AADBD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atviras jaunimo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7E7D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58463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491AC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546CE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17575537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38D8E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A5494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Viliaus Gaigalaičio globos namai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BA35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6C1FB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CB7EA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85DE7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2FCBC354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CE0D9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A8B58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krašto muziejus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096BE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3E6D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ABA11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0E55B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44D29B48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13D3D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73131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kultūros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6EB16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56D0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39A2E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E8FE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-3,5</w:t>
            </w:r>
          </w:p>
        </w:tc>
      </w:tr>
      <w:tr w:rsidR="00C22D23" w14:paraId="41D5E58E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BEC66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8FDB1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Dovilų etninės kultūros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933B6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1A0BD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0416A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A2F4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32FE892C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5C2A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A074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kultūros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833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BA2A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B287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B3A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-2,0</w:t>
            </w:r>
          </w:p>
        </w:tc>
      </w:tr>
      <w:tr w:rsidR="00C22D23" w14:paraId="3E6B591A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3AB8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879A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Veiviržėnų kultūros centras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E1D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704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C0A7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7DA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</w:tr>
      <w:tr w:rsidR="00C22D23" w14:paraId="205E3522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600E1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C87B1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Klaipėdos r. sav. priešgaisrinė tarnyba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E3D81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A8482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A58CD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D87C4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22D23" w14:paraId="07FBBB9D" w14:textId="77777777" w:rsidTr="00C22D2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92567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CC845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Savivaldybės administracija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BCF77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DE3F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504CE" w14:textId="77777777" w:rsidR="00C22D23" w:rsidRDefault="00C22D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63E95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</w:tr>
      <w:tr w:rsidR="00C22D23" w14:paraId="50F6FF50" w14:textId="77777777" w:rsidTr="00C22D23">
        <w:trPr>
          <w:trHeight w:val="2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93593" w14:textId="77777777" w:rsidR="00C22D23" w:rsidRDefault="00C22D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92370" w14:textId="77777777" w:rsidR="00C22D23" w:rsidRDefault="00C22D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17420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-489,8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0D3F4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019CC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A7EFF" w14:textId="77777777" w:rsidR="00C22D23" w:rsidRDefault="00C22D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-17,6</w:t>
            </w:r>
          </w:p>
        </w:tc>
      </w:tr>
    </w:tbl>
    <w:p w14:paraId="7C95C4CB" w14:textId="77777777" w:rsidR="00A71B21" w:rsidRDefault="00A71B21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4E14DC63" w14:textId="3EEC1239" w:rsidR="0060196E" w:rsidRDefault="00101BEE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3.3</w:t>
      </w:r>
      <w:r w:rsidR="00053A8E">
        <w:t xml:space="preserve">. </w:t>
      </w:r>
      <w:r w:rsidR="00DC7CF7">
        <w:t>3</w:t>
      </w:r>
      <w:r w:rsidR="00A726C7">
        <w:t xml:space="preserve"> priedą:</w:t>
      </w:r>
    </w:p>
    <w:p w14:paraId="726F0419" w14:textId="77B17416" w:rsidR="00B32B7E" w:rsidRDefault="00B32B7E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>
        <w:t xml:space="preserve">3.3.1. Įrašyti eilutes Nr. 43.4.7., </w:t>
      </w:r>
      <w:r w:rsidR="004254BD">
        <w:t xml:space="preserve">44.34., 48.9., skiltyje </w:t>
      </w:r>
      <w:r>
        <w:t>,,Asignavimų valdytojo pavadinimas, programos numeris ir pavadinimas“ įrašant žodžius „</w:t>
      </w:r>
      <w:r w:rsidR="00F72E17" w:rsidRPr="00F72E17">
        <w:rPr>
          <w:iCs/>
        </w:rPr>
        <w:t>Dotacija patirtoms išlaidoms už atliktus COVID-19 ligos ėminius</w:t>
      </w:r>
      <w:r w:rsidR="007405FC">
        <w:rPr>
          <w:iCs/>
        </w:rPr>
        <w:t xml:space="preserve"> (VBD(COVID))</w:t>
      </w:r>
      <w:r>
        <w:rPr>
          <w:iCs/>
        </w:rPr>
        <w:t>“.</w:t>
      </w:r>
    </w:p>
    <w:p w14:paraId="1963A092" w14:textId="73BB4F4B" w:rsidR="00F72E17" w:rsidRDefault="00F72E17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>
        <w:rPr>
          <w:iCs/>
        </w:rPr>
        <w:t xml:space="preserve">3.3.2. </w:t>
      </w:r>
      <w:r w:rsidR="009B7E69">
        <w:t>Įrašyti eilutes Nr. 43.</w:t>
      </w:r>
      <w:r w:rsidR="00B7026C">
        <w:t>5</w:t>
      </w:r>
      <w:r w:rsidR="009B7E69">
        <w:t>.</w:t>
      </w:r>
      <w:r w:rsidR="00B7026C">
        <w:t>9</w:t>
      </w:r>
      <w:r w:rsidR="009B7E69">
        <w:t xml:space="preserve">., </w:t>
      </w:r>
      <w:r w:rsidR="00B7026C">
        <w:t xml:space="preserve">43.6.9., </w:t>
      </w:r>
      <w:r w:rsidR="009B7E69">
        <w:t>44.3</w:t>
      </w:r>
      <w:r w:rsidR="00B7026C">
        <w:t>5</w:t>
      </w:r>
      <w:r w:rsidR="009B7E69">
        <w:t>., 4</w:t>
      </w:r>
      <w:r w:rsidR="00907EAA">
        <w:t>9</w:t>
      </w:r>
      <w:r w:rsidR="009B7E69">
        <w:t>.</w:t>
      </w:r>
      <w:r w:rsidR="00907EAA">
        <w:t>1</w:t>
      </w:r>
      <w:r w:rsidR="009B7E69">
        <w:t>.</w:t>
      </w:r>
      <w:r w:rsidR="00907EAA">
        <w:t>12.</w:t>
      </w:r>
      <w:r w:rsidR="009B7E69">
        <w:t>, skiltyje ,,Asignavimų valdytojo pavadinimas, programos numeris ir pavadinimas“ įrašant žodžius „</w:t>
      </w:r>
      <w:r w:rsidR="00B731EE" w:rsidRPr="00B731EE">
        <w:rPr>
          <w:iCs/>
        </w:rPr>
        <w:t>Lėšos vežėjų negautoms pajamoms kompensuoti (VBD(COVID)</w:t>
      </w:r>
      <w:r w:rsidR="009B7E69">
        <w:rPr>
          <w:iCs/>
        </w:rPr>
        <w:t>“.</w:t>
      </w:r>
    </w:p>
    <w:p w14:paraId="44748DF9" w14:textId="6265489A" w:rsidR="00D82815" w:rsidRDefault="009612FC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 w:rsidRPr="00053A8E">
        <w:rPr>
          <w:iCs/>
        </w:rPr>
        <w:t xml:space="preserve">3.3.3. </w:t>
      </w:r>
      <w:r w:rsidRPr="00053A8E">
        <w:t xml:space="preserve">Įrašyti eilutes Nr. 43.3.1.11., 44.36., 47.1.11., skiltyje ,,Asignavimų valdytojo pavadinimas, programos numeris ir pavadinimas“ įrašant žodžius </w:t>
      </w:r>
      <w:r w:rsidR="00D82815" w:rsidRPr="00053A8E">
        <w:t>„</w:t>
      </w:r>
      <w:r w:rsidR="00DA03F4" w:rsidRPr="00053A8E">
        <w:t>Dotacija Sosnovskio barščio naikinimui (VBD)“.</w:t>
      </w:r>
    </w:p>
    <w:tbl>
      <w:tblPr>
        <w:tblW w:w="99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224"/>
        <w:gridCol w:w="1059"/>
        <w:gridCol w:w="1263"/>
        <w:gridCol w:w="975"/>
        <w:gridCol w:w="909"/>
        <w:gridCol w:w="13"/>
        <w:gridCol w:w="950"/>
        <w:gridCol w:w="13"/>
        <w:gridCol w:w="223"/>
      </w:tblGrid>
      <w:tr w:rsidR="00104DA6" w:rsidRPr="00AE4B26" w14:paraId="145CB8B8" w14:textId="77777777" w:rsidTr="006F1544">
        <w:trPr>
          <w:gridAfter w:val="2"/>
          <w:wAfter w:w="236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07F56" w14:textId="77777777" w:rsidR="00AE4B26" w:rsidRPr="00AE4B26" w:rsidRDefault="00AE4B26" w:rsidP="00AE4B26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AE4B26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20BEB" w14:textId="77777777" w:rsidR="00AE4B26" w:rsidRPr="00AE4B26" w:rsidRDefault="00AE4B26" w:rsidP="00AE4B26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AE4B26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FEBA5" w14:textId="77777777" w:rsidR="00AE4B26" w:rsidRPr="00AE4B26" w:rsidRDefault="00AE4B26" w:rsidP="00AE4B26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AE4B26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FF866" w14:textId="77777777" w:rsidR="00AE4B26" w:rsidRPr="00AE4B26" w:rsidRDefault="00AE4B26" w:rsidP="00AE4B26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AE4B26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94AA1" w14:textId="77777777" w:rsidR="00AE4B26" w:rsidRPr="00AE4B26" w:rsidRDefault="00AE4B26" w:rsidP="00AE4B26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AE4B26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70D9B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104DA6" w:rsidRPr="00AE4B26" w14:paraId="220B87FD" w14:textId="77777777" w:rsidTr="00104DA6">
        <w:trPr>
          <w:gridAfter w:val="1"/>
          <w:wAfter w:w="223" w:type="dxa"/>
          <w:trHeight w:val="2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714A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Eil. Nr.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0322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895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2790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AA870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</w:tr>
      <w:tr w:rsidR="00104DA6" w:rsidRPr="00AE4B26" w14:paraId="3645FA2E" w14:textId="77777777" w:rsidTr="00104DA6">
        <w:trPr>
          <w:gridAfter w:val="1"/>
          <w:wAfter w:w="223" w:type="dxa"/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CCA5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AD50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C3A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CC98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4C767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išlaidoms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A4E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turtui įsigyti</w:t>
            </w:r>
          </w:p>
        </w:tc>
      </w:tr>
      <w:tr w:rsidR="00104DA6" w:rsidRPr="00AE4B26" w14:paraId="388809FF" w14:textId="77777777" w:rsidTr="006F1544">
        <w:trPr>
          <w:gridAfter w:val="2"/>
          <w:wAfter w:w="236" w:type="dxa"/>
          <w:trHeight w:val="23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B87A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F324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8EB9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2EE3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9EFE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viso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539A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 darbo užmokesčiui</w:t>
            </w: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263B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104DA6" w:rsidRPr="00AE4B26" w14:paraId="293282CC" w14:textId="77777777" w:rsidTr="006F1544">
        <w:trPr>
          <w:trHeight w:val="2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43D0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6E5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1E34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A14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FEB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D3B3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4A29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41E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104DA6" w:rsidRPr="00AE4B26" w14:paraId="59F72EA8" w14:textId="77777777" w:rsidTr="006F1544">
        <w:trPr>
          <w:trHeight w:val="5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0A41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3503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7E86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B7C4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B86D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182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0E93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C42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682EBA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5C8D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73F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A99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D042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4A89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404E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C717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8A163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258236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693C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FD85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,,Vaivorykštės" gimnazija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A56B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B82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-32,977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10FE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-38,867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EA3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-9,410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7A0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5,890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D6E69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A56F10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372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C113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CCA9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5B0E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FFC1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6A8F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DD95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4D6AA7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868907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A345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61B6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65B1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17A4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-32,977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D492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-38,867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CB9C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-9,410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F17B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5,890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6E02A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7C4744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B103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A699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1D4F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4058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12,660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531A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12,660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DFE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5,160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714C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05060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67701E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ACF9C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7B73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C83F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02D9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0F7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0,163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2021A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2,150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6F6F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32CC3F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3E02403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4F30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B71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AFDF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E347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082F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-5,890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E0D3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CA5D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5,890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5539DF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F86759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256B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1.1.4.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66DB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C1C9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274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-45,800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2C8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-45,800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EEE1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-16,720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FCA7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3C7B56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3D5E77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A583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7ADC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 xml:space="preserve">Priekulės Ievos Simonaitytės gimnazija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22C5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BF4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31,720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7062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31,720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3307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21,920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7FD7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03475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AC123F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EC0C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5D99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08A2F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17B6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91BB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9969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23D6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D0959A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F67BDE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DEC2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9BF8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587B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36F7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31,720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8CE3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31,720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D3D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21,920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89F1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FB0E7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A81A91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D47B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540E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7965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F58D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47,670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F92F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47,670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5A7F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21,670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92B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25CBB1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2E8C9D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07B0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C5A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882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F3EF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FD6C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0A2E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5903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C3A7F3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A68AFE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528A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2.1.5.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511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F0A4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9D5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-16,200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5FBF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-16,200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F3FA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9506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DAEEA8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A0F73F9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065B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A030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Veiviržėnų Jurgio Šaulio gimnazija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3FC2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B29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-1,270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351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-1,270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FEFE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12,830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3F84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CC91AA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AC8750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0D6F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4CFA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FEDE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5AE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974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44C1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74C5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A8A4D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F0D92B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F6B0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90C2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4520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3E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-1,270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9B2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-1,270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589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12,830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26F61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87B3E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9D1C2C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147B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A541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99B5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8A13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32,580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4B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32,580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E92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18,580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988C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C042D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A23C1D7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9D9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7DD1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9F61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2299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36FC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34BC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E02A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727BA5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ABD996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03E3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0313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C749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11FB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-34,100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99F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-34,100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A73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F5D6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FE819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E03595F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1E1E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40F4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Endriejavo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B88D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C61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4,010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3397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2,700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096C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5,610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5E0A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1,310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9A870F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427527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88BF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D951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E36F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FEC8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31EB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D1FC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8E6F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2716B1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2BEC6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451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A843B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FD2A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231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4,010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D887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2,700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86AB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5,610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388A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1,310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59E97A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6E0E93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9215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176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4447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235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14,610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343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14,710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C12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6,610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8A3B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-0,100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2DC4B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D2B9E7A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5FAE0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54F7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55B6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F23A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6A2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ECF0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A11B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E65A9B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5239219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B8A7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AC7A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68CC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2829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7757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-0,810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389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5C0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0,810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793334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6CBDCD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8985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9BBA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0619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C9D9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-10,600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7A66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-10,600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81F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F456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B67C5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20694F6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B41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BE1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,,Kranto"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C1B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596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-7,810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7D6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-16,810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144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29,490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5C9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A1AA1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CAEAF7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771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648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E6B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BEC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FE7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B03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02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91884E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9369A7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282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EAF6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098D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2F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-7,810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67E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-16,810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A9C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29,490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3A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E680FE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ABFE7C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70C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AE6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88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298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38,290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96E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38,290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EF9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35,690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2FC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617D12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8B7B0F6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03D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E83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FB6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3A8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0,900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B83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-2,980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DCC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0,900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FDE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3,880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7DCB27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DED6C1F" w14:textId="77777777" w:rsidTr="006F1544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A18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CF7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86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183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33E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-5,120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D0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60A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5,120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36BE99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4B5F3A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BD6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5.1.5.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C21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778F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C94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-47,000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034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-47,000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AE6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-7,100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89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055C01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EE51F77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900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71D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,,Minijos" progimnazija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789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F1E1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-24,830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F4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-27,230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840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21,670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47F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D4AEFF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11B5B9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E3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27A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6A8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4E0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71B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CB1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6D9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AB850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5B3592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DDC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2C03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327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4AE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-24,830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6E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-27,230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9B6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21,670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38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3AD96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9BB189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F60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26C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A24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1D0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23,370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DC9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23,370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961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15,870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F46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64090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0793834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A0B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5244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019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FE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15,400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7D3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7E0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12,800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6EC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586DC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A84342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D77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C3E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828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5AB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-63,600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0B4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-63,600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4CA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513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922E3A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D873EC2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24F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FF8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Agluonėnų pagrindinė mokykla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A16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F7A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30,610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148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30,610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EB0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30,680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A55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05CC9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92783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7A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116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F3E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F4A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66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FA2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726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4EF90C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7A385C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9F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98A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47C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D3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30,610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C6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30,610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D5F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30,680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E28F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CD578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2E429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CB7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08C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290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06D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23,760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F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23,760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FE8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19,060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BA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04975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12E946F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62D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6811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424A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02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6,850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F83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6,850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820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11,620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68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AEAEA6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276E6EC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303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187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Dituvos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D52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91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657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68A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0,520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F57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A1E964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9E2F45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C51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2AD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B8F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0E4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B47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40A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4E2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BB7E2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20ABD4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39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7E8C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AF6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F3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546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50E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0,520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8555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956CD3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C77BDA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E70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9A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932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7F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C2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900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2,360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876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4C1737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A814114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86D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C505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9F6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FF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C21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895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-1,840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00C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3B9D08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2B37BE0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01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C5D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Dovilų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1FD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91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11,140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4A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6,140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377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13,140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748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5,000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4F83FC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C56D0D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1E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BAA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132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A19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44A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7A9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A3B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E4672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496A3A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710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870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34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E0E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11,140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875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6,140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F02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13,140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540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3490D7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D33D36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856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641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652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55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19,940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4C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19,940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8C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9,940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46C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31090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DF51171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782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93B0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05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CC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19F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096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4,700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2F2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3018FC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255C49A" w14:textId="77777777" w:rsidTr="006F1544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019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8805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F03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E4F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9F8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64F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776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B3872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4BEE6B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406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98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A5F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0F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D8C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9C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EDD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B1F98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7AEC677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F48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27E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Ketvergių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881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92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-6,130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B48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-8,530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F63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2,970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295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05EF0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0C9639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998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734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B92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A36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3E2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2DF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21A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E12EB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52EFBC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86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10.1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AE62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B86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EFE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-6,130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67E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-8,530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CDB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2,970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FC4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B89B6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2D0944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41E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217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D22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64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2,970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75D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2,970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53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2,970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12B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AA497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199F49" w14:textId="77777777" w:rsidTr="006F1544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1C1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10.1.3.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570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0F7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995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EA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B4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33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C7050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18365D4" w14:textId="77777777" w:rsidTr="006F1544">
        <w:trPr>
          <w:trHeight w:val="289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8C0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166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041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3AD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-9,100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760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-9,100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18C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63A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421D8B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47AA542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5A3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11.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046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Kretingalės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03B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1ED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45,140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B6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45,140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C7D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49,910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59F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E6C86C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C8E496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944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C76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AEA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05E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4DB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EC39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33F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68DE4C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054E80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088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2D41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022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C5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45,140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9A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45,140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7DB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49,910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D47C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C06E5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02BAD9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1CC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B5A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1D8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13D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52,610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E6F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52,610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72B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38,610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CB8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EE7C8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16FE74D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8DD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31A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446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869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14,830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6B8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14,830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ECE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14,300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7CB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6F071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2F8F9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6F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5BB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BB1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646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-22,300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D14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-22,300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34F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771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1BB65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811EB31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2EC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12.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83F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Lapių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DA37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45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15,403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CD1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15,403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B16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15,703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DCE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D7B39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B1CB9B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A53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31D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B15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2A5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5B7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DAD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58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79C8E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FA226E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174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571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B63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758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15,403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DD0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15,403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6FD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15,703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A50E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85AD4C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17882C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ED0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8E4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CDA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385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8,180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3B3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8,180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906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3,180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C1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53FF5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44DD5F8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E18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E662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16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62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14,923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616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14,923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D1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13,523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279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2077CD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25537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660F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9D5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B535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518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-7,700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484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-7,700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D10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4B6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2D691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F66315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302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208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Plikių Ievos Labutytės pagrindinė mokykla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211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2D9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32,080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B66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32,080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B8C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6,180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BA0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46AC72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B32F20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26E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6A9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358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60E6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4C3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197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017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F8146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DB77EB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FA9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2264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299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BE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32,080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B74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32,080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329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6,180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E655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144212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DB89F5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5E9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A98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CF1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F1B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33,430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67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33,430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63B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6,030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088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84BFA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0A42287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9F4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419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90C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E24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0,150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9C8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84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1D7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B7EA4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362DCDC" w14:textId="77777777" w:rsidTr="006F1544">
        <w:trPr>
          <w:trHeight w:val="36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627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7B3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CC7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F4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1C1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F18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B67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70831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58DBE0D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F97E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14.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14D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Vėžaičių pagrindinė mokykla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9F3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120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14,930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D68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13,205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DAC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20,930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F25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1,725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D0AD1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8EB6F4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0B90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7C1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233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034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458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651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0D8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26DCA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7AEC0D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989C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88F6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0DE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03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14,930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A1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13,205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E0C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20,930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C5B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1,725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A965B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7BA14E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EE6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42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503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E9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43,130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45E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43,130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957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26,130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D0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FFF144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180720F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C5D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5BB9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A50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3CE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9A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A52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CB5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7FA89A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3AD0699" w14:textId="77777777" w:rsidTr="006F1544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9CD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1B37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50B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71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250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-1,725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D78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38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1,725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B66D95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3E3081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D83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4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A95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A37A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-31,800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05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-31,800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8C7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-8,700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038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69335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8B3D0CF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32E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15.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2FF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Slengių mokykla-daugiafunkcis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059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78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-8,480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108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-8,480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425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-1,180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028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A4EA0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081A75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781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74A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2A7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1F5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C78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B8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D2E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85C1AE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AD3F50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02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15.1.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AF71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72C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341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-8,480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B4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-8,480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7BD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8B5F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B34920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5988E5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0F5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15.1.1.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AD7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6EF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D17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B73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7B2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0,120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22E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0F8CC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060145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E77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15.1.4.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9E3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48E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F947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547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-8,600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C63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-1,300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672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3E4ECD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0B9683E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DB5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16.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957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lopšelis-darželis ,,Ąžuoliukas"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6E9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82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-23,000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75C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-21,000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08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-7,100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47D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01EBA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F23A52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C37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041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F29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72B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5A2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602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D8F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065741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313218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4446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16.1.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0D3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E31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3A6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-23,000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791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-21,000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DCA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-7,100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5A6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948DD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F5F55F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853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16.1.1.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B5B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070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4D1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932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94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DEC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8C7ADB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AA51E4A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99F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16.1.2.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93E0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17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56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EA5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D8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0,400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08C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5DAC3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78600E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C1F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16.1.3.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0CB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257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0CE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-23,000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6B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-21,000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856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3C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4808C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4340578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723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17.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8ED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lopšelis-darželis ,,Gintarėlis"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96A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783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23,780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8CA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27,780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FF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32,180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9E9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C5E01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647D07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838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3E4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6B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354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E55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3B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AD8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BF7DB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ABF527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5B6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F66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968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5D7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23,780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5C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27,780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128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32,180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38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AB4D4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F727B6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4EC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886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962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2B3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44,780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C8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44,780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E0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31,480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21A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4056EA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FA5818C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A8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3F80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C5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8FE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D59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6DC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512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EC0C6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1387BA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AA6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1E3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1A0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6286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-23,600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CC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-19,600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91C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03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CD7788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B4B01F4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C6E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18.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A67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lopšelis-darželis ,,Saulutė"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256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0DB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9,740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779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9,740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4E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17,540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70C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4311DA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E609A0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6E4A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B90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E2E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17E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E9A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A07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6F6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032227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61A7F9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1C8F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D3E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C965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7BB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9,740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16B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9,740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69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17,540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2A0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40055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8DD419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0C7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C1F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278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429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27,740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671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27,740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9FF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27,540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B30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472F2E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3C2987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F8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18.1.3.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151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4D6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D42C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-18,000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7CE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-18,000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331E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-10,000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484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285D82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1181C91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B5F61C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19.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36B54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lopšelis-darželis ,,Naminukas"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D5689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561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11,240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F6D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11,240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765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16,040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BD9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94449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44BF06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93A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871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640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74B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A86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924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78B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B9F72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23E784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949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21A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704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88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11,240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C1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11,240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DC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16,040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87B1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A47C3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733720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8F3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E1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F31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95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28,790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32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28,790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8B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19,290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AF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9F600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F58655C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30D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E8D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443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FD0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DA3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5B6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0,250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5C0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E28D6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F9954B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87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19.1.3.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47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CD6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6D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-17,800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E79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-17,800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9C6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B72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52E7F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BB11CFB" w14:textId="77777777" w:rsidTr="006F1544">
        <w:trPr>
          <w:trHeight w:val="2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85462A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20.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568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Priekulės vaikų lopšelis-darželis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59DC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2B6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23,950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CE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23,950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CFB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34,450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644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6BB54C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FC204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A13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F1F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0D3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95D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9FB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03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AFF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B9F9AA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7B21C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2A9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C50E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95C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0E1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23,950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6CC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23,950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F16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34,450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E83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302EA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EC087D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7A7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A5A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251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6FD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43,800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7E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23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34,300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BAB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4B494E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50F0F2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A9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18EB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BF8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391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0,150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3D3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4B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0,150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1DF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27C8D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FB81C5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82BA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D1A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F92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746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A3C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-20,000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078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A87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E46DDC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2CD3765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6D7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21.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D7C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muzikos mokykla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F42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C74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37,960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98D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37,960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3F92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47,760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2C3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B825A4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454E40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F7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2D4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CA0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327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28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8F6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155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45EAF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F8BB1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742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AC74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AA4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E18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37,960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9E0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37,960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76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47,760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D4DB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222829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244715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42D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3B9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425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AA5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66,760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C84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66,760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7BF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67,960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F48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42A351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2FD19B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5F0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D83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07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691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-28,800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36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-28,800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08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-20,200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075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704174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45A0A99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5A0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4CA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vaikų ir jaunimo laisvalaikio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C21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C0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3,330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8D5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3,330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46A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7,270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907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BB312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823248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70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197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C45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7DE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821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0DB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CDC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AABB3F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794595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322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A7B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CAC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712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3,330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EE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3,330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2EA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7,270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B978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2A087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83DF5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EFD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02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9CB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56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10,830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990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10,830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03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10,270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5F9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76B82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CD4C4F1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4D4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22.1.2.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C43A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C28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A20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8E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984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DD2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A06F2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CFF4F1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3DF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4CE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6074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E6E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-7,500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7AB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-7,500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CB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FB8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4BF4E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07B2ABE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BA9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E95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Klaipėdos rajono švietimo centras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D12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B7B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1,190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76B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7,590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5F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-2,410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49A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-6,400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A036D0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8FF224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9C8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E6C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C83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C09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9D3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864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FAD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266BB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9F02CF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B1C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6EBE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2DE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468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1,190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02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1,190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46A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-2,410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AD1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383FB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F2688D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B4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688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EF4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95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1,190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310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1,190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A9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-2,410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DA1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E5C0E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AFD62D7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133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A1BE4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9. Savivaldybės valdymo ir pagrindinių funkcijų vykdymo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DDC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01.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275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D4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41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7D3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37A68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EFA6DB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90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23.3.1.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E4B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588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1BF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F7E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0CB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899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10863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E03C45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992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DDC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Pedagoginė psichologinė tarnyba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1E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091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2,550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11B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2,550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BF0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2,950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D99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996D5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54CFAF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50D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1F0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F7A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BC2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BD9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539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BC7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7E534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ABFD5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D15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24.1.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F19C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B7B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398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2,550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A2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2,550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5E6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2,950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62D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8C97E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5716AF0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C19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24.1.2.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935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423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DC6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2,550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194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2,550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70D1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2,950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C8F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1012EE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BC0AD3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438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6FF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atviras jaunimo centras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EDE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D5C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9,990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56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9,990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6A1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5,290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D55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61F35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7560FE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E13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DB1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9D0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0A2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3F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8B4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1C4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98ADF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8C2A006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F05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9C2AB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197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154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9,990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F25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9,990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04D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5,290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5A4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8A0B81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3BF276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C7F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3B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5AF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D28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10,290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72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10,290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DAC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5,290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2EC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9B3EA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905728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07C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25.1.2.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BB0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016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F04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03F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-0,300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5C8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FD1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81C195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77F8690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07FC5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CD2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Klaipėdos rajono turizmo informacijos centras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384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AC9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667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9B6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CD8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F338B9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1F1F84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003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A61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294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64B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2EE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2D0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7E8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B0712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0B860C6" w14:textId="77777777" w:rsidTr="006F1544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9E9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26.1.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A040F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2. Ekonominio konkurencingumo didinimo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A15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7EF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D8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2E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3535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5DFCC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F4AAA0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5620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26.1.1.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4E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370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76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97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86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0,850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548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B22BE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A51AB96" w14:textId="77777777" w:rsidTr="006F1544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69FDC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27.</w:t>
            </w: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A75D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Klaipėdos rajono savivaldybės visuomenės sveikatos biuras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A72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3CA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45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C11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C9E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85F47C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8B26D1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4A7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BC0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6D4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05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93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06E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1EB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07FE4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C5A81A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E4E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27.1.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015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4. Sveikatos apsaugos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C39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07.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84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2D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D0A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0982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1B9B4D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8FB3EE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BC3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27.1.1.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5E5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444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60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DB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355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770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3AAC9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463DAF4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8B9B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28.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C29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 xml:space="preserve">Gargždų socialinių paslaugų centras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6F7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48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A50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0A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E3F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282863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FEFDA4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767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8DE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81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8B3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040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A54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B1F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A0A807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0011AC8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CFB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28.1.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DF42C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164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508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F1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61F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112C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9FAEC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EDDA34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224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28.1.1.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E8E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1D6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65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618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27D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10,880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855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74A4A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0652AA8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203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29.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1CD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 xml:space="preserve">Klaipėdos rajono paramos šeimai centras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506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84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FF6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181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DFE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96A5C5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E2F21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399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FF1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054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F69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E67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E9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166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85964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7C6F266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37F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29.1.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230F5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EC0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14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AB0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E7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067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857B4F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3E60AF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1E8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29.1.1.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007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1F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03B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AC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7C0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BEE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B35A42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BD5088C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4C3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30.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A83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 xml:space="preserve">Priekulės socialinių paslaugų centras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C50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A9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3F4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34F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23E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C56DFD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9F28D1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5E8D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048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7E0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4AA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A5F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BE4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0AF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432BFB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F83830C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F7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30.1.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B7BE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029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0A6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718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06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D55E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8E55E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A5A7BE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7394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30.1.1.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25E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1BE9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FB0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0B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7A1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6A3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FBCFA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6ED1A7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5FB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09B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Viliaus Gaigalaičio globos namai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778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BC9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10,056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471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10,056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4EA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F13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C52289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8C7B0F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AC7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10A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2AA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AA1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56B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E8B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E2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B340B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0301985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85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94D71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B36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527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447F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10,000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ADE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F79E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B2E744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88C696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C69B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31.1.2.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E02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3831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805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BA4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10,000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683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32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4E57D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2D0AE7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A61B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5165" w14:textId="77777777" w:rsidR="00AE4B26" w:rsidRPr="00053A8E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4. Sveikatos apsaugos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65A3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07.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DEC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0,056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4E5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0,056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40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6F8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9CF0D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518C83C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F753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31.2.1.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CEF9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Dotacija patirtoms išlaidoms už atliktus COVID-19 ligos ėminius (VBD(COVID))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3AF0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4B193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0,056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2A9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6F88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5CE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33E38E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ED48C7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7DF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24B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Jono Lankučio viešoji biblioteka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014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2D5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95A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13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4BB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0C603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3B9B58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E046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D1D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B4F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3B3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20C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0E3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771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69BE6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243B6B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20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32.1.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5BA0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77E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20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CAD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E2D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1D2F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6D6E1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C8746A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6F6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32.1.1.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D1A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BF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7E5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B49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98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9,180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632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2D28E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6F9BFF6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CCC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33.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E2C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krašto muziejus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2A3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05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4,890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711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4,890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B4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3,790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079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787A5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DCB6B2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F2D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18D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18E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3AC3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5A5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2CE0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003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B6D5E6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9FE9C1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EFC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33.1.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FE1B6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2BCB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6C4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4,890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0D4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4,890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3D3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3,790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850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D80E0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972FF2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739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33.1.1.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757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3BE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05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2,890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578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2,890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806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2,890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FA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1C8A51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DC7B0C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8A0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33.1.3.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6A1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9A8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78D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F91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F20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0,900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726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67738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F2EDF92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692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34.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342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kultūros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F26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031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-10,980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15E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-10,980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F26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36,820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DE5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CD6F2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883102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D6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889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A3F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A4B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7DE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532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789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C479D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C9543D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D3A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34.1.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88B83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D72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3C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-10,980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90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-10,980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804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36,820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C5B5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E277BE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90075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83A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34.1.1.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48D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B87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AA2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38,820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2D2B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38,820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8FE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36,820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E60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4EF16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729BDB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3EF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34.1.3.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6F1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46B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4B9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-49,800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F44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-49,800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681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D5B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A8C65C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091F603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EC5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35.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F3A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Dovilų etninės kultūros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72A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701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2,900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07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2,900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532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11,700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3D3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6E968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88F5F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AEA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F7A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264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2C6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AD7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0CA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A13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4306B1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BB82A20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0AA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35.1.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FB2C3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B39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608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2,900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1A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2,900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D26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11,700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D8D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10848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261198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B8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35.1.1.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A36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8D3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592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256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1,700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FB1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10,700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718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A155A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95CC75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385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35.1.3.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35B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B9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8F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209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1,200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F18D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CD5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D79AD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540326A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DB6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36.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F29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Kretingalės kultūros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DA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47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6,570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A74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6,570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4A8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3,570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E61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7504A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A22674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EBB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ACB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E5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D1F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BEE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62A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E20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4E32C2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C280253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F49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0920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F71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ABE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B8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4E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3,570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D89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4C59D1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72384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FFE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E00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755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84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7DC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6,570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CF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3,570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838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653BC7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F46B12C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298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37.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E8C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Priekulės kultūros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087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44C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-0,940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738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-0,940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226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3,060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DED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CAD4BE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E91E4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91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A3C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630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244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0FE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056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7E5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4854C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1585473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38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37.1.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DF7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95E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5E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-0,940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204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-0,940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B9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3,060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6E9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A7122F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FD3EE7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20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37.1.1.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9C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84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FB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3,060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497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3,060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E0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3,060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F80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36C29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3F04A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8D1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37.1.3.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C1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126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9E2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585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EE14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AC0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1A446D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F100BCB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F38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38.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383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Veiviržėnų kultūros centras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A26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0BC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3,730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FB5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3,730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786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3,230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A11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B19279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C3C541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38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743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079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331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40F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196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42F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2D764A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4EEB0B9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143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38.1.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BEA6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82D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E0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3,730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14C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3,730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03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3,230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786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354BD4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92E721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982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D09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F27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840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3,230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5D8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3,230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CAB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3,230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3F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861DB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D02A06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6F5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38.1.3.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4E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9BF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F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FC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271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30C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7DAA7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1CC7EEE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85B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036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Sporto centras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B5C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62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17,590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8CFF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17,590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44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6,590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5A9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8DBE5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C75E93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2A1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354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F65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983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2E5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16C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5DA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77D01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3243F5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3F3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40.1.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EEB6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8. Kūno kultūros ir sporto plėtros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970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E7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17,590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F5B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17,590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F4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15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245D8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1389DC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8A6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40.1.1.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5CD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F3B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0D5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17,590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B15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17,590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8F0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F3E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92C26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8CF7E33" w14:textId="77777777" w:rsidTr="006F1544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4D5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41.</w:t>
            </w: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4C45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Klaipėdos r. sav. priešgaisrinė tarnyba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F68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A11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9,620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83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9,620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6C7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10,120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D24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FE6E0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2FCDA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2FD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FF4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4AA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29E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6E7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6B6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3E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3D569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28EB85D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322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9CC2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9. Savivaldybės valdymo ir pagrindinių funkcijų vykdymo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5F9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03.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19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9,620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37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9,620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5F6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10,120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8AB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CCA2C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DE06E4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A77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41.1.1.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7EB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D6F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D3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9,520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411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9,520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78D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10,120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5CE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237F8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953AF4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8C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41.1.3.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093F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8563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21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67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0D7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E71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3A4AC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6D2B6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06F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F31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Kontrolės ir audito tarnyba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75C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2FC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DE7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90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843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10B14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44C77B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2D5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466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01E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01.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2FD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24C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69E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44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D88CDC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309CD65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329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42.1.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4067B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9. Savivaldybės valdymo ir pagrindinių funkcijų vykdymo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499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11F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5B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02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0A7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E8E79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862C3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97C5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42.1.1.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448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6E0B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49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89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76C6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509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3DE419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474908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4FCE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835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F4A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86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-2639,478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7E2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560,062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8A6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400,017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B0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-3199,540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B89D3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FFCF40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C92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16B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0E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F35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3CE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030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D0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2D4FD0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45D264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7B2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63BF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908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1B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-491,866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830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-68,766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97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-3,100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7C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-423,100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20C61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206543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EA5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859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 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9D7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D3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13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895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0E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30890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C8D8E7" w14:textId="77777777" w:rsidTr="006F1544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DCE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F627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FD5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122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-67,666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4A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-67,666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CA9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104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C7CB2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C16ACA6" w14:textId="77777777" w:rsidTr="006F1544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08E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43.1.5.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18B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E15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28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-434,900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D60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DF7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-3,100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E92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-431,500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CFEF2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46AD1EE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0AF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4459B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2. Ekonominio konkurencingumo didinimo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1FE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BD8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-218,700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D1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-39,300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726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090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-179,400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1CB57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098A80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4B6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EA1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0EA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138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18D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26A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DA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C870B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74331D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B79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43.2.1.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AB5D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B3B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F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-218,700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5F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-39,300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911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3E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-179,400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F2B32A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57CCF8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0B0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EF8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7A9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DD8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5D3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0C0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C8D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CD13C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CEC567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28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43.2.1.1.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705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989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7F2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-86,800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81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-39,300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B00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FD6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-47,500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15B5C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147E58D" w14:textId="77777777" w:rsidTr="006F1544">
        <w:trPr>
          <w:trHeight w:val="94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C74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43.2.1.3.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DE6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811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06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-131,900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F6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57B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D1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-131,900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71940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85D495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F70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0F0C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3. Aplinkos apsaugos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60264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949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FC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651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9FE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A6679D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E4BD5D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110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260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FF01F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B93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AA2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5EB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E72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80DA3A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9314EB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993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A3B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0ACF8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05.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D69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3E5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6CA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806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C0AE64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B455340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C3C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7D3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8B6B3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EF4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18,200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7B1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FF3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11,100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FE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46E01B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798300D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A2C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898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A2184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F90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083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05E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E89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90584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12D0AF8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57C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43.3.1.2.1.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A30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Agluonėnų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3A903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A40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2,500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13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853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D4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D04188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82FC8F5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9A7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43.3.1.2.3.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C74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Dovilų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EDFF5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9221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A24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81C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E4B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0050F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6E151E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510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43.3.1.2.6.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E5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Judrėnų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DD412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49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5B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9FE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46F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4D4813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BBED043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D63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43.3.1.2.7.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16A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Kretingalės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281B1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442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8,100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781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8,100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135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3,100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327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2BCF5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D152F35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A45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43.3.1.2.8.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276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Priekulės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B1726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B6A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3CE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072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E9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44BD0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DEC0D5C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C06C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43.3.1.2.9.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C39B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Sendvario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36D904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41C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222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B24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FB9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120F9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453306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5A8A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43.3.1.2.10.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2AFC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Veiviržėnų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B4F0FE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2C6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FCA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E63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D7A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46916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4F4D8AB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4AC5" w14:textId="1337645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43.3.1.11</w:t>
            </w:r>
            <w:r w:rsidR="00F66244" w:rsidRPr="00053A8E">
              <w:rPr>
                <w:rFonts w:ascii="Arial" w:hAnsi="Arial" w:cs="Arial"/>
                <w:sz w:val="16"/>
                <w:szCs w:val="16"/>
                <w:lang w:eastAsia="lt-LT"/>
              </w:rPr>
              <w:t>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160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Dotacija Sosnovskio barščio naikinimui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11AF55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30D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3,727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5D3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3,727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720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F5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6B5BBD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8009B7B" w14:textId="77777777" w:rsidTr="006F1544">
        <w:trPr>
          <w:trHeight w:val="263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D842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D4867" w14:textId="77777777" w:rsidR="00AE4B26" w:rsidRPr="00053A8E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4. Sveikatos apsaugos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CF4487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07.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AFD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260,426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42F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260,426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F8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136,531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144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EF63FF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898ACA3" w14:textId="77777777" w:rsidTr="006F1544">
        <w:trPr>
          <w:trHeight w:val="70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92BB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43.4.4.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EC9A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9FA15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D43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36,729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157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36,729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EA0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35,990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AA72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E20BA5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83E8365" w14:textId="77777777" w:rsidTr="006F1544">
        <w:trPr>
          <w:trHeight w:val="769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C2AD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43.4.6.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0626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Patirtoms išlaidoms,susijusioms su darbuotojų darbo užmokesčio didinimu, kompensuoti (VBD(COVID))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BF77E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49B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102,321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642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102,321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D2A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100,541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8B36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02861D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FD5295" w14:textId="77777777" w:rsidTr="006F1544">
        <w:trPr>
          <w:trHeight w:val="518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9110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43.4.7.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0CCB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Dotacija patirtoms išlaidoms už atliktus COVID-19 ligos ėminius (VBD(COVID))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B0B6F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7D1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121,376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18A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121,376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3F00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A59D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A73DD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D91C93A" w14:textId="77777777" w:rsidTr="006F1544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C4F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2ED7" w14:textId="77777777" w:rsidR="00AE4B26" w:rsidRPr="00053A8E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1EBE0D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F1A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-408,294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9A7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76,206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98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-5,785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B0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-484,500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00AE8C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90FE41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9E4D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9690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D6DAB2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A3F9" w14:textId="77777777" w:rsidR="00AE4B26" w:rsidRPr="00053A8E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61F9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511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C69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3053E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809DD29" w14:textId="77777777" w:rsidTr="006F1544">
        <w:trPr>
          <w:trHeight w:val="2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3285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43.5.2.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0A0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26B0F3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296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46,300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271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46,300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781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E33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ED9F6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07DFEC1" w14:textId="77777777" w:rsidTr="006F1544">
        <w:trPr>
          <w:trHeight w:val="2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2917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43.5.3.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1DD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6D7E34" w14:textId="77777777" w:rsidR="00AE4B26" w:rsidRPr="00053A8E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5F5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-126,300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6D4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-44,600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897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8A2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-81,700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48A21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81D448C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FBC4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43.5.4.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7D40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 xml:space="preserve"> valstybinėms funkcijoms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EBB13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6B9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14,200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853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14,200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C21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0,015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51B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CC68D0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7035EEE" w14:textId="77777777" w:rsidTr="006F1544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842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43.5.6.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8B49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E4CD2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829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-463,900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11B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-61,100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91E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-5,800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ADB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-402,800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DF765A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0CB6C40" w14:textId="77777777" w:rsidTr="006F1544">
        <w:trPr>
          <w:trHeight w:val="503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B13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43.5.9.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391B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vežėjų negautoms pajamoms kompensuoti (VBD(COVID))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DB2A4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89C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B88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121,406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35A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47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4F0DA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DCEB4F2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B00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137F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6. Susisiekimo ir inžinerinės infrastruktūros plėtros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2D90B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ACD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-1857,300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18C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-26,800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98D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-11,400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BD0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-1830,500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0BD3F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B6D39E0" w14:textId="77777777" w:rsidTr="006F1544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6D1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49F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D28CC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5DA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A17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65F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563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408A9F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E2BDED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3BB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43.6.1.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9A0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1340E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CF1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-473,700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7D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-75,800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169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-1,100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564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-397,900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696B1B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609CE7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DA0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43.6.2.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4FA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9B73B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06.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EAB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-258,600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F6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D72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-8,100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556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-250,300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7B42C0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2AF9812" w14:textId="77777777" w:rsidTr="006F1544">
        <w:trPr>
          <w:trHeight w:val="73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FDA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43.6.4.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D9EE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E19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C68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-537,200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FC9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1AB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4FE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-535,800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D00DD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5EC60A" w14:textId="77777777" w:rsidTr="006F1544">
        <w:trPr>
          <w:trHeight w:val="7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AF6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43.6.5.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AB32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88A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06.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520B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-647,800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199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D1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DA7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-646,500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9215E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AB2B15D" w14:textId="77777777" w:rsidTr="006F1544">
        <w:trPr>
          <w:trHeight w:val="49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2AE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43.6.9.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B8F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vežėjų negautoms pajamoms kompensuoti (VBD(COVID))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7E8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E80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5B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29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AC7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0EC0CC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6FBC7B" w14:textId="77777777" w:rsidTr="006F1544">
        <w:trPr>
          <w:trHeight w:val="4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27C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217B8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D58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1E5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-135,300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0E2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AF7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AA9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-135,300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12869C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E30738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A0C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152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EE2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337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72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B9B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82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D27DC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08E14AB" w14:textId="77777777" w:rsidTr="006F1544">
        <w:trPr>
          <w:trHeight w:val="758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681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43.7.2.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E6C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F4B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426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-135,300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CBA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5B0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EC3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-135,300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F76184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B15439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BB926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D432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8. Kūno kultūros ir sporto plėtros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FE8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1B9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-144,540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95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A11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5B8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-146,740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62384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B21A5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F159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B62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5C9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3BC8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535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8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2E9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174B5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9B3962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A9CF0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43.8.1.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916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220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4FD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-146,740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A06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AEC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62A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-146,740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9AC63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3389F01" w14:textId="77777777" w:rsidTr="006F1544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61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43.8.4.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DD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0B6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CBF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3A5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0E5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633F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7E6257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97E3A3F" w14:textId="77777777" w:rsidTr="006F1544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892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1B7CB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9. Savivaldybės valdymo ir pagrindinių funkcijų vykdymo programa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24BA7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56C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334,169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959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334,169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7DF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268,671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C6C5" w14:textId="77777777" w:rsidR="00AE4B26" w:rsidRPr="00053A8E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49639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72878C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8D6B0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248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96AE0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31F6" w14:textId="77777777" w:rsidR="00AE4B26" w:rsidRPr="00053A8E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8808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B5054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93E9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D832F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D8F008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AE9A4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494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A2D3D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01.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697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281,469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16C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281,469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8EF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225,200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6110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F379A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607411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13A3A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972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06CB9A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B195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646A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14B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B08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89156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706A20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5941C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9BF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879E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2940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281,469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34A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281,469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7BB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225,200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A4B2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92279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38EA07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83BBD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0F5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BAFCC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5FE3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7743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F91D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BB16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9BDD8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B95D48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AFF42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3EC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716A9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B8C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255,300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BF8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255,300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9DB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225,200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635E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78605B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FB6796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0849B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D9C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517B7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0AA0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A05F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4D47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84CB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B0C3E1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CF6AA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5C531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57B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Agluonėnų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ED264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1B5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710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21F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B7D5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35E46C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2C39D5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3AB75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8E4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Dovilų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F437A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A15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-0,600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867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-0,600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DF4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2C7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9FCCFF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143ED4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78AFB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921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Gargždų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54B7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5A3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995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A8B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D1E5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3500E5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7374AD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F1F7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899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Kretingalės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6AA2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999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1B63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2,100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5D3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5,000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B072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35BE39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D52865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3FB17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F58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Priekulės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85D55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601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F717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7A6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C18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3D28C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3577F0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F820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57A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Sendvario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8C7EB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703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17,200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E4D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17,200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291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8,000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D2B5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E75FE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C0508C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B031E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43.9.1.2.1.10.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BA3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Veiviržėnų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2A74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F3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DC7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F5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B67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86EB7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5F037E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2EA99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43.9.1.2.1.11.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C90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Vėžaičių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CC424D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4A4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87F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CFB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5,200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CBB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FC024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B7F11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E930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43.9.1.2.3.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7CA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0C22A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254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E37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1,100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67F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26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680B54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C491D9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A9AA7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9BA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485EC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083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708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E43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93C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78470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FF080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024D4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43.9.1.2.3.4.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7C6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Veiviržėnų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E72A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8A0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C1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CA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EC1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385D9B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EB1161D" w14:textId="77777777" w:rsidTr="006F1544">
        <w:trPr>
          <w:trHeight w:val="115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721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43.9.1.2.4.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BF6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533864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5A9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25,069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8C9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25,069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D4CC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82D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8DCEE5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36C0F3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AA368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59F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59534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DE2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-16,000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493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-16,000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161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13,800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9E7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7A005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D95B08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0128F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DB8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06B33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2C42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DEFA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1887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C8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2EDF32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D0DA8B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A3077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43.9.4.1.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059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7E70B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E38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-29,000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200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-29,000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0F1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FD2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635E7E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8CD29E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E1F4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43.9.4.2.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42C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valstybinei funkcijai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57B1C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7DC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13,000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3A1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13,000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650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12,800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30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E8749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02A2FD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CC8DF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B5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25F8F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05.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02C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-2,500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9D0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-2,500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D322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-2,500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A52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79CA9C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2D05D3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7AA20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B1B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0946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07.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E6B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F11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13E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10,500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05A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E8E43E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F0D619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4244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6F6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C46B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DB70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-8,000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FC0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-8,000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760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-8,000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C4E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D8FA7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30392C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66178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43.9.9.1.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73E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E93BC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956B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-8,000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E5F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-8,000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022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-8,000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9E2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491DA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98067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34AA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47B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127AD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4C3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20,400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FBA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20,400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F51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20,000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33A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38814F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553CFF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3DD84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43.9.10.1.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FB9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3557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F4C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20,400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266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20,400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E20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20,000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2C7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7DDB5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1483FA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5F697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DCF6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EB503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B3C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18,200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036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18,200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868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9,671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4D7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9ED46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BAD240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BEAC4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0BF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ACCDD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7E48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6D7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675D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100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EFEEE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793BF5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4B1F8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ED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0C02E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630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14,800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624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14,800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FEC3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6,000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1E8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1C0413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C1462A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2041F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DCD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BB34F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DFAA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35A1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3628" w14:textId="77777777" w:rsidR="00AE4B26" w:rsidRPr="00053A8E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971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B1913A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125A00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AAC1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CF9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Agluonėnų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F364F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34E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B3E0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1,500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B0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1,500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419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EB04D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BD217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78B99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53D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Dovilų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C0EFF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AB8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0B6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42D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C0D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78D62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C5B9B6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B89C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B758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Judrėnų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8DBC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B81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014E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0631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857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40E86F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5FB739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66705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F8C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Kretingalės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39F3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B78F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BEF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2,300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F7A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3,500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870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EEDF5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ECC56D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018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D04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Priekulės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F773B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9B2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-0,400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3FA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-0,400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8F49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0,600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9E0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A2BA2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A04B94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2B51F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3F1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Sendvario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C7A26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35D6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4CA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6A7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0,200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98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A0B994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B21FF1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482E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43.9.11.1.10.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B4E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Veiviržėnų seniūnija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4EEBB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B79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-1,400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6CE8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D19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-1,000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F7A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9B18AA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51D44C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43F2F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DC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valstybinei funkcijai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D1F3A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A1B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3,400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C4F7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3,400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2F9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3,330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8BD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46300A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665D840" w14:textId="77777777" w:rsidTr="006F1544">
        <w:trPr>
          <w:trHeight w:val="69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E3BF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43EA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akredituotai vaikų dienos socialinei priežiūrai organizuoti, teikti ir administruoti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245D7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8A8C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F62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E39A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0,341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812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5CB3A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5A38F92" w14:textId="77777777" w:rsidTr="006F1544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F86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43.9.13.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64EB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administracijos direktoriaus rezervas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6CC8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144D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30,000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CAF5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053A8E">
              <w:rPr>
                <w:rFonts w:ascii="Arial" w:hAnsi="Arial" w:cs="Arial"/>
                <w:sz w:val="16"/>
                <w:szCs w:val="16"/>
                <w:lang w:eastAsia="lt-LT"/>
              </w:rPr>
              <w:t>30,000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1CB94" w14:textId="77777777" w:rsidR="00AE4B26" w:rsidRPr="00053A8E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DDE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0CF1C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90041D2" w14:textId="77777777" w:rsidTr="006F1544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A3B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8B0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66B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4C9D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-2339,516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08E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844,699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5E55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903,730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AFA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-3184,215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0871B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DFE301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C6D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333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99E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1E9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615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3D2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19BA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5D010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18268F1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5FE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3B2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A0D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FEC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9AE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922,240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EA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787,180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A4AD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-922,240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B5DA3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1DBE794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DF6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99E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057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B2E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A6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-6,880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DC5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71,253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400C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6,880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5EAB3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C9E0E2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D6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65D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 valstybinėms funkcijoms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831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7DC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30,600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DC0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30,600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2D9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16,145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C0D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3D7AD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54DC9C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C0A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13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0670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69A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-489,800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447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-483,800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B14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-96,620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64E1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-6,000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FF117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D384CB3" w14:textId="77777777" w:rsidTr="006F1544">
        <w:trPr>
          <w:trHeight w:val="709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0FC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44.11.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0B3B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VBES,EEE,EEEVB)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267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F1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-2351,000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249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-67,200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E0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-11,100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2618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-2283,800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B4A55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EC4D140" w14:textId="77777777" w:rsidTr="006F1544">
        <w:trPr>
          <w:trHeight w:val="529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7B8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44.15.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666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akredituotai vaikų dienos socialinei priežiūrai organizuoti, teikti ir administruoti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2737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2AD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6D5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B0B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0,341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E58E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B9503E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41B3D8C" w14:textId="77777777" w:rsidTr="006F1544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4D9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44.16.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067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6823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DD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1F1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-20,945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154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A754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20,945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A0E91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76EF571" w14:textId="77777777" w:rsidTr="006F1544">
        <w:trPr>
          <w:trHeight w:val="66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F90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44.24.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355B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403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9B9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102,321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29D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102,321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7D6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100,541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6055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748303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25EE1BE" w14:textId="77777777" w:rsidTr="006F1544">
        <w:trPr>
          <w:trHeight w:val="709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B7C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44.25.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860C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4B5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7BF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36,729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46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36,729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0DB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35,990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05A2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0EA1B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587266" w14:textId="77777777" w:rsidTr="006F1544">
        <w:trPr>
          <w:trHeight w:val="1238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FE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44.29.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C41B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B86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A2A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25,069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F3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25,069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BCD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D801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456E9E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71C0717" w14:textId="77777777" w:rsidTr="006F1544">
        <w:trPr>
          <w:trHeight w:val="518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9C5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44.34.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24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Dotacija patirtoms išlaidoms už atliktus COVID-19 ligos ėminius (VBD(COVID)) 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530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D7B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121,432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16F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1E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4273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519DB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661C56C" w14:textId="77777777" w:rsidTr="006F1544">
        <w:trPr>
          <w:trHeight w:val="492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CB2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44.35.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59FA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vežėjų negautoms pajamoms kompensuoti (VBD(COVID))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D4B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0EE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181,406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AA1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181,406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D25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5D3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7681E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9363C4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7F8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44.36.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C2D0A5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Sosnovskio barščio naikinimui (VBD)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1F8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2E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3,727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7CC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3,727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B719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21D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47668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1D896A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A40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67A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339B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95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DCD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547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E31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71F53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E03BD6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029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97A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1. Žinių visuomenės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977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C03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-295,230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2EE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106,145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487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366,543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B53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-401,375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3359A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5058B9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E34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DF9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26F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633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0EA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7A2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019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AB707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F63308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343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45.1.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146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74A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5F4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590,27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7E1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581,97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00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396,91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13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D88424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95E9B81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6E4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45.2.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78AE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speciali tikslinė dotacija mokymo reikmėms finansuoti (ML)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38B13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30A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F7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-6,88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E76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71,253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E2A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6,88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EEC46A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743D1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77D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45.5.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FE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CDFB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E04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-450,6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BC0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-444,6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E1A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-98,52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D68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216F9A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DE6A1E9" w14:textId="77777777" w:rsidTr="006F1544">
        <w:trPr>
          <w:trHeight w:val="90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181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45.6.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FD19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38550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298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-434,9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62D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4F9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1A2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-431,5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73F993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6BB5A31" w14:textId="77777777" w:rsidTr="006F1544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3F1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45.8.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2707D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skaitmeninio ugdymo plėtrai (ML(COVID))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546E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1C4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90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-20,945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E83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D7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20,945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A37B8D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1FB9786" w14:textId="77777777" w:rsidTr="006F1544">
        <w:trPr>
          <w:trHeight w:val="43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B8D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E3861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2. Ekonominio konkurencingumo didinimo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2D1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EA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-217,85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C3F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-38,45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C82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0,85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54F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-179,4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0312F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3A3C73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CAF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628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D33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070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534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1285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092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8A95D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71995A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DFA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46.1.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6CC82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4B9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2B8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-217,85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0E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-38,45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138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0,85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D01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-179,4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4F0708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4E6739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F54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653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444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F6B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B2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010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846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52C1E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97BCB4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679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46.1.1.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99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D84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1AA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-85,95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3FB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-38,45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BD8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0,85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C0A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-47,5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EEB3F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A54FA42" w14:textId="77777777" w:rsidTr="006F1544">
        <w:trPr>
          <w:trHeight w:val="698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18A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46.1.4.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9229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368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998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-131,9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0B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05C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9A2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-131,9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01C0F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7007D5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7BB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B942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3. Aplinkos apsaugos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03EA6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1C1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2C3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2AF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11,1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690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1A5F6F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AA9DCA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F0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488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C9877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54DF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CB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811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30D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9D1A4B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0E4071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8F8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47.1.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B844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77CA5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05.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557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AC9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21,927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DCD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28F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8DF45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C589B5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15B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E513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5BCA5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4D8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6A1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E99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7CC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699A7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F806E5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D14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47.1.1.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D8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 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D63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F0D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362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66E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11,1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0D0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56657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2951BB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B1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47.1.11.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005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Sosnovskio barščio naikinimui (VBD)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0B1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1FC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3,727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7FF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3,727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FD0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72B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3C6F44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C4F52E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D9A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7D50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4. Sveikatos apsaugos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C12EF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07.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AF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268,812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C8F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268,812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254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144,861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49E4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ECB10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4EACC9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0BB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FE8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3ECC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F05F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1B8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6CA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D48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D2C3B4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50346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8BE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48.1.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E8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9253F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9B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23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81F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8,330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799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7414D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4A026DC" w14:textId="77777777" w:rsidTr="006F1544">
        <w:trPr>
          <w:trHeight w:val="73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308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48.6.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062D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CD9E7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F1F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102,321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27F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102,321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C7A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100,541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4AB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A4DC3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9F3AF24" w14:textId="77777777" w:rsidTr="006F1544">
        <w:trPr>
          <w:trHeight w:val="709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7E5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48.7.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C7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4C78B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F80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36,729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DB3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36,729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EA2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35,990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9D9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07091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F5473FA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A30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48.9.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4870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Dotacija patirtoms išlaidoms už atliktus COVID-19 ligos ėminius (VBD(COVID))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3BEDD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CE4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121,432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979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121,432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443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776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347AB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B88AF24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323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C125D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5. Socialinės apsaugos ir NVO politikos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D932B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0B9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-360,764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BF7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123,736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54B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27,045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A15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-484,5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85B243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EF2532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C0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B4B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23D54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AD22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DA1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EEB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939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A74D3E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813769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0FC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0EC4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34631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880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-528,47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96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-43,97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14E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27,045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99D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-484,5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AF1DB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8F5ECF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E79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1FB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2B682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79C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AAB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308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77E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D55A4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6E8D8F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04B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CEC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FF6A29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4D7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-88,47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566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-6,77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7F4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32,83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54A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-81,7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1647BA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EBF3ED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413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70A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 valstybinėms funkcijoms (VBD)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6509B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8BA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400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863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0,015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C9D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4413F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C0D47F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13A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49.1.4.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BB1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6D7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61F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195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26C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954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740CD3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0B45D1F" w14:textId="77777777" w:rsidTr="006F1544">
        <w:trPr>
          <w:trHeight w:val="69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97A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49.1.5.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A3E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9A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4D7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-463,9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365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-61,1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369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-5,8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4B6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-402,8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0D850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41EC0E4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2C1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49.1.7.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8CF7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B3A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046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46,3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7C1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46,3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B56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26F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D0461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A78DC99" w14:textId="77777777" w:rsidTr="006F1544">
        <w:trPr>
          <w:trHeight w:val="469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C7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49.1.12.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9BCB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vežėjų negautoms pajamoms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9F3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B55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82D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121,406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8EE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20F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A0A22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53A0CB7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C92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8A267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6. Susisiekimo ir inžinerinės infrastruktūros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BB1CF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F78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-1857,3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36E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-26,8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2AD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-11,4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FA9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-1830,5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3CE1CF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45622BC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B25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19C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EB0DD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8298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DA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C60E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234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AD59A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435DD32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347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50.1.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1BC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92B92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ADF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-473,7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D23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-75,8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5A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EC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-397,9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0D9F26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836B5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975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50.2.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B1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7723F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06.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07B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-258,6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8FF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BF7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BA1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-250,3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1C660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D033818" w14:textId="77777777" w:rsidTr="006F1544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D7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50.4.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C822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5D4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0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-537,2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5AB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955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247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-535,8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13E9F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9C69591" w14:textId="77777777" w:rsidTr="006F1544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AD4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50.5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2B43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6EF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06.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48F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-647,8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AF0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9F2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-1,2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5B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-646,5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5DF121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DBE7716" w14:textId="77777777" w:rsidTr="006F1544">
        <w:trPr>
          <w:trHeight w:val="469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839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50.9.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9F0C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vežėjų negautoms pajamoms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0A5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02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60,0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4FB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60,0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E08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1B4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6EEE7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85DE09A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618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87BE3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8E2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599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-119,95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A1E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15,35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05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71,35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4E8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-135,3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130CE0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A8A4EC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54E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FD6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5506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6BA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04B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B86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16E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05047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B88121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35E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51.1.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EAA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7C260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526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65,45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0E6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65,45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7ED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69,45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884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A99A0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EDEAF5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7BF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6FD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7A2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E4F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-50,1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87F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-50,1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EDB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2BB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1417B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73CD935" w14:textId="77777777" w:rsidTr="006F1544">
        <w:trPr>
          <w:trHeight w:val="709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204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19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E811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9C6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-135,3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1F8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EDB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2F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-135,3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18107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C8F409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ABA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3679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8. Kūno kultūros ir sporto plėtros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14AAE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5B4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-126,95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391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19,79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0AE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10,59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A23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-146,74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62276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C791A4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98F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8A9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1C49B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5FBA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142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BF4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610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5434C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DC0CDA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A57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52.1.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2B8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4CD51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510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-129,15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40A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17,59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08A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6,59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D60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-146,74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6383B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0109EE0" w14:textId="77777777" w:rsidTr="006F1544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9FA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52.5.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28E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B1D77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32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716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2,2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C22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396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F1A34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8B2B14E" w14:textId="77777777" w:rsidTr="006F1544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ABBBE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5A161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9. Savivaldybės valdymo ir pagrindinių funkcijų vykdymo programa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1CF31C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50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347,789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50C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354,189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CF7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269,991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FAC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-6,4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AB479D5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330757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B76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E1D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D5569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C182" w14:textId="77777777" w:rsidR="00AE4B26" w:rsidRPr="00AE4B26" w:rsidRDefault="00AE4B26" w:rsidP="00AE4B26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60F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655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5A2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5DA4FB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241AF6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741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D8B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D8DC56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01.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A79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285,469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DEE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291,869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898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229,2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ACF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4DF87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6FD72A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781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6E8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F2EE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39C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E23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E85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5BE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683526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271B51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D80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F48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0AFE02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8A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F50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256,4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0E5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225,2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02E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58459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649C29A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6FB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FEEC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87811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5BF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1D2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410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830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3B372DA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3269E0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6AA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53.1.2.1.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6C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032689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323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255,3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E0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255,3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948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225,2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00B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62A630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72C3753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1DC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53.1.2.3.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2DB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0EAEE8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C39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378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926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5B6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8B8088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1C91BB6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56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C76E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 xml:space="preserve">Kontrolės ir audito tarnyba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AA841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353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BC9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15B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4A4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C7158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F016F4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273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D13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jos: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738805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FB8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A64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F6C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D34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B91449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24DC7C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04E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53.1.3.1.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0E4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A0ADC0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8C4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08A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3F6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C7A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87658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E746709" w14:textId="77777777" w:rsidTr="006F1544">
        <w:trPr>
          <w:trHeight w:val="11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D75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F2D8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7315A6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473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25,069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CE8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25,069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670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957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FFB2A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DB99A9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A5F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53.1.6.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93C4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Švietimo centras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39CB61" w14:textId="77777777" w:rsidR="00AE4B26" w:rsidRPr="00AE4B26" w:rsidRDefault="00AE4B26" w:rsidP="00AE4B26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179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BD0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29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A99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-6,4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AC655E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EFC43C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869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3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C3674F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03.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05E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942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9,62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83D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AB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3BB2EB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517365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EC1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CEF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321AA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E1A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19A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5F9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96C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81BFF20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D1913BB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2E3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53.3.1.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33C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FCCD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C18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9,52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2FD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9,52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267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60C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61843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07362DD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D52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53.3.3.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52D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lėšos už paslaugas ir nuomą (S)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31737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5E7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D72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3B8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528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3DB5C8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5C4CE57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B4B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53.4.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AB9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E2E15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04.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3DC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-16,0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779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-16,0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32A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C18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332CDD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9EF8C9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DAA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C76D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59987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987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3D0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A10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F8F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00F62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639847E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1114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53.4.1.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1F41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6E01E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AE16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-29,0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58C3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-29,0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0565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C60C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F6A909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55DAE67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C7983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53.4.2.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E891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valstybinei funkcijai (VBD)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20DB31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C1F5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B506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13,0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86CA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D892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337D5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15F20E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8A03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53.5.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79FD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2B1174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05.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98AF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63C2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E13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-2,5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79C8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9DF22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25B608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DFEE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lastRenderedPageBreak/>
              <w:t>53.7.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7EA16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1CC1A7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07.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13F12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D739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7A6A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10,5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1C6E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548BBD9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A5D85FF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3F0A5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53.8.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3A13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8CD93F0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08.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159C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CBC1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8B8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947D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66DDF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6FCF2B28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A75DC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53.8.1.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833D0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EA8A9E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BAA2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ACDA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0E18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-8,0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7D72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8E68D7F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275F8A5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79E8E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53.9.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AA5B3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C37E1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09.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9562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B0489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9EB0B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AAE5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2FBD17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D717BF6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08AE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53.9.1.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D021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1F67EE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F4D7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CB1F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5213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20,0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8CAF9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E2F7392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71AB40A0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D50A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53.10.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AF62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AC2CCFA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E684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4A891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18,200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3A4E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9,671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A372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032386C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9CBD619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B3F92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2B13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Iš jų: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F5310B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7575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DED4F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5C79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6C82A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49EB11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4826DB64" w14:textId="77777777" w:rsidTr="006F1544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15EA4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53.10.1.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88015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lėšos (SB)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B56A2E8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49318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BE07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14,8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E88B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6,0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FFF18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5DA060B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214CCD05" w14:textId="77777777" w:rsidTr="006F1544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B6DD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53.10.2.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2654A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valstybinei funkcijai (VBD)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9A4B5F5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524F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7CA9C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482F7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3,33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0EB5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221A03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3102C1FF" w14:textId="77777777" w:rsidTr="006F1544">
        <w:trPr>
          <w:trHeight w:val="73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1E9E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53.10.3.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6CF0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Dotacija akredituotai vaikų dienos socialinei priežiūrai organizuoti, teikti ir administruoti (VBD)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523642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86A94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D791E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0,000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C6D6F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0,341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F06C6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73D6C4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  <w:tr w:rsidR="00104DA6" w:rsidRPr="00AE4B26" w14:paraId="0FE35BDA" w14:textId="77777777" w:rsidTr="006F1544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90E3B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53.12.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3DFED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Savivaldybės administracijos direktoriaus rezervas (SB)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24F8E" w14:textId="77777777" w:rsidR="00AE4B26" w:rsidRPr="00AE4B26" w:rsidRDefault="00AE4B26" w:rsidP="00AE4B26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01.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2C6D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3E2AD" w14:textId="77777777" w:rsidR="00AE4B26" w:rsidRPr="00AE4B26" w:rsidRDefault="00AE4B26" w:rsidP="00AE4B26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30,0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BF140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2D507" w14:textId="77777777" w:rsidR="00AE4B26" w:rsidRPr="00AE4B26" w:rsidRDefault="00AE4B26" w:rsidP="00AE4B26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AE4B26"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22350E6" w14:textId="77777777" w:rsidR="00AE4B26" w:rsidRPr="00AE4B26" w:rsidRDefault="00AE4B26" w:rsidP="00AE4B26">
            <w:pPr>
              <w:rPr>
                <w:sz w:val="20"/>
                <w:szCs w:val="20"/>
                <w:lang w:eastAsia="lt-LT"/>
              </w:rPr>
            </w:pPr>
          </w:p>
        </w:tc>
      </w:tr>
    </w:tbl>
    <w:p w14:paraId="5538AE78" w14:textId="77777777" w:rsidR="00A70BD6" w:rsidRDefault="00A70BD6" w:rsidP="00A70BD6">
      <w:pPr>
        <w:pStyle w:val="Pagrindiniotekstotrauka2"/>
        <w:tabs>
          <w:tab w:val="clear" w:pos="9639"/>
          <w:tab w:val="right" w:pos="5812"/>
          <w:tab w:val="left" w:pos="9781"/>
        </w:tabs>
        <w:ind w:left="0"/>
        <w:rPr>
          <w:iCs/>
        </w:rPr>
      </w:pPr>
    </w:p>
    <w:p w14:paraId="57A26AE2" w14:textId="43ABF147" w:rsidR="00A33289" w:rsidRDefault="00053A8E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 xml:space="preserve">3.4. </w:t>
      </w:r>
      <w:r w:rsidR="00A33289">
        <w:t>4 priedą:</w:t>
      </w:r>
    </w:p>
    <w:tbl>
      <w:tblPr>
        <w:tblW w:w="8560" w:type="dxa"/>
        <w:tblInd w:w="108" w:type="dxa"/>
        <w:tblLook w:val="04A0" w:firstRow="1" w:lastRow="0" w:firstColumn="1" w:lastColumn="0" w:noHBand="0" w:noVBand="1"/>
      </w:tblPr>
      <w:tblGrid>
        <w:gridCol w:w="3060"/>
        <w:gridCol w:w="1157"/>
        <w:gridCol w:w="760"/>
        <w:gridCol w:w="1420"/>
        <w:gridCol w:w="1060"/>
        <w:gridCol w:w="1120"/>
      </w:tblGrid>
      <w:tr w:rsidR="007E3FFB" w14:paraId="766EF613" w14:textId="77777777" w:rsidTr="007E3FFB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50D2" w14:textId="77777777" w:rsidR="007E3FFB" w:rsidRDefault="007E3FFB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6653" w14:textId="77777777" w:rsidR="007E3FFB" w:rsidRDefault="007E3FFB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566A" w14:textId="77777777" w:rsidR="007E3FFB" w:rsidRDefault="007E3FFB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1FA9" w14:textId="77777777" w:rsidR="007E3FFB" w:rsidRDefault="007E3FF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79AC" w14:textId="77777777" w:rsidR="007E3FFB" w:rsidRDefault="007E3FF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AF40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20"/>
                <w:szCs w:val="20"/>
              </w:rPr>
            </w:pPr>
            <w:r>
              <w:rPr>
                <w:rFonts w:ascii="Times New Roman Baltic" w:hAnsi="Times New Roman Baltic" w:cs="Arial"/>
                <w:sz w:val="20"/>
                <w:szCs w:val="20"/>
              </w:rPr>
              <w:t>tūkst. eurų</w:t>
            </w:r>
          </w:p>
        </w:tc>
      </w:tr>
      <w:tr w:rsidR="007E3FFB" w14:paraId="7007F877" w14:textId="77777777" w:rsidTr="007E3FFB">
        <w:trPr>
          <w:trHeight w:val="106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3037" w14:textId="77777777" w:rsidR="007E3FFB" w:rsidRDefault="007E3FFB">
            <w:pPr>
              <w:jc w:val="center"/>
              <w:rPr>
                <w:rFonts w:ascii="Times New Roman Baltic" w:hAnsi="Times New Roman Baltic" w:cs="Arial"/>
                <w:sz w:val="18"/>
                <w:szCs w:val="18"/>
              </w:rPr>
            </w:pPr>
            <w:r>
              <w:rPr>
                <w:rFonts w:ascii="Times New Roman Baltic" w:hAnsi="Times New Roman Baltic" w:cs="Arial"/>
                <w:sz w:val="18"/>
                <w:szCs w:val="18"/>
              </w:rPr>
              <w:t>Įstaigos pavadinimas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6474" w14:textId="77777777" w:rsidR="007E3FFB" w:rsidRDefault="007E3FFB">
            <w:pPr>
              <w:jc w:val="center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Socialinėms išmokoms ir kompensacijoms skaičiuoti ir mokėti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9200" w14:textId="77777777" w:rsidR="007E3FFB" w:rsidRDefault="007E3FFB">
            <w:pPr>
              <w:jc w:val="center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Jaunimo teisių apsaugai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FE5D" w14:textId="77777777" w:rsidR="007E3FFB" w:rsidRDefault="007E3FFB">
            <w:pPr>
              <w:jc w:val="center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Būsto nuomos ar išperkamosios būsto nuomos mokesčių dalies kompensacijoms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1312" w14:textId="77777777" w:rsidR="007E3FFB" w:rsidRPr="00053A8E" w:rsidRDefault="007E3FFB">
            <w:pPr>
              <w:jc w:val="center"/>
              <w:rPr>
                <w:rFonts w:ascii="Times New Roman Baltic" w:hAnsi="Times New Roman Baltic" w:cs="Arial"/>
                <w:sz w:val="14"/>
                <w:szCs w:val="14"/>
              </w:rPr>
            </w:pPr>
            <w:r w:rsidRPr="00053A8E">
              <w:rPr>
                <w:rFonts w:ascii="Times New Roman Baltic" w:hAnsi="Times New Roman Baltic" w:cs="Arial"/>
                <w:sz w:val="14"/>
                <w:szCs w:val="14"/>
              </w:rPr>
              <w:t>Savivaldybės erdvinių duomenų rinkinio tvarkymas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78DA" w14:textId="77777777" w:rsidR="007E3FFB" w:rsidRPr="00053A8E" w:rsidRDefault="007E3FFB">
            <w:pPr>
              <w:jc w:val="center"/>
              <w:rPr>
                <w:rFonts w:ascii="Times New Roman Baltic" w:hAnsi="Times New Roman Baltic" w:cs="Arial"/>
                <w:sz w:val="18"/>
                <w:szCs w:val="18"/>
              </w:rPr>
            </w:pPr>
            <w:r w:rsidRPr="00053A8E">
              <w:rPr>
                <w:rFonts w:ascii="Times New Roman Baltic" w:hAnsi="Times New Roman Baltic" w:cs="Arial"/>
                <w:sz w:val="18"/>
                <w:szCs w:val="18"/>
              </w:rPr>
              <w:t>Iš viso:</w:t>
            </w:r>
          </w:p>
        </w:tc>
      </w:tr>
      <w:tr w:rsidR="007E3FFB" w14:paraId="0CD80A60" w14:textId="77777777" w:rsidTr="007E3FFB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F30D" w14:textId="77777777" w:rsidR="007E3FFB" w:rsidRDefault="007E3FF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Klaipėdos r. savivaldybės administracija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03A5F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14,2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C4A11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3,0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25C2B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0,4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6D055" w14:textId="77777777" w:rsidR="007E3FFB" w:rsidRPr="00053A8E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 w:rsidRPr="00053A8E">
              <w:rPr>
                <w:rFonts w:ascii="Times New Roman Baltic" w:hAnsi="Times New Roman Baltic" w:cs="Arial"/>
                <w:sz w:val="14"/>
                <w:szCs w:val="14"/>
              </w:rPr>
              <w:t>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3509A" w14:textId="77777777" w:rsidR="007E3FFB" w:rsidRPr="00053A8E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 w:rsidRPr="00053A8E">
              <w:rPr>
                <w:rFonts w:ascii="Times New Roman Baltic" w:hAnsi="Times New Roman Baltic" w:cs="Arial"/>
                <w:sz w:val="14"/>
                <w:szCs w:val="14"/>
              </w:rPr>
              <w:t>30,6</w:t>
            </w:r>
          </w:p>
        </w:tc>
      </w:tr>
      <w:tr w:rsidR="007E3FFB" w14:paraId="66C280F9" w14:textId="77777777" w:rsidTr="007E3FFB">
        <w:trPr>
          <w:trHeight w:val="2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C3F7" w14:textId="77777777" w:rsidR="007E3FFB" w:rsidRDefault="007E3FFB">
            <w:pPr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Iš viso: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B253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14,2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DA98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3,0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B4C9" w14:textId="77777777" w:rsidR="007E3FFB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>
              <w:rPr>
                <w:rFonts w:ascii="Times New Roman Baltic" w:hAnsi="Times New Roman Baltic" w:cs="Arial"/>
                <w:sz w:val="14"/>
                <w:szCs w:val="14"/>
              </w:rPr>
              <w:t>0,4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6C5E" w14:textId="77777777" w:rsidR="007E3FFB" w:rsidRPr="00053A8E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 w:rsidRPr="00053A8E">
              <w:rPr>
                <w:rFonts w:ascii="Times New Roman Baltic" w:hAnsi="Times New Roman Baltic" w:cs="Arial"/>
                <w:sz w:val="14"/>
                <w:szCs w:val="14"/>
              </w:rPr>
              <w:t>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3AD3" w14:textId="77777777" w:rsidR="007E3FFB" w:rsidRPr="00053A8E" w:rsidRDefault="007E3FFB">
            <w:pPr>
              <w:jc w:val="right"/>
              <w:rPr>
                <w:rFonts w:ascii="Times New Roman Baltic" w:hAnsi="Times New Roman Baltic" w:cs="Arial"/>
                <w:sz w:val="14"/>
                <w:szCs w:val="14"/>
              </w:rPr>
            </w:pPr>
            <w:r w:rsidRPr="00053A8E">
              <w:rPr>
                <w:rFonts w:ascii="Times New Roman Baltic" w:hAnsi="Times New Roman Baltic" w:cs="Arial"/>
                <w:sz w:val="14"/>
                <w:szCs w:val="14"/>
              </w:rPr>
              <w:t>30,6</w:t>
            </w:r>
          </w:p>
        </w:tc>
      </w:tr>
    </w:tbl>
    <w:p w14:paraId="5636BFC6" w14:textId="77777777" w:rsidR="00A70BD6" w:rsidRDefault="00A70BD6" w:rsidP="00A70BD6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298CF5C8" w14:textId="30A24081" w:rsidR="00FB3702" w:rsidRDefault="00DB7046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4</w:t>
      </w:r>
      <w:r w:rsidR="00FB3702">
        <w:t>. Klaipėdos rajono savivaldybės tarybos 2021 m. sausio 28 d. sprendimo Nr. T11-33 ,,Dėl Klaipėdos rajono savivaldybės 2021</w:t>
      </w:r>
      <w:r w:rsidR="006411BB">
        <w:t xml:space="preserve"> metų biudžeto patvirtinimo“ 1</w:t>
      </w:r>
      <w:r w:rsidR="00970225">
        <w:t xml:space="preserve">, </w:t>
      </w:r>
      <w:r w:rsidR="00C42E91">
        <w:t xml:space="preserve">2, </w:t>
      </w:r>
      <w:r w:rsidR="00114EE5">
        <w:t>3</w:t>
      </w:r>
      <w:r w:rsidR="00472F1B">
        <w:t xml:space="preserve"> </w:t>
      </w:r>
      <w:r w:rsidR="00114EE5">
        <w:t xml:space="preserve">ir </w:t>
      </w:r>
      <w:r w:rsidR="007E3FFB">
        <w:t>4</w:t>
      </w:r>
      <w:r w:rsidR="00114EE5">
        <w:t xml:space="preserve"> </w:t>
      </w:r>
      <w:r w:rsidR="00FB3702">
        <w:t>priedus išdėstyti nauja redakcija (priedai pridedami).</w:t>
      </w:r>
    </w:p>
    <w:p w14:paraId="0B893398" w14:textId="1FBDCFE7" w:rsidR="00FB3702" w:rsidRDefault="00FB3702" w:rsidP="00053A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5. Skelbti šį sprendimą Teisės aktų registre ir Klaipėdos rajono savivaldybės interneto svetainėje.</w:t>
      </w:r>
    </w:p>
    <w:p w14:paraId="566D15A1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3138A54" w14:textId="77777777" w:rsidR="00FB3702" w:rsidRDefault="00FB3702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74C4E003" w14:textId="77777777" w:rsidR="00053A8E" w:rsidRDefault="00053A8E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2F2587C8" w14:textId="4FDEA650" w:rsidR="00147DD2" w:rsidRPr="00053A8E" w:rsidRDefault="006C5F00" w:rsidP="00053A8E">
      <w:pPr>
        <w:pStyle w:val="Pagrindiniotekstotrauka2"/>
        <w:tabs>
          <w:tab w:val="clear" w:pos="9639"/>
          <w:tab w:val="left" w:pos="7530"/>
        </w:tabs>
        <w:ind w:left="0"/>
      </w:pPr>
      <w:r>
        <w:rPr>
          <w:caps/>
        </w:rPr>
        <w:t>S</w:t>
      </w:r>
      <w:r>
        <w:t>avivaldybės meras</w:t>
      </w:r>
      <w:r w:rsidR="00053A8E">
        <w:tab/>
        <w:t xml:space="preserve">  Bronius Markauskas</w:t>
      </w:r>
    </w:p>
    <w:sectPr w:rsidR="00147DD2" w:rsidRPr="00053A8E" w:rsidSect="006D3F48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1E698" w14:textId="77777777" w:rsidR="004F5B7C" w:rsidRDefault="004F5B7C">
      <w:r>
        <w:separator/>
      </w:r>
    </w:p>
  </w:endnote>
  <w:endnote w:type="continuationSeparator" w:id="0">
    <w:p w14:paraId="38CFAA00" w14:textId="77777777" w:rsidR="004F5B7C" w:rsidRDefault="004F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altic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9A35E" w14:textId="77777777" w:rsidR="004F5B7C" w:rsidRDefault="004F5B7C">
      <w:r>
        <w:separator/>
      </w:r>
    </w:p>
  </w:footnote>
  <w:footnote w:type="continuationSeparator" w:id="0">
    <w:p w14:paraId="0946CAEF" w14:textId="77777777" w:rsidR="004F5B7C" w:rsidRDefault="004F5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E85E0" w14:textId="77777777" w:rsidR="005E6BBF" w:rsidRDefault="005E6B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5E6BBF" w:rsidRDefault="005E6BBF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96F09" w14:textId="77777777" w:rsidR="005E6BBF" w:rsidRDefault="005E6B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82427D">
      <w:rPr>
        <w:noProof/>
      </w:rPr>
      <w:t>12</w:t>
    </w:r>
    <w:r>
      <w:fldChar w:fldCharType="end"/>
    </w:r>
  </w:p>
  <w:p w14:paraId="327556FB" w14:textId="77777777" w:rsidR="005E6BBF" w:rsidRDefault="005E6BB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4718"/>
    <w:multiLevelType w:val="hybridMultilevel"/>
    <w:tmpl w:val="A532DE0C"/>
    <w:lvl w:ilvl="0" w:tplc="93E2BC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547243"/>
    <w:multiLevelType w:val="hybridMultilevel"/>
    <w:tmpl w:val="AFA6FA84"/>
    <w:lvl w:ilvl="0" w:tplc="29C28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0C5A"/>
    <w:rsid w:val="000111A1"/>
    <w:rsid w:val="00014DE3"/>
    <w:rsid w:val="0001588B"/>
    <w:rsid w:val="0001726B"/>
    <w:rsid w:val="00017C43"/>
    <w:rsid w:val="000202EA"/>
    <w:rsid w:val="00020C3F"/>
    <w:rsid w:val="0002148B"/>
    <w:rsid w:val="00021614"/>
    <w:rsid w:val="000217B6"/>
    <w:rsid w:val="00023652"/>
    <w:rsid w:val="000241E6"/>
    <w:rsid w:val="00025034"/>
    <w:rsid w:val="00027577"/>
    <w:rsid w:val="00030281"/>
    <w:rsid w:val="0003233A"/>
    <w:rsid w:val="0003246F"/>
    <w:rsid w:val="000341DD"/>
    <w:rsid w:val="0003612E"/>
    <w:rsid w:val="000365D5"/>
    <w:rsid w:val="00036B3B"/>
    <w:rsid w:val="00041232"/>
    <w:rsid w:val="00042AA3"/>
    <w:rsid w:val="00042D26"/>
    <w:rsid w:val="00043960"/>
    <w:rsid w:val="00043CBD"/>
    <w:rsid w:val="000450D2"/>
    <w:rsid w:val="00045C36"/>
    <w:rsid w:val="00047139"/>
    <w:rsid w:val="000472A3"/>
    <w:rsid w:val="00051751"/>
    <w:rsid w:val="00053A8E"/>
    <w:rsid w:val="00055F9C"/>
    <w:rsid w:val="00057FA8"/>
    <w:rsid w:val="000610FC"/>
    <w:rsid w:val="00062A39"/>
    <w:rsid w:val="00064ED8"/>
    <w:rsid w:val="00065AFB"/>
    <w:rsid w:val="00067097"/>
    <w:rsid w:val="0006725A"/>
    <w:rsid w:val="00067934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13D8"/>
    <w:rsid w:val="00081EBD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EDD"/>
    <w:rsid w:val="00094FFC"/>
    <w:rsid w:val="00097EE8"/>
    <w:rsid w:val="000A1763"/>
    <w:rsid w:val="000A20A0"/>
    <w:rsid w:val="000A327F"/>
    <w:rsid w:val="000A3A17"/>
    <w:rsid w:val="000A4794"/>
    <w:rsid w:val="000A4BA2"/>
    <w:rsid w:val="000A4C2C"/>
    <w:rsid w:val="000A6751"/>
    <w:rsid w:val="000A6A5F"/>
    <w:rsid w:val="000B3FA5"/>
    <w:rsid w:val="000B46B3"/>
    <w:rsid w:val="000B5995"/>
    <w:rsid w:val="000C022E"/>
    <w:rsid w:val="000C133B"/>
    <w:rsid w:val="000C27AB"/>
    <w:rsid w:val="000C2C94"/>
    <w:rsid w:val="000C32EF"/>
    <w:rsid w:val="000C3B27"/>
    <w:rsid w:val="000C6C97"/>
    <w:rsid w:val="000D0354"/>
    <w:rsid w:val="000D17A4"/>
    <w:rsid w:val="000D1BB3"/>
    <w:rsid w:val="000D21D1"/>
    <w:rsid w:val="000D28DF"/>
    <w:rsid w:val="000D2C2A"/>
    <w:rsid w:val="000D39AC"/>
    <w:rsid w:val="000D653D"/>
    <w:rsid w:val="000D6571"/>
    <w:rsid w:val="000E7E2E"/>
    <w:rsid w:val="000F0ADA"/>
    <w:rsid w:val="000F1EEA"/>
    <w:rsid w:val="000F1FB1"/>
    <w:rsid w:val="000F3F23"/>
    <w:rsid w:val="000F533D"/>
    <w:rsid w:val="000F5352"/>
    <w:rsid w:val="000F5483"/>
    <w:rsid w:val="000F5E0D"/>
    <w:rsid w:val="000F6707"/>
    <w:rsid w:val="000F7133"/>
    <w:rsid w:val="000F74CA"/>
    <w:rsid w:val="000F7A3E"/>
    <w:rsid w:val="00100A2B"/>
    <w:rsid w:val="00101BEE"/>
    <w:rsid w:val="00102728"/>
    <w:rsid w:val="00102C41"/>
    <w:rsid w:val="00103CC9"/>
    <w:rsid w:val="00104DA6"/>
    <w:rsid w:val="00106107"/>
    <w:rsid w:val="00112786"/>
    <w:rsid w:val="001144A6"/>
    <w:rsid w:val="00114EE5"/>
    <w:rsid w:val="001159D3"/>
    <w:rsid w:val="001200E3"/>
    <w:rsid w:val="00121610"/>
    <w:rsid w:val="00121ACB"/>
    <w:rsid w:val="00121B1D"/>
    <w:rsid w:val="00123050"/>
    <w:rsid w:val="00125182"/>
    <w:rsid w:val="00125C92"/>
    <w:rsid w:val="00125CEE"/>
    <w:rsid w:val="0012618F"/>
    <w:rsid w:val="0012624D"/>
    <w:rsid w:val="00127123"/>
    <w:rsid w:val="00130202"/>
    <w:rsid w:val="00130F25"/>
    <w:rsid w:val="001337C1"/>
    <w:rsid w:val="00134033"/>
    <w:rsid w:val="001348AD"/>
    <w:rsid w:val="001348C4"/>
    <w:rsid w:val="00135868"/>
    <w:rsid w:val="00136AED"/>
    <w:rsid w:val="0014489B"/>
    <w:rsid w:val="00144B29"/>
    <w:rsid w:val="00145A39"/>
    <w:rsid w:val="00147DD2"/>
    <w:rsid w:val="00152A35"/>
    <w:rsid w:val="00153AC3"/>
    <w:rsid w:val="00153C4F"/>
    <w:rsid w:val="001548D2"/>
    <w:rsid w:val="00154A38"/>
    <w:rsid w:val="00155682"/>
    <w:rsid w:val="001562C4"/>
    <w:rsid w:val="00156310"/>
    <w:rsid w:val="001567CB"/>
    <w:rsid w:val="00157533"/>
    <w:rsid w:val="00157B30"/>
    <w:rsid w:val="0016062F"/>
    <w:rsid w:val="001609C0"/>
    <w:rsid w:val="00160E83"/>
    <w:rsid w:val="001613FB"/>
    <w:rsid w:val="001614E1"/>
    <w:rsid w:val="00161C35"/>
    <w:rsid w:val="00161CD4"/>
    <w:rsid w:val="00162577"/>
    <w:rsid w:val="00162A7F"/>
    <w:rsid w:val="00162DAE"/>
    <w:rsid w:val="00163F69"/>
    <w:rsid w:val="001651C3"/>
    <w:rsid w:val="001656D2"/>
    <w:rsid w:val="0017022D"/>
    <w:rsid w:val="00171E72"/>
    <w:rsid w:val="00174FAF"/>
    <w:rsid w:val="00176E67"/>
    <w:rsid w:val="00180A4F"/>
    <w:rsid w:val="00180C7B"/>
    <w:rsid w:val="001811C7"/>
    <w:rsid w:val="00184B50"/>
    <w:rsid w:val="00184FB1"/>
    <w:rsid w:val="0019457B"/>
    <w:rsid w:val="00194C8B"/>
    <w:rsid w:val="001959C4"/>
    <w:rsid w:val="00197E09"/>
    <w:rsid w:val="001A03B8"/>
    <w:rsid w:val="001A0946"/>
    <w:rsid w:val="001A0B31"/>
    <w:rsid w:val="001A14D7"/>
    <w:rsid w:val="001A3DDF"/>
    <w:rsid w:val="001A5479"/>
    <w:rsid w:val="001A567B"/>
    <w:rsid w:val="001A6298"/>
    <w:rsid w:val="001A6BE5"/>
    <w:rsid w:val="001B2D3E"/>
    <w:rsid w:val="001C06F5"/>
    <w:rsid w:val="001C311A"/>
    <w:rsid w:val="001C3B2F"/>
    <w:rsid w:val="001D171E"/>
    <w:rsid w:val="001D2BA6"/>
    <w:rsid w:val="001D5C75"/>
    <w:rsid w:val="001D5F0F"/>
    <w:rsid w:val="001D618D"/>
    <w:rsid w:val="001E0176"/>
    <w:rsid w:val="001E0CE9"/>
    <w:rsid w:val="001E2479"/>
    <w:rsid w:val="001E34BD"/>
    <w:rsid w:val="001E398F"/>
    <w:rsid w:val="001E7F6E"/>
    <w:rsid w:val="001F050B"/>
    <w:rsid w:val="001F0BCB"/>
    <w:rsid w:val="001F1CB7"/>
    <w:rsid w:val="001F2E44"/>
    <w:rsid w:val="001F4085"/>
    <w:rsid w:val="001F5FDF"/>
    <w:rsid w:val="001F69A3"/>
    <w:rsid w:val="001F6BD1"/>
    <w:rsid w:val="001F79E3"/>
    <w:rsid w:val="0020417F"/>
    <w:rsid w:val="0020746A"/>
    <w:rsid w:val="0021080D"/>
    <w:rsid w:val="002109E0"/>
    <w:rsid w:val="00211C23"/>
    <w:rsid w:val="00212071"/>
    <w:rsid w:val="0021210C"/>
    <w:rsid w:val="002156CC"/>
    <w:rsid w:val="00221B20"/>
    <w:rsid w:val="002225C8"/>
    <w:rsid w:val="00222A68"/>
    <w:rsid w:val="00222E9A"/>
    <w:rsid w:val="0022351F"/>
    <w:rsid w:val="002238CC"/>
    <w:rsid w:val="002240CE"/>
    <w:rsid w:val="002250DF"/>
    <w:rsid w:val="00225F96"/>
    <w:rsid w:val="00226801"/>
    <w:rsid w:val="0023015A"/>
    <w:rsid w:val="00230792"/>
    <w:rsid w:val="0023417F"/>
    <w:rsid w:val="002348C8"/>
    <w:rsid w:val="0023572D"/>
    <w:rsid w:val="00237067"/>
    <w:rsid w:val="00237515"/>
    <w:rsid w:val="00237BCB"/>
    <w:rsid w:val="002403D8"/>
    <w:rsid w:val="00241559"/>
    <w:rsid w:val="002416CE"/>
    <w:rsid w:val="002423FC"/>
    <w:rsid w:val="00242C5F"/>
    <w:rsid w:val="00242D17"/>
    <w:rsid w:val="00243752"/>
    <w:rsid w:val="00243DEE"/>
    <w:rsid w:val="002457B0"/>
    <w:rsid w:val="00245881"/>
    <w:rsid w:val="00245B06"/>
    <w:rsid w:val="00245C25"/>
    <w:rsid w:val="00246293"/>
    <w:rsid w:val="002470F4"/>
    <w:rsid w:val="00251755"/>
    <w:rsid w:val="002519C0"/>
    <w:rsid w:val="00255485"/>
    <w:rsid w:val="00260DC0"/>
    <w:rsid w:val="00261F8C"/>
    <w:rsid w:val="0026236E"/>
    <w:rsid w:val="002631F3"/>
    <w:rsid w:val="00263B4A"/>
    <w:rsid w:val="00266504"/>
    <w:rsid w:val="00272684"/>
    <w:rsid w:val="00272A21"/>
    <w:rsid w:val="00273029"/>
    <w:rsid w:val="00273FD8"/>
    <w:rsid w:val="00274537"/>
    <w:rsid w:val="00274C16"/>
    <w:rsid w:val="0027545A"/>
    <w:rsid w:val="00275498"/>
    <w:rsid w:val="002767C8"/>
    <w:rsid w:val="00276FCA"/>
    <w:rsid w:val="0027714C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E11"/>
    <w:rsid w:val="00297FA0"/>
    <w:rsid w:val="002B12EB"/>
    <w:rsid w:val="002B2C58"/>
    <w:rsid w:val="002B36C7"/>
    <w:rsid w:val="002B624E"/>
    <w:rsid w:val="002B6D0E"/>
    <w:rsid w:val="002B7AFA"/>
    <w:rsid w:val="002C00D8"/>
    <w:rsid w:val="002C0283"/>
    <w:rsid w:val="002C0605"/>
    <w:rsid w:val="002C09AA"/>
    <w:rsid w:val="002C0ED3"/>
    <w:rsid w:val="002C4ACE"/>
    <w:rsid w:val="002C60DB"/>
    <w:rsid w:val="002D0810"/>
    <w:rsid w:val="002D1E88"/>
    <w:rsid w:val="002D29A3"/>
    <w:rsid w:val="002D2B2B"/>
    <w:rsid w:val="002D45F3"/>
    <w:rsid w:val="002D471E"/>
    <w:rsid w:val="002D54BF"/>
    <w:rsid w:val="002D5C7F"/>
    <w:rsid w:val="002D5CAA"/>
    <w:rsid w:val="002D6489"/>
    <w:rsid w:val="002D74CF"/>
    <w:rsid w:val="002E0425"/>
    <w:rsid w:val="002E513F"/>
    <w:rsid w:val="002E59DB"/>
    <w:rsid w:val="002E5A78"/>
    <w:rsid w:val="002F0F1D"/>
    <w:rsid w:val="002F2E21"/>
    <w:rsid w:val="002F44FB"/>
    <w:rsid w:val="002F5F21"/>
    <w:rsid w:val="002F6C37"/>
    <w:rsid w:val="00300588"/>
    <w:rsid w:val="00301F5F"/>
    <w:rsid w:val="0030315D"/>
    <w:rsid w:val="003035A0"/>
    <w:rsid w:val="003049B6"/>
    <w:rsid w:val="00307096"/>
    <w:rsid w:val="0031166B"/>
    <w:rsid w:val="00311E6D"/>
    <w:rsid w:val="00312111"/>
    <w:rsid w:val="0031404B"/>
    <w:rsid w:val="00314582"/>
    <w:rsid w:val="00315105"/>
    <w:rsid w:val="00316552"/>
    <w:rsid w:val="00316B74"/>
    <w:rsid w:val="00317D21"/>
    <w:rsid w:val="00321671"/>
    <w:rsid w:val="0032311B"/>
    <w:rsid w:val="003253B1"/>
    <w:rsid w:val="00326A54"/>
    <w:rsid w:val="00326CAA"/>
    <w:rsid w:val="00331049"/>
    <w:rsid w:val="003342DF"/>
    <w:rsid w:val="00334A9B"/>
    <w:rsid w:val="00335173"/>
    <w:rsid w:val="0033702E"/>
    <w:rsid w:val="003406ED"/>
    <w:rsid w:val="00340FF6"/>
    <w:rsid w:val="00343294"/>
    <w:rsid w:val="003436F1"/>
    <w:rsid w:val="00344F79"/>
    <w:rsid w:val="00350786"/>
    <w:rsid w:val="00351BAE"/>
    <w:rsid w:val="00352931"/>
    <w:rsid w:val="00353080"/>
    <w:rsid w:val="00353ECD"/>
    <w:rsid w:val="0035582F"/>
    <w:rsid w:val="00357BD1"/>
    <w:rsid w:val="0036103C"/>
    <w:rsid w:val="00362E34"/>
    <w:rsid w:val="00363E3B"/>
    <w:rsid w:val="00364095"/>
    <w:rsid w:val="00364219"/>
    <w:rsid w:val="0036494E"/>
    <w:rsid w:val="00365FD0"/>
    <w:rsid w:val="00370BBB"/>
    <w:rsid w:val="00370F87"/>
    <w:rsid w:val="00371865"/>
    <w:rsid w:val="00371DEF"/>
    <w:rsid w:val="003735DD"/>
    <w:rsid w:val="0037611E"/>
    <w:rsid w:val="00376681"/>
    <w:rsid w:val="00376916"/>
    <w:rsid w:val="00376B37"/>
    <w:rsid w:val="00377859"/>
    <w:rsid w:val="00377E79"/>
    <w:rsid w:val="00381D15"/>
    <w:rsid w:val="00382D40"/>
    <w:rsid w:val="003831E9"/>
    <w:rsid w:val="00383675"/>
    <w:rsid w:val="0038450C"/>
    <w:rsid w:val="0038460C"/>
    <w:rsid w:val="003877E6"/>
    <w:rsid w:val="0039148C"/>
    <w:rsid w:val="00392AB8"/>
    <w:rsid w:val="00392CD6"/>
    <w:rsid w:val="00395B08"/>
    <w:rsid w:val="00395B41"/>
    <w:rsid w:val="003962C9"/>
    <w:rsid w:val="003A029A"/>
    <w:rsid w:val="003A0DC4"/>
    <w:rsid w:val="003A112A"/>
    <w:rsid w:val="003A12C6"/>
    <w:rsid w:val="003A1577"/>
    <w:rsid w:val="003A2057"/>
    <w:rsid w:val="003A39BC"/>
    <w:rsid w:val="003A54A3"/>
    <w:rsid w:val="003B0414"/>
    <w:rsid w:val="003B0E17"/>
    <w:rsid w:val="003B1062"/>
    <w:rsid w:val="003B2ED3"/>
    <w:rsid w:val="003B40C7"/>
    <w:rsid w:val="003B5016"/>
    <w:rsid w:val="003B69FC"/>
    <w:rsid w:val="003C2EA0"/>
    <w:rsid w:val="003C36D9"/>
    <w:rsid w:val="003C3B02"/>
    <w:rsid w:val="003C4CBD"/>
    <w:rsid w:val="003C6436"/>
    <w:rsid w:val="003C65DB"/>
    <w:rsid w:val="003C6C55"/>
    <w:rsid w:val="003C790E"/>
    <w:rsid w:val="003C7DF0"/>
    <w:rsid w:val="003D02AA"/>
    <w:rsid w:val="003D1560"/>
    <w:rsid w:val="003D43B1"/>
    <w:rsid w:val="003D4D16"/>
    <w:rsid w:val="003D50BA"/>
    <w:rsid w:val="003E046F"/>
    <w:rsid w:val="003E04B8"/>
    <w:rsid w:val="003E068C"/>
    <w:rsid w:val="003E0B4B"/>
    <w:rsid w:val="003E1691"/>
    <w:rsid w:val="003E2257"/>
    <w:rsid w:val="003E6E78"/>
    <w:rsid w:val="003F07C0"/>
    <w:rsid w:val="003F1193"/>
    <w:rsid w:val="003F131A"/>
    <w:rsid w:val="003F4F15"/>
    <w:rsid w:val="003F613D"/>
    <w:rsid w:val="003F68EA"/>
    <w:rsid w:val="004006CB"/>
    <w:rsid w:val="00400AED"/>
    <w:rsid w:val="004015BD"/>
    <w:rsid w:val="00403176"/>
    <w:rsid w:val="0040325D"/>
    <w:rsid w:val="00404611"/>
    <w:rsid w:val="00406921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4422"/>
    <w:rsid w:val="004254BD"/>
    <w:rsid w:val="00426906"/>
    <w:rsid w:val="00426CEA"/>
    <w:rsid w:val="00427974"/>
    <w:rsid w:val="00430F3D"/>
    <w:rsid w:val="0043273E"/>
    <w:rsid w:val="004349D3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51AB"/>
    <w:rsid w:val="00465A35"/>
    <w:rsid w:val="00467A1A"/>
    <w:rsid w:val="00471405"/>
    <w:rsid w:val="00472F1B"/>
    <w:rsid w:val="00473909"/>
    <w:rsid w:val="004739EF"/>
    <w:rsid w:val="00473C83"/>
    <w:rsid w:val="004750B8"/>
    <w:rsid w:val="00476671"/>
    <w:rsid w:val="00476845"/>
    <w:rsid w:val="0048287E"/>
    <w:rsid w:val="00482E5C"/>
    <w:rsid w:val="0048451A"/>
    <w:rsid w:val="00486461"/>
    <w:rsid w:val="00487679"/>
    <w:rsid w:val="00490000"/>
    <w:rsid w:val="004904C7"/>
    <w:rsid w:val="00491CF7"/>
    <w:rsid w:val="004927DE"/>
    <w:rsid w:val="00493FEB"/>
    <w:rsid w:val="004961BF"/>
    <w:rsid w:val="004A262D"/>
    <w:rsid w:val="004A67D4"/>
    <w:rsid w:val="004A6969"/>
    <w:rsid w:val="004A6E21"/>
    <w:rsid w:val="004A7E42"/>
    <w:rsid w:val="004B19DE"/>
    <w:rsid w:val="004B1CEB"/>
    <w:rsid w:val="004B216D"/>
    <w:rsid w:val="004B62AF"/>
    <w:rsid w:val="004C0186"/>
    <w:rsid w:val="004C28E2"/>
    <w:rsid w:val="004C298A"/>
    <w:rsid w:val="004C5B18"/>
    <w:rsid w:val="004C666E"/>
    <w:rsid w:val="004C7B68"/>
    <w:rsid w:val="004C7C91"/>
    <w:rsid w:val="004D176B"/>
    <w:rsid w:val="004D3079"/>
    <w:rsid w:val="004D4A0F"/>
    <w:rsid w:val="004D4B15"/>
    <w:rsid w:val="004D601A"/>
    <w:rsid w:val="004D72FF"/>
    <w:rsid w:val="004D7C29"/>
    <w:rsid w:val="004E30E8"/>
    <w:rsid w:val="004E4635"/>
    <w:rsid w:val="004E5037"/>
    <w:rsid w:val="004F3EFC"/>
    <w:rsid w:val="004F4928"/>
    <w:rsid w:val="004F4C45"/>
    <w:rsid w:val="004F549E"/>
    <w:rsid w:val="004F5B7C"/>
    <w:rsid w:val="00500500"/>
    <w:rsid w:val="0050415B"/>
    <w:rsid w:val="005042F0"/>
    <w:rsid w:val="00505C1D"/>
    <w:rsid w:val="005063A3"/>
    <w:rsid w:val="00511CB5"/>
    <w:rsid w:val="005128F4"/>
    <w:rsid w:val="00514FBE"/>
    <w:rsid w:val="0051594A"/>
    <w:rsid w:val="00516EB7"/>
    <w:rsid w:val="00517063"/>
    <w:rsid w:val="00520783"/>
    <w:rsid w:val="00521464"/>
    <w:rsid w:val="005219E6"/>
    <w:rsid w:val="005233D9"/>
    <w:rsid w:val="00525372"/>
    <w:rsid w:val="00527546"/>
    <w:rsid w:val="005275D2"/>
    <w:rsid w:val="005305CA"/>
    <w:rsid w:val="0053238E"/>
    <w:rsid w:val="005334DC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36B7"/>
    <w:rsid w:val="005642F5"/>
    <w:rsid w:val="0056627C"/>
    <w:rsid w:val="00566F21"/>
    <w:rsid w:val="0056737D"/>
    <w:rsid w:val="0057125E"/>
    <w:rsid w:val="00571563"/>
    <w:rsid w:val="0057178F"/>
    <w:rsid w:val="00571D32"/>
    <w:rsid w:val="0057489D"/>
    <w:rsid w:val="00576F69"/>
    <w:rsid w:val="005770B2"/>
    <w:rsid w:val="00577651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96D06"/>
    <w:rsid w:val="005A0365"/>
    <w:rsid w:val="005A1B5C"/>
    <w:rsid w:val="005A2D38"/>
    <w:rsid w:val="005A4F8E"/>
    <w:rsid w:val="005A6B1B"/>
    <w:rsid w:val="005B1103"/>
    <w:rsid w:val="005B1489"/>
    <w:rsid w:val="005B2136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986"/>
    <w:rsid w:val="005C4783"/>
    <w:rsid w:val="005C7767"/>
    <w:rsid w:val="005D1011"/>
    <w:rsid w:val="005D283A"/>
    <w:rsid w:val="005D2BC6"/>
    <w:rsid w:val="005D611E"/>
    <w:rsid w:val="005D6C3A"/>
    <w:rsid w:val="005D708D"/>
    <w:rsid w:val="005D790F"/>
    <w:rsid w:val="005D7CC6"/>
    <w:rsid w:val="005E032B"/>
    <w:rsid w:val="005E244C"/>
    <w:rsid w:val="005E3A4C"/>
    <w:rsid w:val="005E42C6"/>
    <w:rsid w:val="005E4BE9"/>
    <w:rsid w:val="005E58A2"/>
    <w:rsid w:val="005E6270"/>
    <w:rsid w:val="005E64C8"/>
    <w:rsid w:val="005E6BBF"/>
    <w:rsid w:val="005E6DBE"/>
    <w:rsid w:val="005E7494"/>
    <w:rsid w:val="005E7C62"/>
    <w:rsid w:val="005F02E4"/>
    <w:rsid w:val="005F2734"/>
    <w:rsid w:val="005F2A3D"/>
    <w:rsid w:val="005F2BD3"/>
    <w:rsid w:val="005F3042"/>
    <w:rsid w:val="005F36B5"/>
    <w:rsid w:val="005F55B7"/>
    <w:rsid w:val="006015C9"/>
    <w:rsid w:val="0060196E"/>
    <w:rsid w:val="00601B87"/>
    <w:rsid w:val="00604198"/>
    <w:rsid w:val="006058B8"/>
    <w:rsid w:val="00605E72"/>
    <w:rsid w:val="00606DB7"/>
    <w:rsid w:val="00607820"/>
    <w:rsid w:val="00607E7E"/>
    <w:rsid w:val="00607F1A"/>
    <w:rsid w:val="00610684"/>
    <w:rsid w:val="0061354F"/>
    <w:rsid w:val="006157D3"/>
    <w:rsid w:val="00616731"/>
    <w:rsid w:val="00620501"/>
    <w:rsid w:val="00620521"/>
    <w:rsid w:val="00625D7D"/>
    <w:rsid w:val="006263AD"/>
    <w:rsid w:val="006278EB"/>
    <w:rsid w:val="00630B1D"/>
    <w:rsid w:val="00632940"/>
    <w:rsid w:val="00633742"/>
    <w:rsid w:val="00634E1E"/>
    <w:rsid w:val="0064059C"/>
    <w:rsid w:val="006411BB"/>
    <w:rsid w:val="00643A68"/>
    <w:rsid w:val="00643B76"/>
    <w:rsid w:val="00644F4E"/>
    <w:rsid w:val="0064564D"/>
    <w:rsid w:val="006461C5"/>
    <w:rsid w:val="00646503"/>
    <w:rsid w:val="00647FFC"/>
    <w:rsid w:val="00651547"/>
    <w:rsid w:val="006515AC"/>
    <w:rsid w:val="006518B3"/>
    <w:rsid w:val="00652479"/>
    <w:rsid w:val="0065348B"/>
    <w:rsid w:val="00655CA0"/>
    <w:rsid w:val="006609DA"/>
    <w:rsid w:val="00660BD7"/>
    <w:rsid w:val="0066196D"/>
    <w:rsid w:val="006628ED"/>
    <w:rsid w:val="00662C89"/>
    <w:rsid w:val="0066375C"/>
    <w:rsid w:val="006660A1"/>
    <w:rsid w:val="006667C7"/>
    <w:rsid w:val="0066777A"/>
    <w:rsid w:val="00667F14"/>
    <w:rsid w:val="006711C9"/>
    <w:rsid w:val="00672AC6"/>
    <w:rsid w:val="006742B4"/>
    <w:rsid w:val="00674AD9"/>
    <w:rsid w:val="006750EA"/>
    <w:rsid w:val="00681B43"/>
    <w:rsid w:val="00681F85"/>
    <w:rsid w:val="00682C20"/>
    <w:rsid w:val="00683DB7"/>
    <w:rsid w:val="00694EBE"/>
    <w:rsid w:val="006A33E7"/>
    <w:rsid w:val="006A43AC"/>
    <w:rsid w:val="006A60F9"/>
    <w:rsid w:val="006A6D2E"/>
    <w:rsid w:val="006A6F5A"/>
    <w:rsid w:val="006A7A2C"/>
    <w:rsid w:val="006B2A16"/>
    <w:rsid w:val="006B63E7"/>
    <w:rsid w:val="006B69CB"/>
    <w:rsid w:val="006B7429"/>
    <w:rsid w:val="006C1AF0"/>
    <w:rsid w:val="006C2162"/>
    <w:rsid w:val="006C2E09"/>
    <w:rsid w:val="006C30DF"/>
    <w:rsid w:val="006C31D3"/>
    <w:rsid w:val="006C32C8"/>
    <w:rsid w:val="006C51B6"/>
    <w:rsid w:val="006C5F00"/>
    <w:rsid w:val="006C6D9C"/>
    <w:rsid w:val="006C7B92"/>
    <w:rsid w:val="006D2688"/>
    <w:rsid w:val="006D2B01"/>
    <w:rsid w:val="006D2E1E"/>
    <w:rsid w:val="006D2E97"/>
    <w:rsid w:val="006D3F48"/>
    <w:rsid w:val="006D5F51"/>
    <w:rsid w:val="006D7468"/>
    <w:rsid w:val="006E03D4"/>
    <w:rsid w:val="006E094A"/>
    <w:rsid w:val="006E2B11"/>
    <w:rsid w:val="006E3A7A"/>
    <w:rsid w:val="006E5E4C"/>
    <w:rsid w:val="006E7D69"/>
    <w:rsid w:val="006F1544"/>
    <w:rsid w:val="006F245B"/>
    <w:rsid w:val="006F2681"/>
    <w:rsid w:val="006F4F52"/>
    <w:rsid w:val="006F6ACA"/>
    <w:rsid w:val="00700DAB"/>
    <w:rsid w:val="00701FDE"/>
    <w:rsid w:val="00702E8C"/>
    <w:rsid w:val="0070379A"/>
    <w:rsid w:val="00704E19"/>
    <w:rsid w:val="0070641E"/>
    <w:rsid w:val="007101FD"/>
    <w:rsid w:val="0071029C"/>
    <w:rsid w:val="00711157"/>
    <w:rsid w:val="00711E48"/>
    <w:rsid w:val="00712A7F"/>
    <w:rsid w:val="00713B40"/>
    <w:rsid w:val="00713D39"/>
    <w:rsid w:val="00713F98"/>
    <w:rsid w:val="007145DE"/>
    <w:rsid w:val="00714D3C"/>
    <w:rsid w:val="00714E5F"/>
    <w:rsid w:val="00714F3E"/>
    <w:rsid w:val="0071561B"/>
    <w:rsid w:val="00715E01"/>
    <w:rsid w:val="00717B46"/>
    <w:rsid w:val="00720C92"/>
    <w:rsid w:val="00720CCE"/>
    <w:rsid w:val="0072175F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0C92"/>
    <w:rsid w:val="00731176"/>
    <w:rsid w:val="007335CF"/>
    <w:rsid w:val="00734993"/>
    <w:rsid w:val="007405FC"/>
    <w:rsid w:val="00741C79"/>
    <w:rsid w:val="007423E7"/>
    <w:rsid w:val="00743716"/>
    <w:rsid w:val="00743D65"/>
    <w:rsid w:val="0074533B"/>
    <w:rsid w:val="0074662D"/>
    <w:rsid w:val="007523F3"/>
    <w:rsid w:val="0075357A"/>
    <w:rsid w:val="007537EF"/>
    <w:rsid w:val="0075658F"/>
    <w:rsid w:val="00756C73"/>
    <w:rsid w:val="0075777D"/>
    <w:rsid w:val="0076077E"/>
    <w:rsid w:val="00761250"/>
    <w:rsid w:val="00761BC5"/>
    <w:rsid w:val="00762BD7"/>
    <w:rsid w:val="00762D1F"/>
    <w:rsid w:val="007644FC"/>
    <w:rsid w:val="00765FAC"/>
    <w:rsid w:val="0076630F"/>
    <w:rsid w:val="00766B99"/>
    <w:rsid w:val="007679A0"/>
    <w:rsid w:val="00771D57"/>
    <w:rsid w:val="00771F8B"/>
    <w:rsid w:val="0077213B"/>
    <w:rsid w:val="00773B5F"/>
    <w:rsid w:val="007745C2"/>
    <w:rsid w:val="00775A3F"/>
    <w:rsid w:val="00777904"/>
    <w:rsid w:val="00777BAF"/>
    <w:rsid w:val="0078152B"/>
    <w:rsid w:val="00781A18"/>
    <w:rsid w:val="007848A5"/>
    <w:rsid w:val="00784C5A"/>
    <w:rsid w:val="00786207"/>
    <w:rsid w:val="00786D25"/>
    <w:rsid w:val="007871B6"/>
    <w:rsid w:val="007921FB"/>
    <w:rsid w:val="00792556"/>
    <w:rsid w:val="007932EB"/>
    <w:rsid w:val="00797066"/>
    <w:rsid w:val="00797B20"/>
    <w:rsid w:val="007A091A"/>
    <w:rsid w:val="007A12E0"/>
    <w:rsid w:val="007A2F07"/>
    <w:rsid w:val="007A3704"/>
    <w:rsid w:val="007A45B3"/>
    <w:rsid w:val="007A5623"/>
    <w:rsid w:val="007A5A29"/>
    <w:rsid w:val="007A5C90"/>
    <w:rsid w:val="007B0CBC"/>
    <w:rsid w:val="007B0D5F"/>
    <w:rsid w:val="007B119E"/>
    <w:rsid w:val="007B141B"/>
    <w:rsid w:val="007B1B81"/>
    <w:rsid w:val="007B42DA"/>
    <w:rsid w:val="007B78C7"/>
    <w:rsid w:val="007C0E9F"/>
    <w:rsid w:val="007C12BD"/>
    <w:rsid w:val="007C486E"/>
    <w:rsid w:val="007C62B5"/>
    <w:rsid w:val="007C755B"/>
    <w:rsid w:val="007D1042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3FFB"/>
    <w:rsid w:val="007E562D"/>
    <w:rsid w:val="007E5FBF"/>
    <w:rsid w:val="007E7DB4"/>
    <w:rsid w:val="007F0051"/>
    <w:rsid w:val="007F0142"/>
    <w:rsid w:val="007F08AA"/>
    <w:rsid w:val="007F0A7A"/>
    <w:rsid w:val="007F1462"/>
    <w:rsid w:val="007F1FBE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380A"/>
    <w:rsid w:val="0081420F"/>
    <w:rsid w:val="008150A6"/>
    <w:rsid w:val="00816A11"/>
    <w:rsid w:val="00817853"/>
    <w:rsid w:val="008208FA"/>
    <w:rsid w:val="0082427D"/>
    <w:rsid w:val="008242E8"/>
    <w:rsid w:val="00830B4E"/>
    <w:rsid w:val="00830D31"/>
    <w:rsid w:val="0083615C"/>
    <w:rsid w:val="00840CF5"/>
    <w:rsid w:val="00841D85"/>
    <w:rsid w:val="0084297F"/>
    <w:rsid w:val="008441FA"/>
    <w:rsid w:val="008464B9"/>
    <w:rsid w:val="00847515"/>
    <w:rsid w:val="0085149C"/>
    <w:rsid w:val="00852D37"/>
    <w:rsid w:val="00854E4B"/>
    <w:rsid w:val="008562A0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2EC3"/>
    <w:rsid w:val="0087425D"/>
    <w:rsid w:val="00874AE8"/>
    <w:rsid w:val="00874E1D"/>
    <w:rsid w:val="008751D3"/>
    <w:rsid w:val="00875B13"/>
    <w:rsid w:val="00876A12"/>
    <w:rsid w:val="008773E1"/>
    <w:rsid w:val="008807B2"/>
    <w:rsid w:val="008816E5"/>
    <w:rsid w:val="00881C6C"/>
    <w:rsid w:val="008845E2"/>
    <w:rsid w:val="008852C0"/>
    <w:rsid w:val="00885E93"/>
    <w:rsid w:val="00887449"/>
    <w:rsid w:val="0088769B"/>
    <w:rsid w:val="008900BC"/>
    <w:rsid w:val="008906EB"/>
    <w:rsid w:val="00890EA0"/>
    <w:rsid w:val="0089278F"/>
    <w:rsid w:val="008943EA"/>
    <w:rsid w:val="00894D73"/>
    <w:rsid w:val="00895B18"/>
    <w:rsid w:val="0089676B"/>
    <w:rsid w:val="00896D51"/>
    <w:rsid w:val="008A1AC3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66A"/>
    <w:rsid w:val="008B6EA9"/>
    <w:rsid w:val="008C0D5A"/>
    <w:rsid w:val="008C18EC"/>
    <w:rsid w:val="008C33D9"/>
    <w:rsid w:val="008C46D2"/>
    <w:rsid w:val="008C4EF7"/>
    <w:rsid w:val="008C51D7"/>
    <w:rsid w:val="008C62D8"/>
    <w:rsid w:val="008D06A0"/>
    <w:rsid w:val="008D0DF8"/>
    <w:rsid w:val="008D161F"/>
    <w:rsid w:val="008D37F2"/>
    <w:rsid w:val="008D3A5F"/>
    <w:rsid w:val="008D4541"/>
    <w:rsid w:val="008D50C1"/>
    <w:rsid w:val="008D55A0"/>
    <w:rsid w:val="008D741F"/>
    <w:rsid w:val="008D7EE7"/>
    <w:rsid w:val="008E03C2"/>
    <w:rsid w:val="008E3F8E"/>
    <w:rsid w:val="008E69C1"/>
    <w:rsid w:val="008F027C"/>
    <w:rsid w:val="008F04F2"/>
    <w:rsid w:val="008F3356"/>
    <w:rsid w:val="008F38B8"/>
    <w:rsid w:val="00901FEC"/>
    <w:rsid w:val="00902602"/>
    <w:rsid w:val="00902832"/>
    <w:rsid w:val="0090451C"/>
    <w:rsid w:val="00904905"/>
    <w:rsid w:val="00904EE4"/>
    <w:rsid w:val="00905D2E"/>
    <w:rsid w:val="00907EAA"/>
    <w:rsid w:val="00911DCD"/>
    <w:rsid w:val="00913264"/>
    <w:rsid w:val="00913839"/>
    <w:rsid w:val="00914ADB"/>
    <w:rsid w:val="00914C74"/>
    <w:rsid w:val="00914DFD"/>
    <w:rsid w:val="00915322"/>
    <w:rsid w:val="00917386"/>
    <w:rsid w:val="00917663"/>
    <w:rsid w:val="00920C83"/>
    <w:rsid w:val="00920FD4"/>
    <w:rsid w:val="0092222E"/>
    <w:rsid w:val="00923255"/>
    <w:rsid w:val="00923F46"/>
    <w:rsid w:val="00924723"/>
    <w:rsid w:val="0093095A"/>
    <w:rsid w:val="00934038"/>
    <w:rsid w:val="009344B2"/>
    <w:rsid w:val="00936B9F"/>
    <w:rsid w:val="00936CDF"/>
    <w:rsid w:val="00936E01"/>
    <w:rsid w:val="00937150"/>
    <w:rsid w:val="00940235"/>
    <w:rsid w:val="009436D3"/>
    <w:rsid w:val="00944165"/>
    <w:rsid w:val="009469AE"/>
    <w:rsid w:val="00946E83"/>
    <w:rsid w:val="00947B32"/>
    <w:rsid w:val="0095096D"/>
    <w:rsid w:val="00954167"/>
    <w:rsid w:val="00954A53"/>
    <w:rsid w:val="00954FE1"/>
    <w:rsid w:val="00955D36"/>
    <w:rsid w:val="009560EB"/>
    <w:rsid w:val="0095684E"/>
    <w:rsid w:val="009571E5"/>
    <w:rsid w:val="009612FC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CA6"/>
    <w:rsid w:val="00971F8A"/>
    <w:rsid w:val="00972569"/>
    <w:rsid w:val="00972F04"/>
    <w:rsid w:val="00973439"/>
    <w:rsid w:val="00973705"/>
    <w:rsid w:val="00973AA7"/>
    <w:rsid w:val="00973D21"/>
    <w:rsid w:val="009753A3"/>
    <w:rsid w:val="00975666"/>
    <w:rsid w:val="00977957"/>
    <w:rsid w:val="00982075"/>
    <w:rsid w:val="00983E6E"/>
    <w:rsid w:val="00986F61"/>
    <w:rsid w:val="00987971"/>
    <w:rsid w:val="00987B5F"/>
    <w:rsid w:val="00990922"/>
    <w:rsid w:val="009911D9"/>
    <w:rsid w:val="00994328"/>
    <w:rsid w:val="00995C96"/>
    <w:rsid w:val="009A01A5"/>
    <w:rsid w:val="009A031E"/>
    <w:rsid w:val="009A0AE7"/>
    <w:rsid w:val="009A3FFC"/>
    <w:rsid w:val="009A483E"/>
    <w:rsid w:val="009A4863"/>
    <w:rsid w:val="009A709F"/>
    <w:rsid w:val="009B1C92"/>
    <w:rsid w:val="009B5E8F"/>
    <w:rsid w:val="009B6579"/>
    <w:rsid w:val="009B7E69"/>
    <w:rsid w:val="009B7EE3"/>
    <w:rsid w:val="009C2516"/>
    <w:rsid w:val="009D14D8"/>
    <w:rsid w:val="009D2313"/>
    <w:rsid w:val="009D2612"/>
    <w:rsid w:val="009D30BC"/>
    <w:rsid w:val="009D3106"/>
    <w:rsid w:val="009D61A9"/>
    <w:rsid w:val="009D7961"/>
    <w:rsid w:val="009E039D"/>
    <w:rsid w:val="009E0536"/>
    <w:rsid w:val="009E11C3"/>
    <w:rsid w:val="009E2FCA"/>
    <w:rsid w:val="009E4F38"/>
    <w:rsid w:val="009E537C"/>
    <w:rsid w:val="009E6374"/>
    <w:rsid w:val="009F0E38"/>
    <w:rsid w:val="009F49F9"/>
    <w:rsid w:val="009F605E"/>
    <w:rsid w:val="009F6C43"/>
    <w:rsid w:val="009F6D84"/>
    <w:rsid w:val="00A034C5"/>
    <w:rsid w:val="00A03835"/>
    <w:rsid w:val="00A0513A"/>
    <w:rsid w:val="00A05704"/>
    <w:rsid w:val="00A11BD0"/>
    <w:rsid w:val="00A122B3"/>
    <w:rsid w:val="00A12FBA"/>
    <w:rsid w:val="00A144DE"/>
    <w:rsid w:val="00A1462D"/>
    <w:rsid w:val="00A15614"/>
    <w:rsid w:val="00A16B6D"/>
    <w:rsid w:val="00A22C99"/>
    <w:rsid w:val="00A236FC"/>
    <w:rsid w:val="00A23A83"/>
    <w:rsid w:val="00A24F90"/>
    <w:rsid w:val="00A2577F"/>
    <w:rsid w:val="00A26963"/>
    <w:rsid w:val="00A27C6B"/>
    <w:rsid w:val="00A30BC7"/>
    <w:rsid w:val="00A331F2"/>
    <w:rsid w:val="00A33289"/>
    <w:rsid w:val="00A33578"/>
    <w:rsid w:val="00A34E62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51F9"/>
    <w:rsid w:val="00A5659C"/>
    <w:rsid w:val="00A572F8"/>
    <w:rsid w:val="00A6073B"/>
    <w:rsid w:val="00A6370D"/>
    <w:rsid w:val="00A64864"/>
    <w:rsid w:val="00A664C1"/>
    <w:rsid w:val="00A66B07"/>
    <w:rsid w:val="00A70BD6"/>
    <w:rsid w:val="00A71B21"/>
    <w:rsid w:val="00A7215D"/>
    <w:rsid w:val="00A7219D"/>
    <w:rsid w:val="00A726C7"/>
    <w:rsid w:val="00A73A1F"/>
    <w:rsid w:val="00A73EB3"/>
    <w:rsid w:val="00A743CC"/>
    <w:rsid w:val="00A76490"/>
    <w:rsid w:val="00A76D04"/>
    <w:rsid w:val="00A7758E"/>
    <w:rsid w:val="00A7765F"/>
    <w:rsid w:val="00A82D87"/>
    <w:rsid w:val="00A8397D"/>
    <w:rsid w:val="00A852D3"/>
    <w:rsid w:val="00A858AD"/>
    <w:rsid w:val="00A85A59"/>
    <w:rsid w:val="00A86ED3"/>
    <w:rsid w:val="00A913D7"/>
    <w:rsid w:val="00A93762"/>
    <w:rsid w:val="00A94424"/>
    <w:rsid w:val="00A95E55"/>
    <w:rsid w:val="00AA001A"/>
    <w:rsid w:val="00AA36B6"/>
    <w:rsid w:val="00AA779A"/>
    <w:rsid w:val="00AB071B"/>
    <w:rsid w:val="00AB0B0A"/>
    <w:rsid w:val="00AB0D77"/>
    <w:rsid w:val="00AB17D6"/>
    <w:rsid w:val="00AB368F"/>
    <w:rsid w:val="00AB4600"/>
    <w:rsid w:val="00AB46FF"/>
    <w:rsid w:val="00AB74D7"/>
    <w:rsid w:val="00AB7FF6"/>
    <w:rsid w:val="00AC26A2"/>
    <w:rsid w:val="00AC4142"/>
    <w:rsid w:val="00AC41D0"/>
    <w:rsid w:val="00AC43A0"/>
    <w:rsid w:val="00AC4481"/>
    <w:rsid w:val="00AC4B10"/>
    <w:rsid w:val="00AC55BC"/>
    <w:rsid w:val="00AC6BD9"/>
    <w:rsid w:val="00AD1660"/>
    <w:rsid w:val="00AD207B"/>
    <w:rsid w:val="00AD2269"/>
    <w:rsid w:val="00AD2C23"/>
    <w:rsid w:val="00AD3399"/>
    <w:rsid w:val="00AD3E7E"/>
    <w:rsid w:val="00AD413F"/>
    <w:rsid w:val="00AD4FA9"/>
    <w:rsid w:val="00AD530B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4B26"/>
    <w:rsid w:val="00AE50D4"/>
    <w:rsid w:val="00AE76EE"/>
    <w:rsid w:val="00AF02FA"/>
    <w:rsid w:val="00AF0521"/>
    <w:rsid w:val="00AF3A7A"/>
    <w:rsid w:val="00AF5C97"/>
    <w:rsid w:val="00AF60FE"/>
    <w:rsid w:val="00AF726A"/>
    <w:rsid w:val="00AF7AC0"/>
    <w:rsid w:val="00B063C5"/>
    <w:rsid w:val="00B12579"/>
    <w:rsid w:val="00B13162"/>
    <w:rsid w:val="00B13988"/>
    <w:rsid w:val="00B145A0"/>
    <w:rsid w:val="00B154E0"/>
    <w:rsid w:val="00B20ACE"/>
    <w:rsid w:val="00B20D20"/>
    <w:rsid w:val="00B22D03"/>
    <w:rsid w:val="00B230AD"/>
    <w:rsid w:val="00B2451A"/>
    <w:rsid w:val="00B24EAF"/>
    <w:rsid w:val="00B25266"/>
    <w:rsid w:val="00B27595"/>
    <w:rsid w:val="00B27930"/>
    <w:rsid w:val="00B327A3"/>
    <w:rsid w:val="00B32B7E"/>
    <w:rsid w:val="00B338AA"/>
    <w:rsid w:val="00B34609"/>
    <w:rsid w:val="00B3543A"/>
    <w:rsid w:val="00B36174"/>
    <w:rsid w:val="00B434A6"/>
    <w:rsid w:val="00B44892"/>
    <w:rsid w:val="00B455D9"/>
    <w:rsid w:val="00B45C5D"/>
    <w:rsid w:val="00B46D60"/>
    <w:rsid w:val="00B4759C"/>
    <w:rsid w:val="00B47A91"/>
    <w:rsid w:val="00B5085D"/>
    <w:rsid w:val="00B51981"/>
    <w:rsid w:val="00B535E2"/>
    <w:rsid w:val="00B60EC0"/>
    <w:rsid w:val="00B612A8"/>
    <w:rsid w:val="00B61F97"/>
    <w:rsid w:val="00B6210E"/>
    <w:rsid w:val="00B6401D"/>
    <w:rsid w:val="00B64060"/>
    <w:rsid w:val="00B663D9"/>
    <w:rsid w:val="00B66B9D"/>
    <w:rsid w:val="00B7026C"/>
    <w:rsid w:val="00B70B6B"/>
    <w:rsid w:val="00B713A6"/>
    <w:rsid w:val="00B731EE"/>
    <w:rsid w:val="00B7421E"/>
    <w:rsid w:val="00B74550"/>
    <w:rsid w:val="00B754CF"/>
    <w:rsid w:val="00B75535"/>
    <w:rsid w:val="00B75978"/>
    <w:rsid w:val="00B7643F"/>
    <w:rsid w:val="00B76AD6"/>
    <w:rsid w:val="00B77573"/>
    <w:rsid w:val="00B77B36"/>
    <w:rsid w:val="00B80258"/>
    <w:rsid w:val="00B80EE7"/>
    <w:rsid w:val="00B81F67"/>
    <w:rsid w:val="00B82453"/>
    <w:rsid w:val="00B845C5"/>
    <w:rsid w:val="00B85C8C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035D"/>
    <w:rsid w:val="00BB10E5"/>
    <w:rsid w:val="00BB15D7"/>
    <w:rsid w:val="00BB367C"/>
    <w:rsid w:val="00BB47E1"/>
    <w:rsid w:val="00BB4A15"/>
    <w:rsid w:val="00BC0C40"/>
    <w:rsid w:val="00BC0F23"/>
    <w:rsid w:val="00BC176E"/>
    <w:rsid w:val="00BC1F86"/>
    <w:rsid w:val="00BC3EA6"/>
    <w:rsid w:val="00BC4825"/>
    <w:rsid w:val="00BC5741"/>
    <w:rsid w:val="00BC6A01"/>
    <w:rsid w:val="00BD0072"/>
    <w:rsid w:val="00BD06F1"/>
    <w:rsid w:val="00BD07E2"/>
    <w:rsid w:val="00BD0A6C"/>
    <w:rsid w:val="00BD14D1"/>
    <w:rsid w:val="00BD56DD"/>
    <w:rsid w:val="00BD5A05"/>
    <w:rsid w:val="00BD79B2"/>
    <w:rsid w:val="00BE64FB"/>
    <w:rsid w:val="00BF1B8A"/>
    <w:rsid w:val="00BF2E10"/>
    <w:rsid w:val="00BF3575"/>
    <w:rsid w:val="00BF4E59"/>
    <w:rsid w:val="00BF70C5"/>
    <w:rsid w:val="00BF723D"/>
    <w:rsid w:val="00C011E4"/>
    <w:rsid w:val="00C02222"/>
    <w:rsid w:val="00C02584"/>
    <w:rsid w:val="00C0265C"/>
    <w:rsid w:val="00C03052"/>
    <w:rsid w:val="00C03433"/>
    <w:rsid w:val="00C0363C"/>
    <w:rsid w:val="00C044E4"/>
    <w:rsid w:val="00C04C3E"/>
    <w:rsid w:val="00C05666"/>
    <w:rsid w:val="00C05C0F"/>
    <w:rsid w:val="00C06496"/>
    <w:rsid w:val="00C116CA"/>
    <w:rsid w:val="00C11CF5"/>
    <w:rsid w:val="00C12363"/>
    <w:rsid w:val="00C130BB"/>
    <w:rsid w:val="00C13775"/>
    <w:rsid w:val="00C13FC0"/>
    <w:rsid w:val="00C13FFF"/>
    <w:rsid w:val="00C17CE9"/>
    <w:rsid w:val="00C22D23"/>
    <w:rsid w:val="00C23045"/>
    <w:rsid w:val="00C2315F"/>
    <w:rsid w:val="00C246AF"/>
    <w:rsid w:val="00C25558"/>
    <w:rsid w:val="00C26A23"/>
    <w:rsid w:val="00C2726D"/>
    <w:rsid w:val="00C2796B"/>
    <w:rsid w:val="00C332E6"/>
    <w:rsid w:val="00C36796"/>
    <w:rsid w:val="00C368CE"/>
    <w:rsid w:val="00C37D66"/>
    <w:rsid w:val="00C401CA"/>
    <w:rsid w:val="00C42E91"/>
    <w:rsid w:val="00C465B2"/>
    <w:rsid w:val="00C4673D"/>
    <w:rsid w:val="00C51E1F"/>
    <w:rsid w:val="00C52648"/>
    <w:rsid w:val="00C547A8"/>
    <w:rsid w:val="00C577ED"/>
    <w:rsid w:val="00C6020F"/>
    <w:rsid w:val="00C6043E"/>
    <w:rsid w:val="00C606BC"/>
    <w:rsid w:val="00C61738"/>
    <w:rsid w:val="00C61AB7"/>
    <w:rsid w:val="00C62323"/>
    <w:rsid w:val="00C627DE"/>
    <w:rsid w:val="00C63AAF"/>
    <w:rsid w:val="00C63E7B"/>
    <w:rsid w:val="00C64E77"/>
    <w:rsid w:val="00C65EAB"/>
    <w:rsid w:val="00C6634A"/>
    <w:rsid w:val="00C67B50"/>
    <w:rsid w:val="00C67E17"/>
    <w:rsid w:val="00C67F09"/>
    <w:rsid w:val="00C74700"/>
    <w:rsid w:val="00C76514"/>
    <w:rsid w:val="00C80F1E"/>
    <w:rsid w:val="00C843E4"/>
    <w:rsid w:val="00C85CA9"/>
    <w:rsid w:val="00C8648F"/>
    <w:rsid w:val="00C86937"/>
    <w:rsid w:val="00C91710"/>
    <w:rsid w:val="00C91C5F"/>
    <w:rsid w:val="00C954C0"/>
    <w:rsid w:val="00C97041"/>
    <w:rsid w:val="00CA1716"/>
    <w:rsid w:val="00CA1CA8"/>
    <w:rsid w:val="00CA23C6"/>
    <w:rsid w:val="00CA43AD"/>
    <w:rsid w:val="00CA571D"/>
    <w:rsid w:val="00CA5752"/>
    <w:rsid w:val="00CB0660"/>
    <w:rsid w:val="00CB1333"/>
    <w:rsid w:val="00CB1C02"/>
    <w:rsid w:val="00CB230F"/>
    <w:rsid w:val="00CC3F0E"/>
    <w:rsid w:val="00CC5704"/>
    <w:rsid w:val="00CC758C"/>
    <w:rsid w:val="00CD2081"/>
    <w:rsid w:val="00CD2E00"/>
    <w:rsid w:val="00CD4D51"/>
    <w:rsid w:val="00CD4E23"/>
    <w:rsid w:val="00CD6257"/>
    <w:rsid w:val="00CE254F"/>
    <w:rsid w:val="00CE2DA2"/>
    <w:rsid w:val="00CE7CCA"/>
    <w:rsid w:val="00CF0998"/>
    <w:rsid w:val="00CF1E13"/>
    <w:rsid w:val="00CF4623"/>
    <w:rsid w:val="00CF4B9F"/>
    <w:rsid w:val="00CF5183"/>
    <w:rsid w:val="00CF6936"/>
    <w:rsid w:val="00CF722C"/>
    <w:rsid w:val="00CF729F"/>
    <w:rsid w:val="00CF791C"/>
    <w:rsid w:val="00CF7BFA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C77"/>
    <w:rsid w:val="00D24501"/>
    <w:rsid w:val="00D25B24"/>
    <w:rsid w:val="00D27675"/>
    <w:rsid w:val="00D30685"/>
    <w:rsid w:val="00D31503"/>
    <w:rsid w:val="00D3316D"/>
    <w:rsid w:val="00D33883"/>
    <w:rsid w:val="00D34D33"/>
    <w:rsid w:val="00D36935"/>
    <w:rsid w:val="00D3756D"/>
    <w:rsid w:val="00D41B7E"/>
    <w:rsid w:val="00D42787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0C7B"/>
    <w:rsid w:val="00D61C59"/>
    <w:rsid w:val="00D638F6"/>
    <w:rsid w:val="00D64AD4"/>
    <w:rsid w:val="00D653D8"/>
    <w:rsid w:val="00D65DC6"/>
    <w:rsid w:val="00D667C5"/>
    <w:rsid w:val="00D70B99"/>
    <w:rsid w:val="00D71882"/>
    <w:rsid w:val="00D730B6"/>
    <w:rsid w:val="00D7368F"/>
    <w:rsid w:val="00D73EEF"/>
    <w:rsid w:val="00D75087"/>
    <w:rsid w:val="00D7631C"/>
    <w:rsid w:val="00D80453"/>
    <w:rsid w:val="00D809E7"/>
    <w:rsid w:val="00D80B26"/>
    <w:rsid w:val="00D80CF2"/>
    <w:rsid w:val="00D82815"/>
    <w:rsid w:val="00D830A3"/>
    <w:rsid w:val="00D84D38"/>
    <w:rsid w:val="00D851E0"/>
    <w:rsid w:val="00D9340C"/>
    <w:rsid w:val="00D9472B"/>
    <w:rsid w:val="00D953B3"/>
    <w:rsid w:val="00D957ED"/>
    <w:rsid w:val="00DA03F4"/>
    <w:rsid w:val="00DA0DB8"/>
    <w:rsid w:val="00DA0EB9"/>
    <w:rsid w:val="00DA215C"/>
    <w:rsid w:val="00DA4A91"/>
    <w:rsid w:val="00DA610B"/>
    <w:rsid w:val="00DA6BD8"/>
    <w:rsid w:val="00DA7160"/>
    <w:rsid w:val="00DB0AC0"/>
    <w:rsid w:val="00DB0E7C"/>
    <w:rsid w:val="00DB13F2"/>
    <w:rsid w:val="00DB2E8C"/>
    <w:rsid w:val="00DB327A"/>
    <w:rsid w:val="00DB3EC8"/>
    <w:rsid w:val="00DB7046"/>
    <w:rsid w:val="00DB76FC"/>
    <w:rsid w:val="00DC10AC"/>
    <w:rsid w:val="00DC4E30"/>
    <w:rsid w:val="00DC5503"/>
    <w:rsid w:val="00DC5559"/>
    <w:rsid w:val="00DC585F"/>
    <w:rsid w:val="00DC6626"/>
    <w:rsid w:val="00DC7CF7"/>
    <w:rsid w:val="00DD17D4"/>
    <w:rsid w:val="00DD2366"/>
    <w:rsid w:val="00DD2405"/>
    <w:rsid w:val="00DD31B6"/>
    <w:rsid w:val="00DD3A21"/>
    <w:rsid w:val="00DD47CA"/>
    <w:rsid w:val="00DD48F0"/>
    <w:rsid w:val="00DD62A3"/>
    <w:rsid w:val="00DE039E"/>
    <w:rsid w:val="00DE3DC6"/>
    <w:rsid w:val="00DE5E0A"/>
    <w:rsid w:val="00DF6E8D"/>
    <w:rsid w:val="00DF7789"/>
    <w:rsid w:val="00DF785A"/>
    <w:rsid w:val="00E008EF"/>
    <w:rsid w:val="00E009D0"/>
    <w:rsid w:val="00E00E49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AF3"/>
    <w:rsid w:val="00E15D29"/>
    <w:rsid w:val="00E15F13"/>
    <w:rsid w:val="00E1633A"/>
    <w:rsid w:val="00E17A77"/>
    <w:rsid w:val="00E20D7A"/>
    <w:rsid w:val="00E22BEA"/>
    <w:rsid w:val="00E22D72"/>
    <w:rsid w:val="00E2346B"/>
    <w:rsid w:val="00E23F16"/>
    <w:rsid w:val="00E24DA0"/>
    <w:rsid w:val="00E25E27"/>
    <w:rsid w:val="00E26309"/>
    <w:rsid w:val="00E30B34"/>
    <w:rsid w:val="00E326E8"/>
    <w:rsid w:val="00E32BC5"/>
    <w:rsid w:val="00E33AA2"/>
    <w:rsid w:val="00E354F9"/>
    <w:rsid w:val="00E36A21"/>
    <w:rsid w:val="00E3738E"/>
    <w:rsid w:val="00E37D2E"/>
    <w:rsid w:val="00E4416F"/>
    <w:rsid w:val="00E44251"/>
    <w:rsid w:val="00E4563F"/>
    <w:rsid w:val="00E45772"/>
    <w:rsid w:val="00E46468"/>
    <w:rsid w:val="00E46D1A"/>
    <w:rsid w:val="00E46DA5"/>
    <w:rsid w:val="00E46F2F"/>
    <w:rsid w:val="00E47CD2"/>
    <w:rsid w:val="00E5003B"/>
    <w:rsid w:val="00E504C1"/>
    <w:rsid w:val="00E5299F"/>
    <w:rsid w:val="00E5623D"/>
    <w:rsid w:val="00E608E0"/>
    <w:rsid w:val="00E6164A"/>
    <w:rsid w:val="00E65046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3E52"/>
    <w:rsid w:val="00E84148"/>
    <w:rsid w:val="00E84F10"/>
    <w:rsid w:val="00E86146"/>
    <w:rsid w:val="00E90EED"/>
    <w:rsid w:val="00E91D7D"/>
    <w:rsid w:val="00E91FC2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3F35"/>
    <w:rsid w:val="00EB4202"/>
    <w:rsid w:val="00EB42C6"/>
    <w:rsid w:val="00EB6187"/>
    <w:rsid w:val="00EB6313"/>
    <w:rsid w:val="00EB7D7F"/>
    <w:rsid w:val="00EC06DA"/>
    <w:rsid w:val="00EC0ABE"/>
    <w:rsid w:val="00EC1EBD"/>
    <w:rsid w:val="00EC21B8"/>
    <w:rsid w:val="00EC3C27"/>
    <w:rsid w:val="00EC4C8A"/>
    <w:rsid w:val="00EC4F90"/>
    <w:rsid w:val="00EC5CF7"/>
    <w:rsid w:val="00EC6836"/>
    <w:rsid w:val="00ED01B6"/>
    <w:rsid w:val="00ED288E"/>
    <w:rsid w:val="00ED383A"/>
    <w:rsid w:val="00ED39EB"/>
    <w:rsid w:val="00ED4B4C"/>
    <w:rsid w:val="00ED504F"/>
    <w:rsid w:val="00ED611B"/>
    <w:rsid w:val="00ED6681"/>
    <w:rsid w:val="00ED69C7"/>
    <w:rsid w:val="00ED6D71"/>
    <w:rsid w:val="00EE13A0"/>
    <w:rsid w:val="00EE1613"/>
    <w:rsid w:val="00EE1905"/>
    <w:rsid w:val="00EE1A33"/>
    <w:rsid w:val="00EE1E14"/>
    <w:rsid w:val="00EE3DA2"/>
    <w:rsid w:val="00EE5212"/>
    <w:rsid w:val="00EE7493"/>
    <w:rsid w:val="00EE7772"/>
    <w:rsid w:val="00EF0942"/>
    <w:rsid w:val="00EF14FD"/>
    <w:rsid w:val="00EF6523"/>
    <w:rsid w:val="00EF7299"/>
    <w:rsid w:val="00F00389"/>
    <w:rsid w:val="00F015ED"/>
    <w:rsid w:val="00F02925"/>
    <w:rsid w:val="00F02E1B"/>
    <w:rsid w:val="00F0577B"/>
    <w:rsid w:val="00F07451"/>
    <w:rsid w:val="00F079EA"/>
    <w:rsid w:val="00F100A3"/>
    <w:rsid w:val="00F1064C"/>
    <w:rsid w:val="00F10E27"/>
    <w:rsid w:val="00F14438"/>
    <w:rsid w:val="00F144E1"/>
    <w:rsid w:val="00F14D33"/>
    <w:rsid w:val="00F16577"/>
    <w:rsid w:val="00F17274"/>
    <w:rsid w:val="00F176A8"/>
    <w:rsid w:val="00F17A11"/>
    <w:rsid w:val="00F205B6"/>
    <w:rsid w:val="00F21175"/>
    <w:rsid w:val="00F21410"/>
    <w:rsid w:val="00F22447"/>
    <w:rsid w:val="00F277AC"/>
    <w:rsid w:val="00F319FD"/>
    <w:rsid w:val="00F330B5"/>
    <w:rsid w:val="00F3409B"/>
    <w:rsid w:val="00F340F6"/>
    <w:rsid w:val="00F341F2"/>
    <w:rsid w:val="00F40380"/>
    <w:rsid w:val="00F4175B"/>
    <w:rsid w:val="00F423F1"/>
    <w:rsid w:val="00F42B74"/>
    <w:rsid w:val="00F440D3"/>
    <w:rsid w:val="00F44EAC"/>
    <w:rsid w:val="00F45E52"/>
    <w:rsid w:val="00F47058"/>
    <w:rsid w:val="00F512A0"/>
    <w:rsid w:val="00F51479"/>
    <w:rsid w:val="00F5190D"/>
    <w:rsid w:val="00F52605"/>
    <w:rsid w:val="00F52C46"/>
    <w:rsid w:val="00F53892"/>
    <w:rsid w:val="00F53F41"/>
    <w:rsid w:val="00F5663C"/>
    <w:rsid w:val="00F57578"/>
    <w:rsid w:val="00F575D6"/>
    <w:rsid w:val="00F5791C"/>
    <w:rsid w:val="00F615DD"/>
    <w:rsid w:val="00F61CBE"/>
    <w:rsid w:val="00F631C6"/>
    <w:rsid w:val="00F6509E"/>
    <w:rsid w:val="00F66244"/>
    <w:rsid w:val="00F70994"/>
    <w:rsid w:val="00F71CD8"/>
    <w:rsid w:val="00F72509"/>
    <w:rsid w:val="00F72E17"/>
    <w:rsid w:val="00F80C6F"/>
    <w:rsid w:val="00F8220F"/>
    <w:rsid w:val="00F82808"/>
    <w:rsid w:val="00F8305B"/>
    <w:rsid w:val="00F83254"/>
    <w:rsid w:val="00F87477"/>
    <w:rsid w:val="00F907EB"/>
    <w:rsid w:val="00F908F7"/>
    <w:rsid w:val="00F9239E"/>
    <w:rsid w:val="00F93081"/>
    <w:rsid w:val="00F93F98"/>
    <w:rsid w:val="00F95784"/>
    <w:rsid w:val="00F97E04"/>
    <w:rsid w:val="00FA3826"/>
    <w:rsid w:val="00FA3EEA"/>
    <w:rsid w:val="00FA46AE"/>
    <w:rsid w:val="00FB157E"/>
    <w:rsid w:val="00FB1595"/>
    <w:rsid w:val="00FB1B76"/>
    <w:rsid w:val="00FB3702"/>
    <w:rsid w:val="00FB4950"/>
    <w:rsid w:val="00FB7550"/>
    <w:rsid w:val="00FC18F7"/>
    <w:rsid w:val="00FC1CAC"/>
    <w:rsid w:val="00FC1CDE"/>
    <w:rsid w:val="00FC4DDA"/>
    <w:rsid w:val="00FC568C"/>
    <w:rsid w:val="00FC57F6"/>
    <w:rsid w:val="00FC600F"/>
    <w:rsid w:val="00FC731E"/>
    <w:rsid w:val="00FC7EBA"/>
    <w:rsid w:val="00FD111B"/>
    <w:rsid w:val="00FD237B"/>
    <w:rsid w:val="00FD320A"/>
    <w:rsid w:val="00FD68AF"/>
    <w:rsid w:val="00FF0583"/>
    <w:rsid w:val="00FF1A62"/>
    <w:rsid w:val="00FF1D1B"/>
    <w:rsid w:val="00FF4D0F"/>
    <w:rsid w:val="00FF4FF3"/>
    <w:rsid w:val="00FF6835"/>
    <w:rsid w:val="00FF6FA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7F07AA59-8914-4730-91B3-AE03BEB4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msonormal0">
    <w:name w:val="msonormal"/>
    <w:basedOn w:val="prastasis"/>
    <w:rsid w:val="003C7DF0"/>
    <w:pPr>
      <w:spacing w:before="100" w:beforeAutospacing="1" w:after="100" w:afterAutospacing="1"/>
    </w:pPr>
    <w:rPr>
      <w:lang w:eastAsia="lt-LT"/>
    </w:rPr>
  </w:style>
  <w:style w:type="paragraph" w:customStyle="1" w:styleId="xl282">
    <w:name w:val="xl282"/>
    <w:basedOn w:val="prastasis"/>
    <w:rsid w:val="003C7DF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3">
    <w:name w:val="xl283"/>
    <w:basedOn w:val="prastasis"/>
    <w:rsid w:val="003C7DF0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4">
    <w:name w:val="xl284"/>
    <w:basedOn w:val="prastasis"/>
    <w:rsid w:val="003C7DF0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5">
    <w:name w:val="xl285"/>
    <w:basedOn w:val="prastasis"/>
    <w:rsid w:val="003C7D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86">
    <w:name w:val="xl286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7">
    <w:name w:val="xl287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88">
    <w:name w:val="xl288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9">
    <w:name w:val="xl28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0">
    <w:name w:val="xl29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1">
    <w:name w:val="xl29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2">
    <w:name w:val="xl292"/>
    <w:basedOn w:val="prastasis"/>
    <w:rsid w:val="003C7DF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93">
    <w:name w:val="xl293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4">
    <w:name w:val="xl294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5">
    <w:name w:val="xl295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6">
    <w:name w:val="xl296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0">
    <w:name w:val="xl30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1">
    <w:name w:val="xl30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2">
    <w:name w:val="xl302"/>
    <w:basedOn w:val="prastasis"/>
    <w:rsid w:val="003C7D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3">
    <w:name w:val="xl303"/>
    <w:basedOn w:val="prastasis"/>
    <w:rsid w:val="003C7DF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4">
    <w:name w:val="xl304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5">
    <w:name w:val="xl305"/>
    <w:basedOn w:val="prastasis"/>
    <w:rsid w:val="003C7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6">
    <w:name w:val="xl306"/>
    <w:basedOn w:val="prastasis"/>
    <w:rsid w:val="003C7D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7">
    <w:name w:val="xl307"/>
    <w:basedOn w:val="prastasis"/>
    <w:rsid w:val="003C7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8">
    <w:name w:val="xl308"/>
    <w:basedOn w:val="prastasis"/>
    <w:rsid w:val="003C7DF0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309">
    <w:name w:val="xl309"/>
    <w:basedOn w:val="prastasis"/>
    <w:rsid w:val="003C7DF0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310">
    <w:name w:val="xl310"/>
    <w:basedOn w:val="prastasis"/>
    <w:rsid w:val="003C7DF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9D30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prastasis"/>
    <w:rsid w:val="00ED69C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2202</TotalTime>
  <Pages>13</Pages>
  <Words>23003</Words>
  <Characters>13113</Characters>
  <Application>Microsoft Office Word</Application>
  <DocSecurity>0</DocSecurity>
  <Lines>109</Lines>
  <Paragraphs>72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Simona Daukšienė</cp:lastModifiedBy>
  <cp:revision>547</cp:revision>
  <cp:lastPrinted>2021-11-11T13:10:00Z</cp:lastPrinted>
  <dcterms:created xsi:type="dcterms:W3CDTF">2021-02-01T16:06:00Z</dcterms:created>
  <dcterms:modified xsi:type="dcterms:W3CDTF">2021-12-27T07:29:00Z</dcterms:modified>
</cp:coreProperties>
</file>