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0D168F" w14:textId="77777777" w:rsidR="007F63E9" w:rsidRDefault="007F63E9"/>
    <w:p w14:paraId="1027208D" w14:textId="77777777" w:rsidR="007F63E9" w:rsidRDefault="007F63E9" w:rsidP="009E34AA"/>
    <w:p w14:paraId="48188854" w14:textId="77777777" w:rsidR="007F63E9" w:rsidRDefault="007F63E9" w:rsidP="009E34AA"/>
    <w:p w14:paraId="7032E6D0" w14:textId="77777777" w:rsidR="009E34AA" w:rsidRDefault="009E34AA" w:rsidP="009E34AA">
      <w:r>
        <w:t>Klaipėdos rajono savivaldybės</w:t>
      </w:r>
    </w:p>
    <w:p w14:paraId="6BCDB3C5" w14:textId="77777777" w:rsidR="009E34AA" w:rsidRDefault="009E34AA" w:rsidP="009E34AA">
      <w:r>
        <w:t>Administracijos direktoriui                                                                           2021-04-20 Nr. S-31</w:t>
      </w:r>
    </w:p>
    <w:p w14:paraId="4D76704C" w14:textId="77777777" w:rsidR="00190DE0" w:rsidRDefault="009E34AA" w:rsidP="009E34AA">
      <w:r>
        <w:t xml:space="preserve">Gerb. Artūrui Bogdanovui </w:t>
      </w:r>
    </w:p>
    <w:p w14:paraId="53BEE475" w14:textId="77777777" w:rsidR="009E34AA" w:rsidRDefault="009E34AA" w:rsidP="009E34AA">
      <w:pPr>
        <w:ind w:firstLine="720"/>
      </w:pPr>
    </w:p>
    <w:p w14:paraId="5D4F35F8" w14:textId="77777777" w:rsidR="009E34AA" w:rsidRDefault="009E34AA" w:rsidP="009E34AA">
      <w:pPr>
        <w:ind w:firstLine="720"/>
      </w:pPr>
    </w:p>
    <w:p w14:paraId="42D6404A" w14:textId="77777777" w:rsidR="009E34AA" w:rsidRDefault="009E34AA" w:rsidP="009E34AA">
      <w:r>
        <w:t>DĖL GINDULIUOSE ESANČIŲ BIBLIOTEKOS PATALPŲ PERDAVIMO</w:t>
      </w:r>
    </w:p>
    <w:p w14:paraId="306D1E84" w14:textId="77777777" w:rsidR="009E34AA" w:rsidRDefault="009E34AA" w:rsidP="009E34AA">
      <w:pPr>
        <w:ind w:firstLine="720"/>
      </w:pPr>
    </w:p>
    <w:p w14:paraId="65387A4E" w14:textId="77777777" w:rsidR="009E34AA" w:rsidRDefault="009E34AA" w:rsidP="009E34AA">
      <w:pPr>
        <w:ind w:firstLine="720"/>
      </w:pPr>
    </w:p>
    <w:p w14:paraId="42B8DFB2" w14:textId="77777777" w:rsidR="009E34AA" w:rsidRDefault="009E34AA" w:rsidP="00E02F38">
      <w:pPr>
        <w:ind w:firstLine="720"/>
        <w:jc w:val="both"/>
      </w:pPr>
      <w:r>
        <w:t>Prašome Jūsų perimti patalpas, kurios</w:t>
      </w:r>
      <w:r w:rsidR="00E02F38">
        <w:t xml:space="preserve"> buvo perduotos</w:t>
      </w:r>
      <w:r>
        <w:t xml:space="preserve"> 2013 m. vasario 22 d. Savivaldybės tarybos sprendimu Nr. T11-86  „Dėl patalpų perdavimo valdyti patikėjimo teise Klaipėdos rajono savivaldybės Jono Lankučio viešajai bibliotekai“. Patalpomis nesinaudojame. Patalpos 39,83 </w:t>
      </w:r>
      <w:proofErr w:type="spellStart"/>
      <w:r>
        <w:t>kv.m</w:t>
      </w:r>
      <w:proofErr w:type="spellEnd"/>
      <w:r>
        <w:t xml:space="preserve"> ploto yra Liepų g. 15, Gindulių kaime, Sendvario seniūnijoje, pastate, inventorinėje byloje 4820 žymimame 1A1p, unikalus Nr. 5592-5005-8018:</w:t>
      </w:r>
      <w:r w:rsidR="00E02F38">
        <w:t>0003, 2021-04-21 balansinė vertė 757,07 Eur, nusidėvėjimo 421,03 Eur, likutinė vertė 336,04 Eur.</w:t>
      </w:r>
    </w:p>
    <w:p w14:paraId="496A95F1" w14:textId="77777777" w:rsidR="009E34AA" w:rsidRDefault="009E34AA" w:rsidP="009E34AA">
      <w:pPr>
        <w:ind w:firstLine="720"/>
      </w:pPr>
      <w:r>
        <w:tab/>
      </w:r>
    </w:p>
    <w:p w14:paraId="19071612" w14:textId="77777777" w:rsidR="009E34AA" w:rsidRDefault="009E34AA" w:rsidP="009E34AA">
      <w:pPr>
        <w:ind w:firstLine="720"/>
      </w:pPr>
    </w:p>
    <w:p w14:paraId="3FE66A02" w14:textId="77777777" w:rsidR="009E34AA" w:rsidRDefault="009E34AA" w:rsidP="009E34AA">
      <w:pPr>
        <w:ind w:firstLine="720"/>
      </w:pPr>
    </w:p>
    <w:p w14:paraId="057DB4C8" w14:textId="77777777" w:rsidR="009E34AA" w:rsidRDefault="009E34AA" w:rsidP="009E34AA">
      <w:pPr>
        <w:ind w:firstLine="720"/>
      </w:pPr>
    </w:p>
    <w:p w14:paraId="428D1F45" w14:textId="77777777" w:rsidR="009E34AA" w:rsidRDefault="009E34AA" w:rsidP="009E34AA">
      <w:pPr>
        <w:ind w:firstLine="720"/>
      </w:pPr>
    </w:p>
    <w:p w14:paraId="3AF55FE6" w14:textId="77777777" w:rsidR="00947B3B" w:rsidRDefault="00947B3B" w:rsidP="00947B3B">
      <w:pPr>
        <w:ind w:firstLine="720"/>
        <w:rPr>
          <w:highlight w:val="white"/>
        </w:rPr>
      </w:pPr>
    </w:p>
    <w:p w14:paraId="726CDF7B" w14:textId="77777777" w:rsidR="00947B3B" w:rsidRDefault="00947B3B" w:rsidP="00947B3B">
      <w:pPr>
        <w:rPr>
          <w:highlight w:val="white"/>
        </w:rPr>
      </w:pPr>
      <w:r>
        <w:rPr>
          <w:highlight w:val="white"/>
        </w:rPr>
        <w:t xml:space="preserve">Direktoriaus pavaduotoja </w:t>
      </w:r>
      <w:proofErr w:type="spellStart"/>
      <w:r>
        <w:rPr>
          <w:highlight w:val="white"/>
        </w:rPr>
        <w:t>l.e</w:t>
      </w:r>
      <w:proofErr w:type="spellEnd"/>
      <w:r>
        <w:rPr>
          <w:highlight w:val="white"/>
        </w:rPr>
        <w:t>. direktoriaus pareigas</w:t>
      </w:r>
      <w:r>
        <w:rPr>
          <w:highlight w:val="white"/>
        </w:rPr>
        <w:tab/>
      </w:r>
      <w:r>
        <w:rPr>
          <w:highlight w:val="white"/>
        </w:rPr>
        <w:tab/>
        <w:t xml:space="preserve">   </w:t>
      </w:r>
      <w:r w:rsidR="00C158A0">
        <w:rPr>
          <w:highlight w:val="white"/>
        </w:rPr>
        <w:t xml:space="preserve">     </w:t>
      </w:r>
      <w:r>
        <w:rPr>
          <w:highlight w:val="white"/>
        </w:rPr>
        <w:t xml:space="preserve">  Diana </w:t>
      </w:r>
      <w:proofErr w:type="spellStart"/>
      <w:r>
        <w:rPr>
          <w:highlight w:val="white"/>
        </w:rPr>
        <w:t>Ciparienė</w:t>
      </w:r>
      <w:proofErr w:type="spellEnd"/>
    </w:p>
    <w:p w14:paraId="55C66539" w14:textId="77777777" w:rsidR="00947B3B" w:rsidRDefault="00947B3B" w:rsidP="00947B3B">
      <w:pPr>
        <w:rPr>
          <w:rFonts w:ascii="Arial" w:eastAsia="Arial" w:hAnsi="Arial" w:cs="Arial"/>
          <w:sz w:val="26"/>
          <w:szCs w:val="26"/>
        </w:rPr>
      </w:pPr>
    </w:p>
    <w:p w14:paraId="37261925" w14:textId="77777777" w:rsidR="009E3D4A" w:rsidRDefault="009E3D4A" w:rsidP="009E3D4A"/>
    <w:p w14:paraId="4B9F6753" w14:textId="77777777" w:rsidR="009E3D4A" w:rsidRPr="009E3D4A" w:rsidRDefault="009E3D4A" w:rsidP="009E3D4A"/>
    <w:p w14:paraId="3D4BAE8C" w14:textId="77777777" w:rsidR="009E3D4A" w:rsidRPr="009E3D4A" w:rsidRDefault="009E3D4A" w:rsidP="009E3D4A"/>
    <w:p w14:paraId="1B741112" w14:textId="77777777" w:rsidR="009E3D4A" w:rsidRPr="009E3D4A" w:rsidRDefault="009E3D4A" w:rsidP="009E3D4A"/>
    <w:p w14:paraId="4EBF9BB5" w14:textId="77777777" w:rsidR="009E3D4A" w:rsidRDefault="009E3D4A" w:rsidP="009E3D4A"/>
    <w:p w14:paraId="27C54320" w14:textId="77777777" w:rsidR="009E3D4A" w:rsidRDefault="009E3D4A" w:rsidP="009E3D4A"/>
    <w:p w14:paraId="55ACEA55" w14:textId="77777777" w:rsidR="00724736" w:rsidRPr="004D18B9" w:rsidRDefault="009E3D4A" w:rsidP="009E3D4A">
      <w:pPr>
        <w:tabs>
          <w:tab w:val="left" w:pos="5910"/>
        </w:tabs>
      </w:pPr>
      <w:r>
        <w:tab/>
      </w:r>
    </w:p>
    <w:sectPr w:rsidR="00724736" w:rsidRPr="004D18B9" w:rsidSect="00EF7CD1">
      <w:head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94BDA0" w14:textId="77777777" w:rsidR="0001433D" w:rsidRDefault="0001433D" w:rsidP="005D3764">
      <w:r>
        <w:separator/>
      </w:r>
    </w:p>
  </w:endnote>
  <w:endnote w:type="continuationSeparator" w:id="0">
    <w:p w14:paraId="0AC928DA" w14:textId="77777777" w:rsidR="0001433D" w:rsidRDefault="0001433D" w:rsidP="005D3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87155" w14:textId="77777777" w:rsidR="0001433D" w:rsidRDefault="0001433D" w:rsidP="005D3764">
      <w:r>
        <w:separator/>
      </w:r>
    </w:p>
  </w:footnote>
  <w:footnote w:type="continuationSeparator" w:id="0">
    <w:p w14:paraId="22F32779" w14:textId="77777777" w:rsidR="0001433D" w:rsidRDefault="0001433D" w:rsidP="005D3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1F7BC" w14:textId="77777777" w:rsidR="005D3764" w:rsidRDefault="004C36FE" w:rsidP="005D3764">
    <w:pPr>
      <w:pStyle w:val="Antrats"/>
      <w:jc w:val="center"/>
      <w:rPr>
        <w:b/>
        <w:noProof/>
        <w:sz w:val="20"/>
        <w:lang w:eastAsia="lt-LT"/>
      </w:rPr>
    </w:pPr>
    <w:r w:rsidRPr="005F2AA2">
      <w:rPr>
        <w:b/>
        <w:noProof/>
        <w:sz w:val="20"/>
        <w:lang w:eastAsia="lt-LT"/>
      </w:rPr>
      <w:drawing>
        <wp:inline distT="0" distB="0" distL="0" distR="0" wp14:anchorId="0C7E8422" wp14:editId="6C9FD2A2">
          <wp:extent cx="504825" cy="609600"/>
          <wp:effectExtent l="0" t="0" r="9525" b="0"/>
          <wp:docPr id="3" name="Picture 1" descr="Aprašas: HERB_S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rašas: HERB_S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D59A929" w14:textId="77777777" w:rsidR="005D3764" w:rsidRDefault="005D3764" w:rsidP="005D3764">
    <w:pPr>
      <w:jc w:val="center"/>
      <w:outlineLvl w:val="0"/>
      <w:rPr>
        <w:b/>
      </w:rPr>
    </w:pPr>
  </w:p>
  <w:p w14:paraId="13BB56C6" w14:textId="77777777" w:rsidR="005D3764" w:rsidRDefault="005D3764" w:rsidP="005D3764">
    <w:pPr>
      <w:jc w:val="center"/>
      <w:outlineLvl w:val="0"/>
      <w:rPr>
        <w:b/>
      </w:rPr>
    </w:pPr>
    <w:r>
      <w:rPr>
        <w:b/>
      </w:rPr>
      <w:t>KLAIPĖDOS RAJONO SAVIVALDYBĖS JONO LANKUČIO VIEŠOJI BIBLIOTEKA</w:t>
    </w:r>
  </w:p>
  <w:p w14:paraId="14FCAB58" w14:textId="77777777" w:rsidR="005D3764" w:rsidRDefault="005D3764" w:rsidP="005D3764">
    <w:pPr>
      <w:jc w:val="center"/>
      <w:rPr>
        <w:b/>
      </w:rPr>
    </w:pPr>
  </w:p>
  <w:p w14:paraId="3C461866" w14:textId="77777777" w:rsidR="005D3764" w:rsidRDefault="005D3764" w:rsidP="005D3764">
    <w:pPr>
      <w:jc w:val="center"/>
      <w:rPr>
        <w:sz w:val="20"/>
        <w:szCs w:val="20"/>
      </w:rPr>
    </w:pPr>
    <w:r>
      <w:rPr>
        <w:sz w:val="20"/>
        <w:szCs w:val="20"/>
      </w:rPr>
      <w:t>Biudžetinė įstaiga, Klaipėdos g. 15, LT-96135 Gargždai.</w:t>
    </w:r>
  </w:p>
  <w:p w14:paraId="6822DB31" w14:textId="77777777" w:rsidR="00087BBC" w:rsidRDefault="005D3764" w:rsidP="005D3764">
    <w:pPr>
      <w:pBdr>
        <w:bottom w:val="single" w:sz="12" w:space="1" w:color="auto"/>
      </w:pBdr>
      <w:jc w:val="center"/>
      <w:rPr>
        <w:sz w:val="20"/>
        <w:szCs w:val="20"/>
      </w:rPr>
    </w:pPr>
    <w:r>
      <w:rPr>
        <w:sz w:val="20"/>
        <w:szCs w:val="20"/>
      </w:rPr>
      <w:t xml:space="preserve">tel. (8 46)  45 24  52, faks. (8 46)  47 34 72, el. p. </w:t>
    </w:r>
    <w:hyperlink r:id="rId2" w:history="1">
      <w:r w:rsidR="00F43FE3" w:rsidRPr="004937AE">
        <w:rPr>
          <w:rStyle w:val="Hipersaitas"/>
          <w:sz w:val="20"/>
          <w:szCs w:val="20"/>
        </w:rPr>
        <w:t>j.lankuciovb@gmail.com</w:t>
      </w:r>
    </w:hyperlink>
    <w:r w:rsidR="00CE4641">
      <w:rPr>
        <w:sz w:val="20"/>
        <w:szCs w:val="20"/>
      </w:rPr>
      <w:t xml:space="preserve"> </w:t>
    </w:r>
  </w:p>
  <w:p w14:paraId="1C3FD459" w14:textId="77777777" w:rsidR="005D3764" w:rsidRPr="00F63EC4" w:rsidRDefault="00087BBC" w:rsidP="005D3764">
    <w:pPr>
      <w:pBdr>
        <w:bottom w:val="single" w:sz="12" w:space="1" w:color="auto"/>
      </w:pBdr>
      <w:jc w:val="center"/>
      <w:rPr>
        <w:sz w:val="20"/>
        <w:szCs w:val="20"/>
      </w:rPr>
    </w:pPr>
    <w:r w:rsidRPr="00087BBC">
      <w:rPr>
        <w:sz w:val="20"/>
        <w:szCs w:val="20"/>
      </w:rPr>
      <w:t xml:space="preserve"> </w:t>
    </w:r>
    <w:r>
      <w:rPr>
        <w:sz w:val="20"/>
        <w:szCs w:val="20"/>
      </w:rPr>
      <w:t>Duomenys kaupiami ir saugomi Juridinių asmenų registre, kodas 188202579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47DFF"/>
    <w:multiLevelType w:val="hybridMultilevel"/>
    <w:tmpl w:val="1D0CA820"/>
    <w:lvl w:ilvl="0" w:tplc="02303E66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" w15:restartNumberingAfterBreak="0">
    <w:nsid w:val="01606403"/>
    <w:multiLevelType w:val="hybridMultilevel"/>
    <w:tmpl w:val="BE9E45E0"/>
    <w:lvl w:ilvl="0" w:tplc="244498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19C7F4B"/>
    <w:multiLevelType w:val="hybridMultilevel"/>
    <w:tmpl w:val="4AFAB76A"/>
    <w:lvl w:ilvl="0" w:tplc="C0480C18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 w15:restartNumberingAfterBreak="0">
    <w:nsid w:val="06911BC3"/>
    <w:multiLevelType w:val="hybridMultilevel"/>
    <w:tmpl w:val="4AFAB76A"/>
    <w:lvl w:ilvl="0" w:tplc="C0480C18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4" w15:restartNumberingAfterBreak="0">
    <w:nsid w:val="06F7518C"/>
    <w:multiLevelType w:val="hybridMultilevel"/>
    <w:tmpl w:val="BE9E45E0"/>
    <w:lvl w:ilvl="0" w:tplc="244498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B557AFC"/>
    <w:multiLevelType w:val="hybridMultilevel"/>
    <w:tmpl w:val="BE9E45E0"/>
    <w:lvl w:ilvl="0" w:tplc="244498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4033"/>
    <w:multiLevelType w:val="hybridMultilevel"/>
    <w:tmpl w:val="279E35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553C9"/>
    <w:multiLevelType w:val="hybridMultilevel"/>
    <w:tmpl w:val="7FE02A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65D0D"/>
    <w:multiLevelType w:val="hybridMultilevel"/>
    <w:tmpl w:val="DFC420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9962FE"/>
    <w:multiLevelType w:val="hybridMultilevel"/>
    <w:tmpl w:val="BE9E45E0"/>
    <w:lvl w:ilvl="0" w:tplc="244498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7E95CFE"/>
    <w:multiLevelType w:val="hybridMultilevel"/>
    <w:tmpl w:val="7FB6F9EC"/>
    <w:lvl w:ilvl="0" w:tplc="1BBA32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A13E0"/>
    <w:multiLevelType w:val="hybridMultilevel"/>
    <w:tmpl w:val="58AAFE2C"/>
    <w:lvl w:ilvl="0" w:tplc="C65670D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2E105EA6"/>
    <w:multiLevelType w:val="hybridMultilevel"/>
    <w:tmpl w:val="C75E10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86D11"/>
    <w:multiLevelType w:val="hybridMultilevel"/>
    <w:tmpl w:val="2F1E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8D1ABA"/>
    <w:multiLevelType w:val="hybridMultilevel"/>
    <w:tmpl w:val="B54EFA68"/>
    <w:lvl w:ilvl="0" w:tplc="D458EF4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40" w:hanging="360"/>
      </w:pPr>
    </w:lvl>
    <w:lvl w:ilvl="2" w:tplc="0427001B" w:tentative="1">
      <w:start w:val="1"/>
      <w:numFmt w:val="lowerRoman"/>
      <w:lvlText w:val="%3."/>
      <w:lvlJc w:val="right"/>
      <w:pPr>
        <w:ind w:left="1860" w:hanging="180"/>
      </w:pPr>
    </w:lvl>
    <w:lvl w:ilvl="3" w:tplc="0427000F" w:tentative="1">
      <w:start w:val="1"/>
      <w:numFmt w:val="decimal"/>
      <w:lvlText w:val="%4."/>
      <w:lvlJc w:val="left"/>
      <w:pPr>
        <w:ind w:left="2580" w:hanging="360"/>
      </w:pPr>
    </w:lvl>
    <w:lvl w:ilvl="4" w:tplc="04270019" w:tentative="1">
      <w:start w:val="1"/>
      <w:numFmt w:val="lowerLetter"/>
      <w:lvlText w:val="%5."/>
      <w:lvlJc w:val="left"/>
      <w:pPr>
        <w:ind w:left="3300" w:hanging="360"/>
      </w:pPr>
    </w:lvl>
    <w:lvl w:ilvl="5" w:tplc="0427001B" w:tentative="1">
      <w:start w:val="1"/>
      <w:numFmt w:val="lowerRoman"/>
      <w:lvlText w:val="%6."/>
      <w:lvlJc w:val="right"/>
      <w:pPr>
        <w:ind w:left="4020" w:hanging="180"/>
      </w:pPr>
    </w:lvl>
    <w:lvl w:ilvl="6" w:tplc="0427000F" w:tentative="1">
      <w:start w:val="1"/>
      <w:numFmt w:val="decimal"/>
      <w:lvlText w:val="%7."/>
      <w:lvlJc w:val="left"/>
      <w:pPr>
        <w:ind w:left="4740" w:hanging="360"/>
      </w:pPr>
    </w:lvl>
    <w:lvl w:ilvl="7" w:tplc="04270019" w:tentative="1">
      <w:start w:val="1"/>
      <w:numFmt w:val="lowerLetter"/>
      <w:lvlText w:val="%8."/>
      <w:lvlJc w:val="left"/>
      <w:pPr>
        <w:ind w:left="5460" w:hanging="360"/>
      </w:pPr>
    </w:lvl>
    <w:lvl w:ilvl="8" w:tplc="042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4D340486"/>
    <w:multiLevelType w:val="hybridMultilevel"/>
    <w:tmpl w:val="8BE8DC00"/>
    <w:lvl w:ilvl="0" w:tplc="16FC1538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6" w15:restartNumberingAfterBreak="0">
    <w:nsid w:val="65757952"/>
    <w:multiLevelType w:val="hybridMultilevel"/>
    <w:tmpl w:val="4AFAB76A"/>
    <w:lvl w:ilvl="0" w:tplc="C0480C18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7" w15:restartNumberingAfterBreak="0">
    <w:nsid w:val="681C3B33"/>
    <w:multiLevelType w:val="hybridMultilevel"/>
    <w:tmpl w:val="C39855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1C5F90"/>
    <w:multiLevelType w:val="hybridMultilevel"/>
    <w:tmpl w:val="BE9E45E0"/>
    <w:lvl w:ilvl="0" w:tplc="2444982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60" w:hanging="360"/>
      </w:pPr>
    </w:lvl>
    <w:lvl w:ilvl="2" w:tplc="0427001B" w:tentative="1">
      <w:start w:val="1"/>
      <w:numFmt w:val="lowerRoman"/>
      <w:lvlText w:val="%3."/>
      <w:lvlJc w:val="right"/>
      <w:pPr>
        <w:ind w:left="1980" w:hanging="180"/>
      </w:pPr>
    </w:lvl>
    <w:lvl w:ilvl="3" w:tplc="0427000F" w:tentative="1">
      <w:start w:val="1"/>
      <w:numFmt w:val="decimal"/>
      <w:lvlText w:val="%4."/>
      <w:lvlJc w:val="left"/>
      <w:pPr>
        <w:ind w:left="2700" w:hanging="360"/>
      </w:pPr>
    </w:lvl>
    <w:lvl w:ilvl="4" w:tplc="04270019" w:tentative="1">
      <w:start w:val="1"/>
      <w:numFmt w:val="lowerLetter"/>
      <w:lvlText w:val="%5."/>
      <w:lvlJc w:val="left"/>
      <w:pPr>
        <w:ind w:left="3420" w:hanging="360"/>
      </w:pPr>
    </w:lvl>
    <w:lvl w:ilvl="5" w:tplc="0427001B" w:tentative="1">
      <w:start w:val="1"/>
      <w:numFmt w:val="lowerRoman"/>
      <w:lvlText w:val="%6."/>
      <w:lvlJc w:val="right"/>
      <w:pPr>
        <w:ind w:left="4140" w:hanging="180"/>
      </w:pPr>
    </w:lvl>
    <w:lvl w:ilvl="6" w:tplc="0427000F" w:tentative="1">
      <w:start w:val="1"/>
      <w:numFmt w:val="decimal"/>
      <w:lvlText w:val="%7."/>
      <w:lvlJc w:val="left"/>
      <w:pPr>
        <w:ind w:left="4860" w:hanging="360"/>
      </w:pPr>
    </w:lvl>
    <w:lvl w:ilvl="7" w:tplc="04270019" w:tentative="1">
      <w:start w:val="1"/>
      <w:numFmt w:val="lowerLetter"/>
      <w:lvlText w:val="%8."/>
      <w:lvlJc w:val="left"/>
      <w:pPr>
        <w:ind w:left="5580" w:hanging="360"/>
      </w:pPr>
    </w:lvl>
    <w:lvl w:ilvl="8" w:tplc="0427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C653EB2"/>
    <w:multiLevelType w:val="hybridMultilevel"/>
    <w:tmpl w:val="2D8E134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AD7373"/>
    <w:multiLevelType w:val="hybridMultilevel"/>
    <w:tmpl w:val="412EDD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DF5937"/>
    <w:multiLevelType w:val="hybridMultilevel"/>
    <w:tmpl w:val="A538F1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3"/>
  </w:num>
  <w:num w:numId="5">
    <w:abstractNumId w:val="16"/>
  </w:num>
  <w:num w:numId="6">
    <w:abstractNumId w:val="2"/>
  </w:num>
  <w:num w:numId="7">
    <w:abstractNumId w:val="4"/>
  </w:num>
  <w:num w:numId="8">
    <w:abstractNumId w:val="5"/>
  </w:num>
  <w:num w:numId="9">
    <w:abstractNumId w:val="18"/>
  </w:num>
  <w:num w:numId="10">
    <w:abstractNumId w:val="9"/>
  </w:num>
  <w:num w:numId="11">
    <w:abstractNumId w:val="1"/>
  </w:num>
  <w:num w:numId="12">
    <w:abstractNumId w:val="12"/>
  </w:num>
  <w:num w:numId="13">
    <w:abstractNumId w:val="19"/>
  </w:num>
  <w:num w:numId="14">
    <w:abstractNumId w:val="20"/>
  </w:num>
  <w:num w:numId="15">
    <w:abstractNumId w:val="10"/>
  </w:num>
  <w:num w:numId="16">
    <w:abstractNumId w:val="7"/>
  </w:num>
  <w:num w:numId="17">
    <w:abstractNumId w:val="0"/>
  </w:num>
  <w:num w:numId="18">
    <w:abstractNumId w:val="13"/>
  </w:num>
  <w:num w:numId="19">
    <w:abstractNumId w:val="14"/>
  </w:num>
  <w:num w:numId="20">
    <w:abstractNumId w:val="21"/>
  </w:num>
  <w:num w:numId="21">
    <w:abstractNumId w:val="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64" w:dllVersion="6" w:nlCheck="1" w:checkStyle="0"/>
  <w:activeWritingStyle w:appName="MSWord" w:lang="de-DE" w:vendorID="64" w:dllVersion="6" w:nlCheck="1" w:checkStyle="1"/>
  <w:proofState w:spelling="clean" w:grammar="clean"/>
  <w:attachedTemplate r:id="rId1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AFC"/>
    <w:rsid w:val="00010CF7"/>
    <w:rsid w:val="000120FB"/>
    <w:rsid w:val="0001433D"/>
    <w:rsid w:val="00020837"/>
    <w:rsid w:val="00021298"/>
    <w:rsid w:val="0002191D"/>
    <w:rsid w:val="00037814"/>
    <w:rsid w:val="00041BA6"/>
    <w:rsid w:val="0004241F"/>
    <w:rsid w:val="000425B2"/>
    <w:rsid w:val="00043A4D"/>
    <w:rsid w:val="0004572B"/>
    <w:rsid w:val="00046DB2"/>
    <w:rsid w:val="000533E6"/>
    <w:rsid w:val="00060D7F"/>
    <w:rsid w:val="00064689"/>
    <w:rsid w:val="0007167A"/>
    <w:rsid w:val="000821D1"/>
    <w:rsid w:val="000833F3"/>
    <w:rsid w:val="00085C5B"/>
    <w:rsid w:val="00087BBC"/>
    <w:rsid w:val="000A215A"/>
    <w:rsid w:val="000B1953"/>
    <w:rsid w:val="000B5884"/>
    <w:rsid w:val="000B5B8C"/>
    <w:rsid w:val="000D1718"/>
    <w:rsid w:val="000D2D0F"/>
    <w:rsid w:val="000D3E1F"/>
    <w:rsid w:val="000D7258"/>
    <w:rsid w:val="000E090A"/>
    <w:rsid w:val="000E0C45"/>
    <w:rsid w:val="000E5EFE"/>
    <w:rsid w:val="000F095C"/>
    <w:rsid w:val="000F4BAF"/>
    <w:rsid w:val="000F4C15"/>
    <w:rsid w:val="000F7939"/>
    <w:rsid w:val="00102C7F"/>
    <w:rsid w:val="00116C9E"/>
    <w:rsid w:val="00117460"/>
    <w:rsid w:val="0011788F"/>
    <w:rsid w:val="001279CA"/>
    <w:rsid w:val="00130600"/>
    <w:rsid w:val="00133115"/>
    <w:rsid w:val="00133E09"/>
    <w:rsid w:val="0013628A"/>
    <w:rsid w:val="001446DC"/>
    <w:rsid w:val="0014484D"/>
    <w:rsid w:val="00144AD4"/>
    <w:rsid w:val="00145299"/>
    <w:rsid w:val="001530DD"/>
    <w:rsid w:val="00153946"/>
    <w:rsid w:val="00153F33"/>
    <w:rsid w:val="00155D45"/>
    <w:rsid w:val="00156007"/>
    <w:rsid w:val="001609B1"/>
    <w:rsid w:val="001630C0"/>
    <w:rsid w:val="001731AF"/>
    <w:rsid w:val="0018060E"/>
    <w:rsid w:val="001832F5"/>
    <w:rsid w:val="00183586"/>
    <w:rsid w:val="00184216"/>
    <w:rsid w:val="00190DE0"/>
    <w:rsid w:val="00194AB5"/>
    <w:rsid w:val="001A2781"/>
    <w:rsid w:val="001A6197"/>
    <w:rsid w:val="001B3AAC"/>
    <w:rsid w:val="001D491F"/>
    <w:rsid w:val="001D4E64"/>
    <w:rsid w:val="001E1389"/>
    <w:rsid w:val="001E4F51"/>
    <w:rsid w:val="001F1029"/>
    <w:rsid w:val="001F6DA5"/>
    <w:rsid w:val="00204432"/>
    <w:rsid w:val="00212B6F"/>
    <w:rsid w:val="002140A3"/>
    <w:rsid w:val="00216225"/>
    <w:rsid w:val="0021780A"/>
    <w:rsid w:val="00222184"/>
    <w:rsid w:val="0022238D"/>
    <w:rsid w:val="00222DB1"/>
    <w:rsid w:val="00223178"/>
    <w:rsid w:val="0023380A"/>
    <w:rsid w:val="00234A4B"/>
    <w:rsid w:val="002408B8"/>
    <w:rsid w:val="00244DF6"/>
    <w:rsid w:val="00246046"/>
    <w:rsid w:val="00246BD2"/>
    <w:rsid w:val="002478AC"/>
    <w:rsid w:val="00260796"/>
    <w:rsid w:val="00260CF0"/>
    <w:rsid w:val="0027028C"/>
    <w:rsid w:val="00271F3E"/>
    <w:rsid w:val="00275C5A"/>
    <w:rsid w:val="00276BC8"/>
    <w:rsid w:val="00281120"/>
    <w:rsid w:val="00281D25"/>
    <w:rsid w:val="00283532"/>
    <w:rsid w:val="00284494"/>
    <w:rsid w:val="0028638C"/>
    <w:rsid w:val="00292F84"/>
    <w:rsid w:val="00296F60"/>
    <w:rsid w:val="002A4396"/>
    <w:rsid w:val="002A62FD"/>
    <w:rsid w:val="002B2373"/>
    <w:rsid w:val="002B261A"/>
    <w:rsid w:val="002B2CF2"/>
    <w:rsid w:val="002B489B"/>
    <w:rsid w:val="002B5F42"/>
    <w:rsid w:val="002C5924"/>
    <w:rsid w:val="002D4DA0"/>
    <w:rsid w:val="002D6825"/>
    <w:rsid w:val="002E2428"/>
    <w:rsid w:val="002E284D"/>
    <w:rsid w:val="002E3A8F"/>
    <w:rsid w:val="002F5487"/>
    <w:rsid w:val="002F6B23"/>
    <w:rsid w:val="003005D0"/>
    <w:rsid w:val="00300B24"/>
    <w:rsid w:val="00304375"/>
    <w:rsid w:val="003107E3"/>
    <w:rsid w:val="003124FE"/>
    <w:rsid w:val="0032609B"/>
    <w:rsid w:val="003335A9"/>
    <w:rsid w:val="00343501"/>
    <w:rsid w:val="003436F6"/>
    <w:rsid w:val="00345DC8"/>
    <w:rsid w:val="00347CD7"/>
    <w:rsid w:val="0035150B"/>
    <w:rsid w:val="003523DE"/>
    <w:rsid w:val="003526AC"/>
    <w:rsid w:val="0035499B"/>
    <w:rsid w:val="003556C3"/>
    <w:rsid w:val="00361B2E"/>
    <w:rsid w:val="00362FDC"/>
    <w:rsid w:val="00364DD6"/>
    <w:rsid w:val="00364EF6"/>
    <w:rsid w:val="00365F0F"/>
    <w:rsid w:val="00366857"/>
    <w:rsid w:val="00372E54"/>
    <w:rsid w:val="003768B6"/>
    <w:rsid w:val="0038297A"/>
    <w:rsid w:val="00384CCD"/>
    <w:rsid w:val="003856CE"/>
    <w:rsid w:val="00387AE3"/>
    <w:rsid w:val="003910A0"/>
    <w:rsid w:val="003966E9"/>
    <w:rsid w:val="003A1118"/>
    <w:rsid w:val="003C1D7B"/>
    <w:rsid w:val="003E1AD7"/>
    <w:rsid w:val="003E277B"/>
    <w:rsid w:val="003F21DE"/>
    <w:rsid w:val="00403403"/>
    <w:rsid w:val="00404BDF"/>
    <w:rsid w:val="00422165"/>
    <w:rsid w:val="00423286"/>
    <w:rsid w:val="004239B7"/>
    <w:rsid w:val="00434F1E"/>
    <w:rsid w:val="00447900"/>
    <w:rsid w:val="00450F84"/>
    <w:rsid w:val="00467B06"/>
    <w:rsid w:val="004709AA"/>
    <w:rsid w:val="004731B3"/>
    <w:rsid w:val="00475918"/>
    <w:rsid w:val="0047671D"/>
    <w:rsid w:val="004806C9"/>
    <w:rsid w:val="004901E7"/>
    <w:rsid w:val="004928FB"/>
    <w:rsid w:val="00494613"/>
    <w:rsid w:val="00495460"/>
    <w:rsid w:val="004A755C"/>
    <w:rsid w:val="004B10E3"/>
    <w:rsid w:val="004B3381"/>
    <w:rsid w:val="004B375C"/>
    <w:rsid w:val="004C36FE"/>
    <w:rsid w:val="004C3B6A"/>
    <w:rsid w:val="004C56B9"/>
    <w:rsid w:val="004C57FB"/>
    <w:rsid w:val="004D044A"/>
    <w:rsid w:val="004D18B9"/>
    <w:rsid w:val="004D19B3"/>
    <w:rsid w:val="004D3C9D"/>
    <w:rsid w:val="004D4030"/>
    <w:rsid w:val="004D51A2"/>
    <w:rsid w:val="004E27E0"/>
    <w:rsid w:val="004E4951"/>
    <w:rsid w:val="004F076F"/>
    <w:rsid w:val="004F40DC"/>
    <w:rsid w:val="004F48B0"/>
    <w:rsid w:val="004F6980"/>
    <w:rsid w:val="00500DFA"/>
    <w:rsid w:val="00505F64"/>
    <w:rsid w:val="00506EA3"/>
    <w:rsid w:val="005108A7"/>
    <w:rsid w:val="00512E51"/>
    <w:rsid w:val="00513206"/>
    <w:rsid w:val="00515565"/>
    <w:rsid w:val="00517E1B"/>
    <w:rsid w:val="00520215"/>
    <w:rsid w:val="0052794D"/>
    <w:rsid w:val="0054497A"/>
    <w:rsid w:val="00545856"/>
    <w:rsid w:val="005458AD"/>
    <w:rsid w:val="00552970"/>
    <w:rsid w:val="0055320A"/>
    <w:rsid w:val="00560A83"/>
    <w:rsid w:val="00566033"/>
    <w:rsid w:val="00583F14"/>
    <w:rsid w:val="0059090C"/>
    <w:rsid w:val="00592F99"/>
    <w:rsid w:val="005A3728"/>
    <w:rsid w:val="005A4D8D"/>
    <w:rsid w:val="005B0D23"/>
    <w:rsid w:val="005B2AC6"/>
    <w:rsid w:val="005B4EBB"/>
    <w:rsid w:val="005C00F9"/>
    <w:rsid w:val="005C10B5"/>
    <w:rsid w:val="005C2B83"/>
    <w:rsid w:val="005C7469"/>
    <w:rsid w:val="005D07B3"/>
    <w:rsid w:val="005D14EA"/>
    <w:rsid w:val="005D3764"/>
    <w:rsid w:val="005D443A"/>
    <w:rsid w:val="005D68BD"/>
    <w:rsid w:val="005D6B60"/>
    <w:rsid w:val="005E0220"/>
    <w:rsid w:val="005E2460"/>
    <w:rsid w:val="005F1D2C"/>
    <w:rsid w:val="005F2AA2"/>
    <w:rsid w:val="00600961"/>
    <w:rsid w:val="00621296"/>
    <w:rsid w:val="00645202"/>
    <w:rsid w:val="0064575F"/>
    <w:rsid w:val="00646BB7"/>
    <w:rsid w:val="006531CE"/>
    <w:rsid w:val="00654AFD"/>
    <w:rsid w:val="0065510F"/>
    <w:rsid w:val="00656BBA"/>
    <w:rsid w:val="006608BD"/>
    <w:rsid w:val="00664E04"/>
    <w:rsid w:val="00673439"/>
    <w:rsid w:val="006857A7"/>
    <w:rsid w:val="00693491"/>
    <w:rsid w:val="00695898"/>
    <w:rsid w:val="006A018F"/>
    <w:rsid w:val="006A2E49"/>
    <w:rsid w:val="006A3ED7"/>
    <w:rsid w:val="006B6781"/>
    <w:rsid w:val="006B6FE9"/>
    <w:rsid w:val="006C7542"/>
    <w:rsid w:val="006E1817"/>
    <w:rsid w:val="006E3CC9"/>
    <w:rsid w:val="007036C4"/>
    <w:rsid w:val="007113DB"/>
    <w:rsid w:val="007126B5"/>
    <w:rsid w:val="00714F08"/>
    <w:rsid w:val="00715BD1"/>
    <w:rsid w:val="0072374C"/>
    <w:rsid w:val="00724736"/>
    <w:rsid w:val="00724DE6"/>
    <w:rsid w:val="00725370"/>
    <w:rsid w:val="00732921"/>
    <w:rsid w:val="007349B1"/>
    <w:rsid w:val="00736343"/>
    <w:rsid w:val="00737797"/>
    <w:rsid w:val="0074004D"/>
    <w:rsid w:val="00753FF4"/>
    <w:rsid w:val="00755E33"/>
    <w:rsid w:val="00757B75"/>
    <w:rsid w:val="0076339C"/>
    <w:rsid w:val="00775835"/>
    <w:rsid w:val="00790886"/>
    <w:rsid w:val="0079248C"/>
    <w:rsid w:val="00793378"/>
    <w:rsid w:val="007933E7"/>
    <w:rsid w:val="007A50BF"/>
    <w:rsid w:val="007A5EA5"/>
    <w:rsid w:val="007C3D50"/>
    <w:rsid w:val="007D0BB8"/>
    <w:rsid w:val="007D1D73"/>
    <w:rsid w:val="007D2092"/>
    <w:rsid w:val="007D2B4E"/>
    <w:rsid w:val="007E093C"/>
    <w:rsid w:val="007E0C4E"/>
    <w:rsid w:val="007E55AE"/>
    <w:rsid w:val="007F10B4"/>
    <w:rsid w:val="007F136F"/>
    <w:rsid w:val="007F3ABB"/>
    <w:rsid w:val="007F63E9"/>
    <w:rsid w:val="00804CC4"/>
    <w:rsid w:val="00811D47"/>
    <w:rsid w:val="008358C4"/>
    <w:rsid w:val="008411DD"/>
    <w:rsid w:val="00841E63"/>
    <w:rsid w:val="00843FD0"/>
    <w:rsid w:val="00853C7B"/>
    <w:rsid w:val="008634B2"/>
    <w:rsid w:val="00872925"/>
    <w:rsid w:val="00873454"/>
    <w:rsid w:val="008761EC"/>
    <w:rsid w:val="0087653A"/>
    <w:rsid w:val="008812C7"/>
    <w:rsid w:val="0088202C"/>
    <w:rsid w:val="00882443"/>
    <w:rsid w:val="00884A53"/>
    <w:rsid w:val="008853E5"/>
    <w:rsid w:val="008874F1"/>
    <w:rsid w:val="008879CB"/>
    <w:rsid w:val="00890F93"/>
    <w:rsid w:val="008927FE"/>
    <w:rsid w:val="0089355F"/>
    <w:rsid w:val="0089501F"/>
    <w:rsid w:val="00895182"/>
    <w:rsid w:val="00897AF4"/>
    <w:rsid w:val="008B25E7"/>
    <w:rsid w:val="008B2B4F"/>
    <w:rsid w:val="008B391A"/>
    <w:rsid w:val="008B4BC8"/>
    <w:rsid w:val="008C250D"/>
    <w:rsid w:val="008C2BC5"/>
    <w:rsid w:val="008C3ADA"/>
    <w:rsid w:val="008E21F3"/>
    <w:rsid w:val="008E2916"/>
    <w:rsid w:val="008E331F"/>
    <w:rsid w:val="008F652A"/>
    <w:rsid w:val="0090112E"/>
    <w:rsid w:val="00906F57"/>
    <w:rsid w:val="00912013"/>
    <w:rsid w:val="009129DA"/>
    <w:rsid w:val="00920214"/>
    <w:rsid w:val="00920F0F"/>
    <w:rsid w:val="00932DAE"/>
    <w:rsid w:val="0094727E"/>
    <w:rsid w:val="00947B3B"/>
    <w:rsid w:val="00955203"/>
    <w:rsid w:val="009554F5"/>
    <w:rsid w:val="009569DF"/>
    <w:rsid w:val="00956D90"/>
    <w:rsid w:val="00965103"/>
    <w:rsid w:val="00970CA8"/>
    <w:rsid w:val="00972CB3"/>
    <w:rsid w:val="00980215"/>
    <w:rsid w:val="00983BC5"/>
    <w:rsid w:val="0098426C"/>
    <w:rsid w:val="0098462B"/>
    <w:rsid w:val="00985978"/>
    <w:rsid w:val="00987306"/>
    <w:rsid w:val="00992444"/>
    <w:rsid w:val="009938DE"/>
    <w:rsid w:val="00997C8C"/>
    <w:rsid w:val="009A1811"/>
    <w:rsid w:val="009A1A25"/>
    <w:rsid w:val="009A3A48"/>
    <w:rsid w:val="009B11DB"/>
    <w:rsid w:val="009B720C"/>
    <w:rsid w:val="009B797E"/>
    <w:rsid w:val="009C1DAF"/>
    <w:rsid w:val="009C303B"/>
    <w:rsid w:val="009C3CD3"/>
    <w:rsid w:val="009D3F4F"/>
    <w:rsid w:val="009D447C"/>
    <w:rsid w:val="009D6719"/>
    <w:rsid w:val="009E32DF"/>
    <w:rsid w:val="009E34AA"/>
    <w:rsid w:val="009E3D4A"/>
    <w:rsid w:val="009E4B72"/>
    <w:rsid w:val="009F1050"/>
    <w:rsid w:val="009F1929"/>
    <w:rsid w:val="009F64E2"/>
    <w:rsid w:val="009F7AC1"/>
    <w:rsid w:val="00A04245"/>
    <w:rsid w:val="00A06902"/>
    <w:rsid w:val="00A16C3A"/>
    <w:rsid w:val="00A22013"/>
    <w:rsid w:val="00A2318E"/>
    <w:rsid w:val="00A23966"/>
    <w:rsid w:val="00A2622E"/>
    <w:rsid w:val="00A36793"/>
    <w:rsid w:val="00A44717"/>
    <w:rsid w:val="00A53AE5"/>
    <w:rsid w:val="00A7147C"/>
    <w:rsid w:val="00A8009F"/>
    <w:rsid w:val="00A812CA"/>
    <w:rsid w:val="00A8400B"/>
    <w:rsid w:val="00A84285"/>
    <w:rsid w:val="00A84800"/>
    <w:rsid w:val="00A90253"/>
    <w:rsid w:val="00A979AD"/>
    <w:rsid w:val="00AA075E"/>
    <w:rsid w:val="00AA1063"/>
    <w:rsid w:val="00AA1325"/>
    <w:rsid w:val="00AA2951"/>
    <w:rsid w:val="00AA51E8"/>
    <w:rsid w:val="00AA749C"/>
    <w:rsid w:val="00AB5B0F"/>
    <w:rsid w:val="00AB5C32"/>
    <w:rsid w:val="00AB7251"/>
    <w:rsid w:val="00AC37EA"/>
    <w:rsid w:val="00AD7F94"/>
    <w:rsid w:val="00AE43D8"/>
    <w:rsid w:val="00AF30F9"/>
    <w:rsid w:val="00AF3201"/>
    <w:rsid w:val="00AF4091"/>
    <w:rsid w:val="00B102C2"/>
    <w:rsid w:val="00B205C8"/>
    <w:rsid w:val="00B24603"/>
    <w:rsid w:val="00B2601B"/>
    <w:rsid w:val="00B31007"/>
    <w:rsid w:val="00B33AE2"/>
    <w:rsid w:val="00B341FB"/>
    <w:rsid w:val="00B352FF"/>
    <w:rsid w:val="00B37188"/>
    <w:rsid w:val="00B5267A"/>
    <w:rsid w:val="00B5533B"/>
    <w:rsid w:val="00B642EB"/>
    <w:rsid w:val="00B6587F"/>
    <w:rsid w:val="00B666CF"/>
    <w:rsid w:val="00B71BD3"/>
    <w:rsid w:val="00B826AF"/>
    <w:rsid w:val="00B9335B"/>
    <w:rsid w:val="00B9431A"/>
    <w:rsid w:val="00BA61BA"/>
    <w:rsid w:val="00BA7C7E"/>
    <w:rsid w:val="00BB7497"/>
    <w:rsid w:val="00BC0522"/>
    <w:rsid w:val="00BC2A10"/>
    <w:rsid w:val="00BC40A7"/>
    <w:rsid w:val="00BC530D"/>
    <w:rsid w:val="00BC7D98"/>
    <w:rsid w:val="00BD75F8"/>
    <w:rsid w:val="00BE4BF5"/>
    <w:rsid w:val="00BE7F9C"/>
    <w:rsid w:val="00BF03BF"/>
    <w:rsid w:val="00BF09AE"/>
    <w:rsid w:val="00BF47B7"/>
    <w:rsid w:val="00BF70E3"/>
    <w:rsid w:val="00C148C6"/>
    <w:rsid w:val="00C15104"/>
    <w:rsid w:val="00C158A0"/>
    <w:rsid w:val="00C21769"/>
    <w:rsid w:val="00C21B43"/>
    <w:rsid w:val="00C30F8B"/>
    <w:rsid w:val="00C35CCD"/>
    <w:rsid w:val="00C452C4"/>
    <w:rsid w:val="00C52B24"/>
    <w:rsid w:val="00C57024"/>
    <w:rsid w:val="00C63D32"/>
    <w:rsid w:val="00C64684"/>
    <w:rsid w:val="00C663FE"/>
    <w:rsid w:val="00C7357C"/>
    <w:rsid w:val="00C735B0"/>
    <w:rsid w:val="00C75944"/>
    <w:rsid w:val="00C87DFE"/>
    <w:rsid w:val="00C94199"/>
    <w:rsid w:val="00CA00FB"/>
    <w:rsid w:val="00CA0D27"/>
    <w:rsid w:val="00CA1713"/>
    <w:rsid w:val="00CB5CA8"/>
    <w:rsid w:val="00CB7EF7"/>
    <w:rsid w:val="00CC76BC"/>
    <w:rsid w:val="00CD164E"/>
    <w:rsid w:val="00CD5C1C"/>
    <w:rsid w:val="00CE4641"/>
    <w:rsid w:val="00CE49D9"/>
    <w:rsid w:val="00CE700A"/>
    <w:rsid w:val="00CE7757"/>
    <w:rsid w:val="00CF4050"/>
    <w:rsid w:val="00CF747E"/>
    <w:rsid w:val="00D00A91"/>
    <w:rsid w:val="00D01B15"/>
    <w:rsid w:val="00D12B0E"/>
    <w:rsid w:val="00D22441"/>
    <w:rsid w:val="00D22EEA"/>
    <w:rsid w:val="00D240FD"/>
    <w:rsid w:val="00D27358"/>
    <w:rsid w:val="00D32EE4"/>
    <w:rsid w:val="00D35E34"/>
    <w:rsid w:val="00D360AC"/>
    <w:rsid w:val="00D42331"/>
    <w:rsid w:val="00D42DBD"/>
    <w:rsid w:val="00D47C63"/>
    <w:rsid w:val="00D509EB"/>
    <w:rsid w:val="00D54D7F"/>
    <w:rsid w:val="00D61E25"/>
    <w:rsid w:val="00D62FDC"/>
    <w:rsid w:val="00D63809"/>
    <w:rsid w:val="00D6478F"/>
    <w:rsid w:val="00D73033"/>
    <w:rsid w:val="00D77309"/>
    <w:rsid w:val="00D902C2"/>
    <w:rsid w:val="00DA0AFC"/>
    <w:rsid w:val="00DA2A30"/>
    <w:rsid w:val="00DA4105"/>
    <w:rsid w:val="00DC2B10"/>
    <w:rsid w:val="00DD5338"/>
    <w:rsid w:val="00DE209A"/>
    <w:rsid w:val="00E0259A"/>
    <w:rsid w:val="00E0273A"/>
    <w:rsid w:val="00E02F38"/>
    <w:rsid w:val="00E07E5B"/>
    <w:rsid w:val="00E114E8"/>
    <w:rsid w:val="00E17B42"/>
    <w:rsid w:val="00E217A7"/>
    <w:rsid w:val="00E236E5"/>
    <w:rsid w:val="00E504C9"/>
    <w:rsid w:val="00E65856"/>
    <w:rsid w:val="00E75B69"/>
    <w:rsid w:val="00E81410"/>
    <w:rsid w:val="00E82AB2"/>
    <w:rsid w:val="00E83794"/>
    <w:rsid w:val="00E85B6A"/>
    <w:rsid w:val="00E90934"/>
    <w:rsid w:val="00E955CD"/>
    <w:rsid w:val="00EA4F4A"/>
    <w:rsid w:val="00EB0186"/>
    <w:rsid w:val="00EB193E"/>
    <w:rsid w:val="00EC1739"/>
    <w:rsid w:val="00EC42E0"/>
    <w:rsid w:val="00EC6A6A"/>
    <w:rsid w:val="00EE116A"/>
    <w:rsid w:val="00EE7A82"/>
    <w:rsid w:val="00EE7B2D"/>
    <w:rsid w:val="00EF09C8"/>
    <w:rsid w:val="00EF0F46"/>
    <w:rsid w:val="00EF7CD1"/>
    <w:rsid w:val="00F02259"/>
    <w:rsid w:val="00F06007"/>
    <w:rsid w:val="00F07319"/>
    <w:rsid w:val="00F14DCF"/>
    <w:rsid w:val="00F166C4"/>
    <w:rsid w:val="00F17993"/>
    <w:rsid w:val="00F24B9B"/>
    <w:rsid w:val="00F25939"/>
    <w:rsid w:val="00F3553B"/>
    <w:rsid w:val="00F37175"/>
    <w:rsid w:val="00F37958"/>
    <w:rsid w:val="00F402F2"/>
    <w:rsid w:val="00F43FE3"/>
    <w:rsid w:val="00F5039C"/>
    <w:rsid w:val="00F63EC4"/>
    <w:rsid w:val="00F708DE"/>
    <w:rsid w:val="00F72F04"/>
    <w:rsid w:val="00F74583"/>
    <w:rsid w:val="00F9071C"/>
    <w:rsid w:val="00F908D7"/>
    <w:rsid w:val="00F954E7"/>
    <w:rsid w:val="00FA306D"/>
    <w:rsid w:val="00FA6CEF"/>
    <w:rsid w:val="00FC17D4"/>
    <w:rsid w:val="00FC3F6C"/>
    <w:rsid w:val="00FD28D9"/>
    <w:rsid w:val="00FD6968"/>
    <w:rsid w:val="00FE63B7"/>
    <w:rsid w:val="00FF6BAB"/>
    <w:rsid w:val="00F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1780F5"/>
  <w15:chartTrackingRefBased/>
  <w15:docId w15:val="{D3758850-B1F3-4AF9-9122-20795A1A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72CB3"/>
    <w:rPr>
      <w:rFonts w:ascii="Times New Roman" w:eastAsia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5E2460"/>
    <w:pPr>
      <w:keepNext/>
      <w:keepLines/>
      <w:spacing w:before="480" w:line="276" w:lineRule="auto"/>
      <w:outlineLvl w:val="0"/>
    </w:pPr>
    <w:rPr>
      <w:rFonts w:ascii="Cambria" w:eastAsia="Calibri" w:hAnsi="Cambria"/>
      <w:b/>
      <w:bCs/>
      <w:color w:val="365F91"/>
      <w:sz w:val="28"/>
      <w:szCs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5E2460"/>
    <w:pPr>
      <w:keepNext/>
      <w:keepLines/>
      <w:spacing w:before="200" w:line="276" w:lineRule="auto"/>
      <w:outlineLvl w:val="1"/>
    </w:pPr>
    <w:rPr>
      <w:rFonts w:ascii="Cambria" w:eastAsia="Calibri" w:hAnsi="Cambria"/>
      <w:b/>
      <w:bCs/>
      <w:color w:val="4F81BD"/>
      <w:sz w:val="26"/>
      <w:szCs w:val="26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9"/>
    <w:locked/>
    <w:rsid w:val="005E246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Antrat2Diagrama">
    <w:name w:val="Antraštė 2 Diagrama"/>
    <w:link w:val="Antrat2"/>
    <w:uiPriority w:val="99"/>
    <w:locked/>
    <w:rsid w:val="005E2460"/>
    <w:rPr>
      <w:rFonts w:ascii="Cambria" w:hAnsi="Cambria" w:cs="Times New Roman"/>
      <w:b/>
      <w:bCs/>
      <w:color w:val="4F81BD"/>
      <w:sz w:val="26"/>
      <w:szCs w:val="26"/>
    </w:rPr>
  </w:style>
  <w:style w:type="paragraph" w:styleId="Betarp">
    <w:name w:val="No Spacing"/>
    <w:uiPriority w:val="1"/>
    <w:qFormat/>
    <w:rsid w:val="005E2460"/>
    <w:rPr>
      <w:sz w:val="22"/>
      <w:szCs w:val="22"/>
      <w:lang w:eastAsia="en-US"/>
    </w:rPr>
  </w:style>
  <w:style w:type="character" w:styleId="Grietas">
    <w:name w:val="Strong"/>
    <w:qFormat/>
    <w:rsid w:val="005E2460"/>
    <w:rPr>
      <w:rFonts w:cs="Times New Roman"/>
      <w:b/>
      <w:bCs/>
    </w:rPr>
  </w:style>
  <w:style w:type="character" w:styleId="Hipersaitas">
    <w:name w:val="Hyperlink"/>
    <w:uiPriority w:val="99"/>
    <w:rsid w:val="00972CB3"/>
    <w:rPr>
      <w:rFonts w:cs="Times New Roman"/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217A7"/>
    <w:rPr>
      <w:rFonts w:ascii="Tahoma" w:hAnsi="Tahoma"/>
      <w:sz w:val="16"/>
      <w:szCs w:val="16"/>
      <w:lang w:val="x-none"/>
    </w:rPr>
  </w:style>
  <w:style w:type="character" w:customStyle="1" w:styleId="DebesliotekstasDiagrama">
    <w:name w:val="Debesėlio tekstas Diagrama"/>
    <w:link w:val="Debesliotekstas"/>
    <w:uiPriority w:val="99"/>
    <w:semiHidden/>
    <w:rsid w:val="00E217A7"/>
    <w:rPr>
      <w:rFonts w:ascii="Tahoma" w:eastAsia="Times New Roman" w:hAnsi="Tahoma" w:cs="Tahoma"/>
      <w:sz w:val="16"/>
      <w:szCs w:val="16"/>
      <w:lang w:eastAsia="en-US"/>
    </w:rPr>
  </w:style>
  <w:style w:type="paragraph" w:styleId="Dokumentostruktra">
    <w:name w:val="Document Map"/>
    <w:basedOn w:val="prastasis"/>
    <w:link w:val="DokumentostruktraDiagrama"/>
    <w:uiPriority w:val="99"/>
    <w:semiHidden/>
    <w:unhideWhenUsed/>
    <w:rsid w:val="0054497A"/>
    <w:rPr>
      <w:rFonts w:ascii="Tahoma" w:hAnsi="Tahoma"/>
      <w:sz w:val="16"/>
      <w:szCs w:val="16"/>
      <w:lang w:val="x-none"/>
    </w:rPr>
  </w:style>
  <w:style w:type="character" w:customStyle="1" w:styleId="DokumentostruktraDiagrama">
    <w:name w:val="Dokumento struktūra Diagrama"/>
    <w:link w:val="Dokumentostruktra"/>
    <w:uiPriority w:val="99"/>
    <w:semiHidden/>
    <w:rsid w:val="0054497A"/>
    <w:rPr>
      <w:rFonts w:ascii="Tahoma" w:eastAsia="Times New Roman" w:hAnsi="Tahoma" w:cs="Tahoma"/>
      <w:sz w:val="16"/>
      <w:szCs w:val="16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5D376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5D3764"/>
    <w:rPr>
      <w:rFonts w:ascii="Times New Roman" w:eastAsia="Times New Roman" w:hAns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5D376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5D3764"/>
    <w:rPr>
      <w:rFonts w:ascii="Times New Roman" w:eastAsia="Times New Roman" w:hAnsi="Times New Roman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02191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Lentelstinklelis">
    <w:name w:val="Table Grid"/>
    <w:basedOn w:val="prastojilentel"/>
    <w:uiPriority w:val="59"/>
    <w:locked/>
    <w:rsid w:val="003556C3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RTOrgManSigTr">
    <w:name w:val="TBRT_OrgManSigTr"/>
    <w:basedOn w:val="prastasis"/>
    <w:rsid w:val="004C57FB"/>
    <w:rPr>
      <w:lang w:eastAsia="lt-LT"/>
    </w:rPr>
  </w:style>
  <w:style w:type="character" w:customStyle="1" w:styleId="null">
    <w:name w:val="null"/>
    <w:rsid w:val="00D61E25"/>
  </w:style>
  <w:style w:type="character" w:customStyle="1" w:styleId="hps">
    <w:name w:val="hps"/>
    <w:rsid w:val="00D61E25"/>
  </w:style>
  <w:style w:type="paragraph" w:customStyle="1" w:styleId="BodyText21">
    <w:name w:val="Body Text 21"/>
    <w:basedOn w:val="prastasis"/>
    <w:rsid w:val="0011788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LT" w:hAnsi="TimesLT"/>
      <w:szCs w:val="20"/>
      <w:lang w:val="en-GB"/>
    </w:rPr>
  </w:style>
  <w:style w:type="character" w:customStyle="1" w:styleId="gi">
    <w:name w:val="gi"/>
    <w:rsid w:val="001D4E64"/>
  </w:style>
  <w:style w:type="paragraph" w:customStyle="1" w:styleId="adresatas">
    <w:name w:val="adresatas"/>
    <w:basedOn w:val="prastasis"/>
    <w:rsid w:val="00A84800"/>
    <w:rPr>
      <w:sz w:val="22"/>
      <w:szCs w:val="20"/>
    </w:rPr>
  </w:style>
  <w:style w:type="character" w:customStyle="1" w:styleId="highlightnode">
    <w:name w:val="highlightnode"/>
    <w:rsid w:val="00434F1E"/>
  </w:style>
  <w:style w:type="character" w:customStyle="1" w:styleId="Bodytext">
    <w:name w:val="Body text_"/>
    <w:link w:val="Pagrindinistekstas3"/>
    <w:rsid w:val="002C5924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4">
    <w:name w:val="Body text (4)_"/>
    <w:link w:val="Bodytext40"/>
    <w:rsid w:val="002C5924"/>
    <w:rPr>
      <w:rFonts w:ascii="Times New Roman" w:eastAsia="Times New Roman" w:hAnsi="Times New Roman"/>
      <w:b/>
      <w:bCs/>
      <w:spacing w:val="10"/>
      <w:sz w:val="21"/>
      <w:szCs w:val="21"/>
      <w:shd w:val="clear" w:color="auto" w:fill="FFFFFF"/>
    </w:rPr>
  </w:style>
  <w:style w:type="character" w:customStyle="1" w:styleId="Pagrindinistekstas1">
    <w:name w:val="Pagrindinis tekstas1"/>
    <w:rsid w:val="002C59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lt-LT" w:eastAsia="lt-LT" w:bidi="lt-LT"/>
    </w:rPr>
  </w:style>
  <w:style w:type="paragraph" w:customStyle="1" w:styleId="Pagrindinistekstas3">
    <w:name w:val="Pagrindinis tekstas3"/>
    <w:basedOn w:val="prastasis"/>
    <w:link w:val="Bodytext"/>
    <w:rsid w:val="002C5924"/>
    <w:pPr>
      <w:widowControl w:val="0"/>
      <w:shd w:val="clear" w:color="auto" w:fill="FFFFFF"/>
      <w:spacing w:before="300" w:line="270" w:lineRule="exact"/>
      <w:ind w:hanging="340"/>
      <w:jc w:val="both"/>
    </w:pPr>
    <w:rPr>
      <w:sz w:val="21"/>
      <w:szCs w:val="21"/>
      <w:lang w:eastAsia="lt-LT"/>
    </w:rPr>
  </w:style>
  <w:style w:type="paragraph" w:customStyle="1" w:styleId="Bodytext40">
    <w:name w:val="Body text (4)"/>
    <w:basedOn w:val="prastasis"/>
    <w:link w:val="Bodytext4"/>
    <w:rsid w:val="002C5924"/>
    <w:pPr>
      <w:widowControl w:val="0"/>
      <w:shd w:val="clear" w:color="auto" w:fill="FFFFFF"/>
      <w:spacing w:before="300" w:after="600" w:line="0" w:lineRule="atLeast"/>
      <w:jc w:val="both"/>
    </w:pPr>
    <w:rPr>
      <w:b/>
      <w:bCs/>
      <w:spacing w:val="10"/>
      <w:sz w:val="21"/>
      <w:szCs w:val="21"/>
      <w:lang w:eastAsia="lt-LT"/>
    </w:rPr>
  </w:style>
  <w:style w:type="character" w:customStyle="1" w:styleId="Bodytext3">
    <w:name w:val="Body text (3)_"/>
    <w:link w:val="Bodytext30"/>
    <w:rsid w:val="002E2428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2E2428"/>
    <w:pPr>
      <w:widowControl w:val="0"/>
      <w:shd w:val="clear" w:color="auto" w:fill="FFFFFF"/>
      <w:spacing w:before="1140" w:after="480" w:line="0" w:lineRule="atLeast"/>
    </w:pPr>
    <w:rPr>
      <w:b/>
      <w:bCs/>
      <w:sz w:val="20"/>
      <w:szCs w:val="20"/>
      <w:lang w:eastAsia="lt-LT"/>
    </w:rPr>
  </w:style>
  <w:style w:type="paragraph" w:styleId="prastasiniatinklio">
    <w:name w:val="Normal (Web)"/>
    <w:basedOn w:val="prastasis"/>
    <w:uiPriority w:val="99"/>
    <w:semiHidden/>
    <w:unhideWhenUsed/>
    <w:rsid w:val="007E55AE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6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77778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5269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2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8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96036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49197">
                      <w:marLeft w:val="0"/>
                      <w:marRight w:val="46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343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.lankuciovb@gmail.com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%202011\KLRSbiudzetine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F0B09-2637-4B5D-9031-D951AEDF7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KLRSbiudzetine.dot</Template>
  <TotalTime>1</TotalTime>
  <Pages>1</Pages>
  <Words>541</Words>
  <Characters>309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849</CharactersWithSpaces>
  <SharedDoc>false</SharedDoc>
  <HLinks>
    <vt:vector size="6" baseType="variant">
      <vt:variant>
        <vt:i4>6619145</vt:i4>
      </vt:variant>
      <vt:variant>
        <vt:i4>0</vt:i4>
      </vt:variant>
      <vt:variant>
        <vt:i4>0</vt:i4>
      </vt:variant>
      <vt:variant>
        <vt:i4>5</vt:i4>
      </vt:variant>
      <vt:variant>
        <vt:lpwstr>mailto:j.lankuciovb@gmail.com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cp:lastModifiedBy>Dainora Daugeliene</cp:lastModifiedBy>
  <cp:revision>2</cp:revision>
  <cp:lastPrinted>2021-04-16T13:19:00Z</cp:lastPrinted>
  <dcterms:created xsi:type="dcterms:W3CDTF">2021-04-21T11:08:00Z</dcterms:created>
  <dcterms:modified xsi:type="dcterms:W3CDTF">2021-04-21T11:08:00Z</dcterms:modified>
</cp:coreProperties>
</file>