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1482" w14:textId="6F3F8D68" w:rsidR="006D3F48" w:rsidRPr="006D3F48" w:rsidRDefault="006D3F48" w:rsidP="006D3F48">
      <w:pPr>
        <w:jc w:val="center"/>
        <w:rPr>
          <w:caps/>
          <w:sz w:val="12"/>
          <w:szCs w:val="12"/>
        </w:rPr>
      </w:pPr>
      <w:bookmarkStart w:id="0" w:name="_Hlk16151182"/>
      <w:bookmarkStart w:id="1" w:name="data_metai"/>
    </w:p>
    <w:p w14:paraId="5F5392CB" w14:textId="77777777" w:rsidR="00845584" w:rsidRPr="00835490" w:rsidRDefault="00845584" w:rsidP="00845584">
      <w:pPr>
        <w:jc w:val="center"/>
        <w:rPr>
          <w:b/>
          <w:bCs/>
          <w:caps/>
          <w:sz w:val="20"/>
          <w:szCs w:val="20"/>
        </w:rPr>
      </w:pPr>
      <w:bookmarkStart w:id="2" w:name="_Hlk536624141"/>
      <w:bookmarkStart w:id="3" w:name="_Hlk51067006"/>
      <w:bookmarkEnd w:id="0"/>
      <w:bookmarkEnd w:id="1"/>
      <w:r w:rsidRPr="00835490">
        <w:rPr>
          <w:b/>
          <w:caps/>
          <w:noProof/>
          <w:szCs w:val="20"/>
        </w:rPr>
        <w:drawing>
          <wp:inline distT="0" distB="0" distL="0" distR="0" wp14:anchorId="0E6D41FB" wp14:editId="1088F7A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2433544F" w14:textId="77777777" w:rsidR="00845584" w:rsidRPr="00835490" w:rsidRDefault="00845584" w:rsidP="00845584">
      <w:pPr>
        <w:jc w:val="center"/>
        <w:rPr>
          <w:b/>
          <w:bCs/>
          <w:caps/>
          <w:sz w:val="12"/>
          <w:szCs w:val="12"/>
        </w:rPr>
      </w:pPr>
    </w:p>
    <w:p w14:paraId="60361704" w14:textId="77777777" w:rsidR="00845584" w:rsidRPr="00835490" w:rsidRDefault="00845584" w:rsidP="0084558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3"/>
    <w:bookmarkEnd w:id="4"/>
    <w:p w14:paraId="161DD6C3" w14:textId="77777777" w:rsidR="00845584" w:rsidRDefault="00845584" w:rsidP="0084558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1C4B64F" w14:textId="77777777" w:rsidR="00845584" w:rsidRDefault="00845584" w:rsidP="0084558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4292A268" w14:textId="77777777" w:rsidR="00845584" w:rsidRDefault="00845584" w:rsidP="00845584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pacing w:val="20"/>
          <w:sz w:val="28"/>
        </w:rPr>
        <w:t>KLAIPĖDOS RAJONO SAVIVALDYBĖS 2021 METŲ BIUDŽETO PATIKSLINIMO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28845B1C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845584">
        <w:rPr>
          <w:rFonts w:ascii="Times New Roman" w:hAnsi="Times New Roman"/>
          <w:caps w:val="0"/>
        </w:rPr>
        <w:t xml:space="preserve"> rugpjūčio 26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845584">
        <w:rPr>
          <w:rFonts w:ascii="Times New Roman" w:hAnsi="Times New Roman"/>
          <w:caps w:val="0"/>
        </w:rPr>
        <w:t>243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44150C42" w14:textId="77777777" w:rsidR="0043799F" w:rsidRDefault="003F131A" w:rsidP="0043799F">
      <w:pPr>
        <w:pStyle w:val="Default"/>
        <w:ind w:left="284" w:firstLine="964"/>
        <w:jc w:val="both"/>
      </w:pPr>
      <w:r w:rsidRPr="0043799F">
        <w:t>Klaipėdos rajono savivaldybės taryba, vadovaudamasi Lietuvos Respublikos vietos savivaldos įstatymo 16 straipsnio 2 dalies 15 punktu, 18 straipsnio 1 dalimi</w:t>
      </w:r>
      <w:r w:rsidR="004C0186" w:rsidRPr="0043799F">
        <w:t xml:space="preserve">, </w:t>
      </w:r>
      <w:r w:rsidR="00AE140D" w:rsidRPr="0043799F">
        <w:t xml:space="preserve">Lietuvos Respublikos </w:t>
      </w:r>
      <w:r w:rsidR="00E158B2" w:rsidRPr="0043799F">
        <w:t xml:space="preserve">susisiekimo </w:t>
      </w:r>
      <w:r w:rsidR="00B36174" w:rsidRPr="0043799F">
        <w:t>mi</w:t>
      </w:r>
      <w:r w:rsidR="008242E8" w:rsidRPr="0043799F">
        <w:t xml:space="preserve">nistro 2021 m. liepos </w:t>
      </w:r>
      <w:r w:rsidR="00E158B2" w:rsidRPr="0043799F">
        <w:t>29</w:t>
      </w:r>
      <w:r w:rsidR="00B36174" w:rsidRPr="0043799F">
        <w:t xml:space="preserve"> d. įsakym</w:t>
      </w:r>
      <w:r w:rsidR="008242E8" w:rsidRPr="0043799F">
        <w:t xml:space="preserve">u Nr. </w:t>
      </w:r>
      <w:r w:rsidR="00E158B2" w:rsidRPr="0043799F">
        <w:t>3-380</w:t>
      </w:r>
      <w:r w:rsidR="001A567B" w:rsidRPr="0043799F">
        <w:t xml:space="preserve"> „Dėl</w:t>
      </w:r>
      <w:r w:rsidR="008242E8" w:rsidRPr="0043799F">
        <w:t xml:space="preserve"> </w:t>
      </w:r>
      <w:r w:rsidR="00E158B2" w:rsidRPr="0043799F">
        <w:t>Kelių</w:t>
      </w:r>
      <w:r w:rsidR="008242E8" w:rsidRPr="0043799F">
        <w:t xml:space="preserve"> </w:t>
      </w:r>
      <w:r w:rsidR="00E158B2" w:rsidRPr="0043799F">
        <w:t>priežiūros ir plėtros programos finansavimo lėšų savivaldybių valdomiems vietinės reikšmės keliams paskirstymo 2021 metais sąrašo patvirtinimo</w:t>
      </w:r>
      <w:r w:rsidR="008242E8" w:rsidRPr="0043799F">
        <w:t>“</w:t>
      </w:r>
      <w:r w:rsidR="000F2CA9" w:rsidRPr="0043799F">
        <w:t xml:space="preserve">, </w:t>
      </w:r>
      <w:r w:rsidR="005957EC" w:rsidRPr="0043799F">
        <w:t xml:space="preserve"> </w:t>
      </w:r>
      <w:r w:rsidR="001A1DD5" w:rsidRPr="0043799F">
        <w:t xml:space="preserve">Lietuvos Respublikos sveikatos apsaugos ministro 2021 m. rugpjūčio 23 d. įsakymu Nr. V-1916 „Dėl lėšų skyrimo LNSS įstaigų ir LNSS nepriklausančių įstaigų patirtoms išlaidoms, susijusioms su šių įstaigų darbuotojų darbo užmokesčio didinimu, kompensuoti“, </w:t>
      </w:r>
      <w:r w:rsidR="001A0B31" w:rsidRPr="0043799F">
        <w:t>n u s p r e n d ž i a:</w:t>
      </w:r>
    </w:p>
    <w:p w14:paraId="6C2F6BCF" w14:textId="77777777" w:rsidR="0043799F" w:rsidRDefault="00102C41" w:rsidP="0043799F">
      <w:pPr>
        <w:pStyle w:val="Default"/>
        <w:ind w:left="284" w:firstLine="964"/>
        <w:jc w:val="both"/>
      </w:pPr>
      <w:r w:rsidRPr="0043799F">
        <w:t xml:space="preserve">1. </w:t>
      </w:r>
      <w:r w:rsidR="00263B4A" w:rsidRPr="0043799F">
        <w:t>Padidinti</w:t>
      </w:r>
      <w:r w:rsidRPr="0043799F">
        <w:t xml:space="preserve"> Klaipėdos rajono savivaldybės 2021 metų biudžeto pajamas ir asignavimus </w:t>
      </w:r>
      <w:r w:rsidR="00E158B2" w:rsidRPr="0043799F">
        <w:t>45</w:t>
      </w:r>
      <w:r w:rsidR="004D2DDF" w:rsidRPr="0043799F">
        <w:t>9</w:t>
      </w:r>
      <w:r w:rsidR="00E158B2" w:rsidRPr="0043799F">
        <w:t>,</w:t>
      </w:r>
      <w:r w:rsidR="004D2DDF" w:rsidRPr="0043799F">
        <w:t>866</w:t>
      </w:r>
      <w:r w:rsidR="0087425D" w:rsidRPr="0043799F">
        <w:t xml:space="preserve"> </w:t>
      </w:r>
      <w:r w:rsidRPr="0043799F">
        <w:t xml:space="preserve">tūkst. eurų. </w:t>
      </w:r>
    </w:p>
    <w:p w14:paraId="282CD7B8" w14:textId="77777777" w:rsidR="0043799F" w:rsidRDefault="00102C41" w:rsidP="0043799F">
      <w:pPr>
        <w:pStyle w:val="Default"/>
        <w:ind w:left="284" w:firstLine="964"/>
        <w:jc w:val="both"/>
      </w:pPr>
      <w:r w:rsidRPr="0043799F">
        <w:t>2. Pakeisti biudžeto asignavimus atsižvelgiant į įstaigų prašymus ir Klaipėdos rajono savivaldybės strateginio veiklos plano 2021 m. programų pakeitimus (priedas pridedamas).</w:t>
      </w:r>
    </w:p>
    <w:p w14:paraId="77FC19A2" w14:textId="77777777" w:rsidR="0043799F" w:rsidRDefault="00102C41" w:rsidP="0043799F">
      <w:pPr>
        <w:pStyle w:val="Default"/>
        <w:ind w:left="284" w:firstLine="964"/>
        <w:jc w:val="both"/>
      </w:pPr>
      <w:r w:rsidRPr="0043799F">
        <w:t>3. Pakeisti Klaipėdos rajono savivaldybės tarybos 2021 m. sausio 28 d. sprendimo Nr. T11-33 ,,Dėl Klaipėdos rajono savivaldybės 202</w:t>
      </w:r>
      <w:r w:rsidR="00726CFD" w:rsidRPr="0043799F">
        <w:t>1</w:t>
      </w:r>
      <w:r w:rsidRPr="0043799F">
        <w:t xml:space="preserve"> metų biudžeto patvirtinimo“:</w:t>
      </w:r>
    </w:p>
    <w:p w14:paraId="3F7CA2CE" w14:textId="77777777" w:rsidR="0043799F" w:rsidRDefault="00102C41" w:rsidP="0043799F">
      <w:pPr>
        <w:pStyle w:val="Default"/>
        <w:ind w:left="284" w:firstLine="964"/>
        <w:jc w:val="both"/>
      </w:pPr>
      <w:r w:rsidRPr="0043799F">
        <w:t>3.1. 1 priedą:</w:t>
      </w:r>
    </w:p>
    <w:p w14:paraId="509118AA" w14:textId="0EB868F7" w:rsidR="001C3E06" w:rsidRDefault="00102C41" w:rsidP="0043799F">
      <w:pPr>
        <w:pStyle w:val="Default"/>
        <w:ind w:left="284" w:firstLine="964"/>
        <w:jc w:val="both"/>
      </w:pPr>
      <w:r w:rsidRPr="0043799F">
        <w:t xml:space="preserve">Įrašyti eilutę Nr. </w:t>
      </w:r>
      <w:r w:rsidR="004C3A8C" w:rsidRPr="0043799F">
        <w:t>3.5.</w:t>
      </w:r>
      <w:r w:rsidRPr="0043799F">
        <w:t xml:space="preserve">, skiltyje ,,Pajamų rūšys“ įrašant </w:t>
      </w:r>
      <w:r w:rsidR="00263B4A" w:rsidRPr="0043799F">
        <w:t>žodžius ,,</w:t>
      </w:r>
      <w:r w:rsidR="004C3A8C" w:rsidRPr="0043799F">
        <w:t>Želdinių atkuriamosios vertės kompensacija</w:t>
      </w:r>
      <w:r w:rsidR="0043799F">
        <w:t>“.</w:t>
      </w:r>
    </w:p>
    <w:tbl>
      <w:tblPr>
        <w:tblW w:w="9371" w:type="dxa"/>
        <w:tblInd w:w="392" w:type="dxa"/>
        <w:tblLook w:val="04A0" w:firstRow="1" w:lastRow="0" w:firstColumn="1" w:lastColumn="0" w:noHBand="0" w:noVBand="1"/>
      </w:tblPr>
      <w:tblGrid>
        <w:gridCol w:w="880"/>
        <w:gridCol w:w="5720"/>
        <w:gridCol w:w="2771"/>
      </w:tblGrid>
      <w:tr w:rsidR="001C3E06" w14:paraId="015768DC" w14:textId="77777777" w:rsidTr="0043799F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F3B2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C0B1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15A7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1C3E06" w14:paraId="0C24CBB2" w14:textId="77777777" w:rsidTr="0043799F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7473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1FEA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4BEE" w14:textId="77777777" w:rsidR="001C3E06" w:rsidRDefault="001C3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C3E06" w14:paraId="036CD4D7" w14:textId="77777777" w:rsidTr="0043799F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2428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1115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Mokesčiai</w:t>
            </w:r>
          </w:p>
        </w:tc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4AE3" w14:textId="77777777" w:rsidR="001C3E06" w:rsidRDefault="001C3E0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-1,6</w:t>
            </w:r>
          </w:p>
        </w:tc>
      </w:tr>
      <w:tr w:rsidR="001C3E06" w14:paraId="46633EF2" w14:textId="77777777" w:rsidTr="0043799F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DE94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7628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Prekių ir paslaugų mokesčiai</w:t>
            </w:r>
          </w:p>
        </w:tc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C4B0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-1,6</w:t>
            </w:r>
          </w:p>
        </w:tc>
      </w:tr>
      <w:tr w:rsidR="001C3E06" w14:paraId="2E5E318B" w14:textId="77777777" w:rsidTr="0043799F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ADCB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2375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Mokestis už aplinkos teršimą</w:t>
            </w:r>
          </w:p>
        </w:tc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09C3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-1,6</w:t>
            </w:r>
          </w:p>
        </w:tc>
      </w:tr>
      <w:tr w:rsidR="001C3E06" w14:paraId="5F94AF02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1B5" w14:textId="77777777" w:rsidR="001C3E06" w:rsidRPr="00845584" w:rsidRDefault="001C3E06">
            <w:pPr>
              <w:rPr>
                <w:b/>
                <w:bCs/>
                <w:sz w:val="18"/>
                <w:szCs w:val="18"/>
              </w:rPr>
            </w:pPr>
            <w:r w:rsidRPr="0084558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5024" w14:textId="77777777" w:rsidR="001C3E06" w:rsidRPr="00845584" w:rsidRDefault="001C3E06">
            <w:pPr>
              <w:rPr>
                <w:b/>
                <w:bCs/>
                <w:sz w:val="18"/>
                <w:szCs w:val="18"/>
              </w:rPr>
            </w:pPr>
            <w:r w:rsidRPr="00845584"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6ACA" w14:textId="77777777" w:rsidR="001C3E06" w:rsidRPr="00845584" w:rsidRDefault="001C3E06">
            <w:pPr>
              <w:jc w:val="right"/>
              <w:rPr>
                <w:b/>
                <w:bCs/>
                <w:sz w:val="18"/>
                <w:szCs w:val="18"/>
              </w:rPr>
            </w:pPr>
            <w:r w:rsidRPr="00845584">
              <w:rPr>
                <w:b/>
                <w:bCs/>
                <w:sz w:val="18"/>
                <w:szCs w:val="18"/>
              </w:rPr>
              <w:t>395,336</w:t>
            </w:r>
          </w:p>
        </w:tc>
      </w:tr>
      <w:tr w:rsidR="001C3E06" w14:paraId="54C4A921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C195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5382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8F06" w14:textId="77777777" w:rsidR="001C3E06" w:rsidRPr="00845584" w:rsidRDefault="001C3E06">
            <w:pPr>
              <w:jc w:val="right"/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6,136</w:t>
            </w:r>
          </w:p>
        </w:tc>
      </w:tr>
      <w:tr w:rsidR="001C3E06" w14:paraId="69226C12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2990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2.1.2.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333B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47EF" w14:textId="77777777" w:rsidR="001C3E06" w:rsidRPr="00845584" w:rsidRDefault="001C3E06">
            <w:pPr>
              <w:jc w:val="right"/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6,136</w:t>
            </w:r>
          </w:p>
        </w:tc>
      </w:tr>
      <w:tr w:rsidR="001C3E06" w14:paraId="7CA21541" w14:textId="77777777" w:rsidTr="0043799F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DCFB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2.1.2.12.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27F58" w14:textId="77777777" w:rsidR="001C3E06" w:rsidRPr="00845584" w:rsidRDefault="001C3E06">
            <w:pPr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Patirtoms išlaidoms, susijusioms su darbuotojų darbo užmokesčio didinimu, kompensuoti (VBD(COVID))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3DF8" w14:textId="77777777" w:rsidR="001C3E06" w:rsidRPr="00845584" w:rsidRDefault="001C3E06">
            <w:pPr>
              <w:jc w:val="right"/>
              <w:rPr>
                <w:sz w:val="18"/>
                <w:szCs w:val="18"/>
              </w:rPr>
            </w:pPr>
            <w:r w:rsidRPr="00845584">
              <w:rPr>
                <w:sz w:val="18"/>
                <w:szCs w:val="18"/>
              </w:rPr>
              <w:t>6,136</w:t>
            </w:r>
          </w:p>
        </w:tc>
      </w:tr>
      <w:tr w:rsidR="001C3E06" w14:paraId="4C3501F1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475C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C9239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9403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389,2</w:t>
            </w:r>
          </w:p>
        </w:tc>
      </w:tr>
      <w:tr w:rsidR="001C3E06" w14:paraId="688EA134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6600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DD39B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 turtui įsigyti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D7B2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389,2</w:t>
            </w:r>
          </w:p>
        </w:tc>
      </w:tr>
      <w:tr w:rsidR="001C3E06" w14:paraId="4DDDB28A" w14:textId="77777777" w:rsidTr="0043799F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B240D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2.2.1.1.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2F09A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Vietinės reikšmės keliams (gatvėms) tiesti, taisyti, prižiūrėti ir saugaus eismo sąlygoms užtikrinti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EA4E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389,2</w:t>
            </w:r>
          </w:p>
        </w:tc>
      </w:tr>
      <w:tr w:rsidR="001C3E06" w14:paraId="6EB4E790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29E1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7D19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Turto pajamos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F230" w14:textId="77777777" w:rsidR="001C3E06" w:rsidRDefault="001C3E0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55,2</w:t>
            </w:r>
          </w:p>
        </w:tc>
      </w:tr>
      <w:tr w:rsidR="001C3E06" w14:paraId="766C9406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6E22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DAB4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Mokestis už medžiojamų gyvūnų išteklius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08C1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</w:t>
            </w:r>
          </w:p>
        </w:tc>
      </w:tr>
      <w:tr w:rsidR="001C3E06" w14:paraId="02841C65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A810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32D3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Kiti mokesčiai už valstybinius gamtos išteklius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874A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1C3E06" w14:paraId="44A9D51D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20192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FE54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Želdinių atkuriamosios vertės kompensacija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C784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</w:tr>
      <w:tr w:rsidR="001C3E06" w14:paraId="65AA74D3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A249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A1D0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737F" w14:textId="77777777" w:rsidR="001C3E06" w:rsidRDefault="001C3E0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10,93</w:t>
            </w:r>
          </w:p>
        </w:tc>
      </w:tr>
      <w:tr w:rsidR="001C3E06" w14:paraId="519B4FFA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AA80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E743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CB5C" w14:textId="77777777" w:rsidR="001C3E06" w:rsidRDefault="001C3E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10,93</w:t>
            </w:r>
          </w:p>
        </w:tc>
      </w:tr>
      <w:tr w:rsidR="001C3E06" w14:paraId="254B365D" w14:textId="77777777" w:rsidTr="0043799F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1591" w14:textId="77777777" w:rsidR="001C3E06" w:rsidRDefault="001C3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3D29" w14:textId="77777777" w:rsidR="001C3E06" w:rsidRDefault="001C3E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70D6F" w14:textId="77777777" w:rsidR="001C3E06" w:rsidRDefault="001C3E06">
            <w:pPr>
              <w:jc w:val="right"/>
              <w:rPr>
                <w:b/>
                <w:bCs/>
                <w:sz w:val="18"/>
                <w:szCs w:val="18"/>
              </w:rPr>
            </w:pPr>
            <w:r w:rsidRPr="00845584">
              <w:rPr>
                <w:b/>
                <w:bCs/>
                <w:sz w:val="18"/>
                <w:szCs w:val="18"/>
              </w:rPr>
              <w:t>459,866</w:t>
            </w:r>
          </w:p>
        </w:tc>
      </w:tr>
    </w:tbl>
    <w:p w14:paraId="060446C2" w14:textId="1F84F608" w:rsidR="005F36B5" w:rsidRDefault="00EF14FD" w:rsidP="0043799F">
      <w:pPr>
        <w:pStyle w:val="Pagrindiniotekstotrauka2"/>
        <w:ind w:left="0" w:firstLine="964"/>
      </w:pPr>
      <w:r>
        <w:lastRenderedPageBreak/>
        <w:t xml:space="preserve">3.2. </w:t>
      </w:r>
      <w:r w:rsidR="00E52145">
        <w:t>2</w:t>
      </w:r>
      <w:r w:rsidR="007D2FD3">
        <w:t xml:space="preserve"> priedą:</w:t>
      </w:r>
    </w:p>
    <w:tbl>
      <w:tblPr>
        <w:tblW w:w="8752" w:type="dxa"/>
        <w:tblInd w:w="392" w:type="dxa"/>
        <w:tblLook w:val="04A0" w:firstRow="1" w:lastRow="0" w:firstColumn="1" w:lastColumn="0" w:noHBand="0" w:noVBand="1"/>
      </w:tblPr>
      <w:tblGrid>
        <w:gridCol w:w="495"/>
        <w:gridCol w:w="3631"/>
        <w:gridCol w:w="1086"/>
        <w:gridCol w:w="1180"/>
        <w:gridCol w:w="1180"/>
        <w:gridCol w:w="1180"/>
      </w:tblGrid>
      <w:tr w:rsidR="00BC1EC0" w14:paraId="39C3AC33" w14:textId="77777777" w:rsidTr="0043799F">
        <w:trPr>
          <w:trHeight w:val="255"/>
        </w:trPr>
        <w:tc>
          <w:tcPr>
            <w:tcW w:w="5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C90EA" w14:textId="77777777" w:rsidR="00BC1EC0" w:rsidRDefault="00BC1E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02411" w14:textId="77777777" w:rsidR="00BC1EC0" w:rsidRDefault="00BC1E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D48FD2" w14:textId="77777777" w:rsidR="00BC1EC0" w:rsidRDefault="00BC1E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9E377D" w14:textId="77777777" w:rsidR="00BC1EC0" w:rsidRDefault="00BC1E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tūkst. eurų</w:t>
            </w:r>
          </w:p>
        </w:tc>
      </w:tr>
      <w:tr w:rsidR="00BC1EC0" w14:paraId="2E55B6FA" w14:textId="77777777" w:rsidTr="0043799F">
        <w:trPr>
          <w:trHeight w:val="1326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1E8AF" w14:textId="77777777" w:rsidR="00BC1EC0" w:rsidRDefault="00BC1E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5858" w14:textId="77777777" w:rsidR="00BC1EC0" w:rsidRDefault="00BC1E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A1E87B" w14:textId="77777777" w:rsidR="00BC1EC0" w:rsidRDefault="00BC1E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609F95" w14:textId="77777777" w:rsidR="00BC1EC0" w:rsidRDefault="00BC1E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prekes ir paslaugas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D6FC5C" w14:textId="77777777" w:rsidR="00BC1EC0" w:rsidRDefault="00BC1E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Įmokos už išlaikymą švietimo, socialinės apsaugos ir kitose įstaigose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181B" w14:textId="77777777" w:rsidR="00BC1EC0" w:rsidRDefault="00BC1E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ilgalaikio ir trumpalaikio materialiojo turto nuomą</w:t>
            </w:r>
          </w:p>
        </w:tc>
      </w:tr>
      <w:tr w:rsidR="00BC1EC0" w14:paraId="11636631" w14:textId="77777777" w:rsidTr="0043799F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94F57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911F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D4E45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07825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DFD6F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4492" w14:textId="77777777" w:rsidR="00BC1EC0" w:rsidRDefault="00BC1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BC1EC0" w14:paraId="6CB559C8" w14:textId="77777777" w:rsidTr="0043799F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0E6A" w14:textId="77777777" w:rsidR="00BC1EC0" w:rsidRDefault="00BC1E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9BD38" w14:textId="77777777" w:rsidR="00BC1EC0" w:rsidRDefault="00BC1E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Veiviržėnų kultūros centras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CD679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CC496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E8629" w14:textId="77777777" w:rsidR="00BC1EC0" w:rsidRDefault="00BC1E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D9A4D" w14:textId="77777777" w:rsidR="00BC1EC0" w:rsidRDefault="00BC1E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C1EC0" w14:paraId="4B8917B4" w14:textId="77777777" w:rsidTr="0043799F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23762" w14:textId="77777777" w:rsidR="00BC1EC0" w:rsidRDefault="00BC1E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36977" w14:textId="77777777" w:rsidR="00BC1EC0" w:rsidRDefault="00BC1E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1E348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90E1C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F108D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ADCE5" w14:textId="77777777" w:rsidR="00BC1EC0" w:rsidRDefault="00BC1E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</w:tbl>
    <w:p w14:paraId="168BCF2E" w14:textId="77777777" w:rsidR="00384CB2" w:rsidRDefault="00384CB2" w:rsidP="00BC1EC0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4E14DC63" w14:textId="6A1AADE9" w:rsidR="0060196E" w:rsidRDefault="00101BEE" w:rsidP="0043799F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964"/>
      </w:pPr>
      <w:r>
        <w:t>3.3</w:t>
      </w:r>
      <w:r w:rsidR="00A726C7">
        <w:t xml:space="preserve">. </w:t>
      </w:r>
      <w:r w:rsidR="00BC1EC0">
        <w:t>3</w:t>
      </w:r>
      <w:r w:rsidR="00A726C7">
        <w:t xml:space="preserve"> priedą:</w:t>
      </w:r>
    </w:p>
    <w:p w14:paraId="0CBB8016" w14:textId="731A0CE8" w:rsidR="00035E2F" w:rsidRDefault="00035E2F" w:rsidP="0043799F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964"/>
      </w:pPr>
      <w:r>
        <w:t>Įrašyti eilutes Nr. 1.1.6.; 2.1.8.; 3.1.6.; 5.1.6.; 6.1.5.; 7.1.5.; 9.1.6.; 11.1.6.; 12.1.5.; 14.1.6.; 15.1.5.; 16.1.5.; 18.1.4., skiltyje „Asignavimų valdytojo pavadinimas, programos numeris ir pavadinimas“ įrašant žodžius „Dotacija išlaidoms, susijusioms su mokytojų, dirbančių pagal ikimokyklinio, priešmokyklinio, bendrojo ugdymo programas skaičiaus optimizavimu, apmokėti (VBD)“.</w:t>
      </w:r>
    </w:p>
    <w:tbl>
      <w:tblPr>
        <w:tblW w:w="97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507"/>
        <w:gridCol w:w="746"/>
        <w:gridCol w:w="1134"/>
        <w:gridCol w:w="1011"/>
        <w:gridCol w:w="1115"/>
        <w:gridCol w:w="958"/>
      </w:tblGrid>
      <w:tr w:rsidR="002E6B64" w:rsidRPr="002E6B64" w14:paraId="2DEF06B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FECB9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926EC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7064A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8F8E1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0D231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EC5E6B" w14:textId="77777777" w:rsidR="002E6B64" w:rsidRPr="002E6B64" w:rsidRDefault="002E6B64" w:rsidP="0043799F">
            <w:pPr>
              <w:ind w:firstLine="964"/>
              <w:jc w:val="both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2E6B64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2E6B64" w:rsidRPr="002E6B64" w14:paraId="729C7DD9" w14:textId="77777777" w:rsidTr="002E6B64">
        <w:trPr>
          <w:trHeight w:val="22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06348" w14:textId="77777777" w:rsidR="002E6B64" w:rsidRPr="002E6B64" w:rsidRDefault="002E6B64" w:rsidP="0043799F">
            <w:pPr>
              <w:ind w:firstLine="52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96B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21A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2E6B64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4EE5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79F0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2E6B64" w:rsidRPr="002E6B64" w14:paraId="0DB37080" w14:textId="77777777" w:rsidTr="002E6B64">
        <w:trPr>
          <w:trHeight w:val="25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4D18F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8522A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4C870" w14:textId="77777777" w:rsidR="002E6B64" w:rsidRPr="002E6B64" w:rsidRDefault="002E6B64" w:rsidP="002E6B64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A267D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235B4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51A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2E6B64" w:rsidRPr="002E6B64" w14:paraId="70198DB2" w14:textId="77777777" w:rsidTr="002E6B64">
        <w:trPr>
          <w:trHeight w:val="27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FA981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8CE3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79DD5" w14:textId="77777777" w:rsidR="002E6B64" w:rsidRPr="002E6B64" w:rsidRDefault="002E6B64" w:rsidP="002E6B64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EC528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E4A0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BA93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8852C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2E6B64" w:rsidRPr="002E6B64" w14:paraId="7813F4D1" w14:textId="77777777" w:rsidTr="002E6B64">
        <w:trPr>
          <w:trHeight w:val="27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DE605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0722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4A1D4" w14:textId="77777777" w:rsidR="002E6B64" w:rsidRPr="002E6B64" w:rsidRDefault="002E6B64" w:rsidP="002E6B64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1333C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749F6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D0895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F0809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2E6B64" w:rsidRPr="002E6B64" w14:paraId="173DCEC7" w14:textId="77777777" w:rsidTr="002E6B64">
        <w:trPr>
          <w:trHeight w:val="70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3F4EE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823CF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26B67" w14:textId="77777777" w:rsidR="002E6B64" w:rsidRPr="002E6B64" w:rsidRDefault="002E6B64" w:rsidP="002E6B64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38E5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66103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4964A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68BCB" w14:textId="77777777" w:rsidR="002E6B64" w:rsidRPr="002E6B64" w:rsidRDefault="002E6B64" w:rsidP="002E6B64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2E6B64" w:rsidRPr="002E6B64" w14:paraId="1D420B4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26E9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8E5C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3DE1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C915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0A72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92FE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F754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2E6B64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2E6B64" w:rsidRPr="002E6B64" w14:paraId="6DDCE24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70294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AAE3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9AA7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DDCE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14,437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FF71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14,437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7D6B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349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2CC47A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1413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0A8C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808E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95BC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1E7E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AA59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F8AC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1D26D3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62E4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96A3B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D122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E4F4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14,437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3A92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14,437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D7DF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607B5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F32F8D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4CC3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BEE9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DEE8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5782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6,695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0583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6,695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46E0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EB42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15719BD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034E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B618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A6F4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C102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4,812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53AD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4,812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FB95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68AC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186D1D0" w14:textId="77777777" w:rsidTr="002E6B64">
        <w:trPr>
          <w:trHeight w:val="11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831D8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1.1.6.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0DB4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B7EED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321C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3771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C256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4239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CCF3B7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C16F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9EC0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1A54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DBC7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20,769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3820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20,769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641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8F29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A21D67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9D97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886C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6F3A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D4CF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D912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5F8E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9B1A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CB824F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DA26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CC122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9FC5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13D0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20,769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06AE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20,769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1DC7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36BB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1A1906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E2D1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552C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6752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A8FC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9,633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B6B8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9,633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4C3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DFE4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D5E82EE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2DEE1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13385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64B7C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BD95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6,923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CA17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6,923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C009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E917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0525CF3" w14:textId="77777777" w:rsidTr="002E6B64">
        <w:trPr>
          <w:trHeight w:val="121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1A6F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2.1.8.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069D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A2C6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68BE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4,213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26CD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4,213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6765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668E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6325F68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4AE9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BC32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</w:t>
            </w:r>
            <w:proofErr w:type="spellEnd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Jurgio Šaulio gimnazija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2AB49D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FD82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17,158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355C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17,158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FCEA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7981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D5BDF0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2E35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829D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90D2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B071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B900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0A5B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1790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9FDE92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7C3D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1073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EA96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6189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17,158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9D42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17,158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C0B8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3C29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C9A601A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79C7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B879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E2C7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D6F8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7,959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C903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7,959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4953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C808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2A4E1B4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5A8B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6B4E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6A06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4D99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5,719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BB8C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5,719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CF5C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E79D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7978AF2" w14:textId="77777777" w:rsidTr="002E6B64">
        <w:trPr>
          <w:trHeight w:val="11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3A40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3.1.6.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7D6F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E8D5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0DA4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3,48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2E54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3,48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2CEE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936C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14010D1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A3C2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2A6F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D3DC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8F86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D745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4CB9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2B96A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64044E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1FEC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75AB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F796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0CE8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06AD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FD66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129E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D7F138A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0132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CAD9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B760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CE3E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F250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D364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8BB8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92FBE3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D8BB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6E68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7394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CA65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6,703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7349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6,703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AA04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2897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6FE5C7D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1421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1145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33D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C82D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4,817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453B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4,817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D472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EDC8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AD620CE" w14:textId="77777777" w:rsidTr="002E6B64">
        <w:trPr>
          <w:trHeight w:val="11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F0B8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5.1.6.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9943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7732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92DC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E153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91BF3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19D2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3C594A0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5578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C987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B15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D6BE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27,314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2B06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27,314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62D9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EFEE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CBBFC7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3742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BAE3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7811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F6A80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59DF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A1B6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9C58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A20E8F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28B5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8AEDF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97D2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401D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27,314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83EF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27,314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3A493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D9382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C515D0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957C8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7477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DAD2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93E0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12,67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CD3E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12,67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A247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5405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EA6566A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AF48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43CE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163E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263A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9,104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66D5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9,104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E654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F016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0DA421E" w14:textId="77777777" w:rsidTr="002E6B64">
        <w:trPr>
          <w:trHeight w:val="11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E01F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6.1.5.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F2CD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7029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B9C0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5,54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D670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5,54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5362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B572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D2A7394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7240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F1EE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165D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D1F2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27,625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2106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27,625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B764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5C3E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4EB312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0C0D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1F9C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817D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7770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F602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7981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B7B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795A31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9B14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30AC5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10BE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2325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27,625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2583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27,625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F5F1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FF422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7A10D4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E114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AAB6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EBF5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EA75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12,815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7C7A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12,815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2E09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E6D3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9652B37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875A6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2D8D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559E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74D7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9,208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4620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9,208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20B3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571A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2C9396A" w14:textId="77777777" w:rsidTr="002E6B64">
        <w:trPr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7D53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7.1.5.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C737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6115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5100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5,602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49DF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5,602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C897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1417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BA527D2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C608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151F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2996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38CA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8087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A55C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8F614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E1965D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572D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45E6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57DC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6897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47C2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C1A3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7A53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3FA2E9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52B3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8DBA4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EEE8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29E7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6363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9AC0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A35A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9DC517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999A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7F30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44F0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9A64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0,543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DA62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0,543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AF56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5AA8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62C35C0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2E1A3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AFD37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F89B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402E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F6F3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B80E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C0C2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FED47B6" w14:textId="77777777" w:rsidTr="002E6B64">
        <w:trPr>
          <w:trHeight w:val="123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6D5F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9.1.6.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AA4E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4A1F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619C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0,237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6F49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0,237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1A81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A111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44D51B5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4F41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53AF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43ED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BBCF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23,887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CF0B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23,887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AD9DE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5077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B827F3D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4339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B1EF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FA2A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0A27C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64E8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E947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163E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DF7184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83DB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3BD4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1A1B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6B20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23,887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9166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23,887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E49E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6423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CB03BFA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AAB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F275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962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DB2E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11,081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4265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11,081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0F30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8891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1E0EFF3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9D32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11.1.2.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5E68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9390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CE0A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7,962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3928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7,962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A1F7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4DAF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7049D5B" w14:textId="77777777" w:rsidTr="002E6B64">
        <w:trPr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21C4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11.1.6.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402A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663F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59D0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4,844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6B68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4,844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5BC9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12C1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C970906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159EB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60F6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Lapių pagrindinė mokykla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3A6644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23C3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3,369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CA0B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3,369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D34D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0D8B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3C05A2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2008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AEA3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95D5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F708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CF0A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8983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58C9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D11084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01C7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17400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BEB4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D12D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3,369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900C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3,369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7684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F68B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C5E180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765BF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1DF9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AFEF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5220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1,561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7328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1,561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9F93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9EE0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36E43D2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BA97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02E0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3153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2BCA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1,123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CE17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1,123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2309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E66E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3BA5341" w14:textId="77777777" w:rsidTr="002E6B64">
        <w:trPr>
          <w:trHeight w:val="11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2CA6F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12.1.5.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DCC6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67B60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F1B3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0,685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4ADD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0,685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0D8ED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E568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2FB0DF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8D921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E8BC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</w:t>
            </w:r>
            <w:proofErr w:type="spellEnd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pagrindinė mokykla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4FB0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F1C0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8,483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3F6C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10,353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E981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D90D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-1,87</w:t>
            </w:r>
          </w:p>
        </w:tc>
      </w:tr>
      <w:tr w:rsidR="002E6B64" w:rsidRPr="002E6B64" w14:paraId="1C758D7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429A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ED2D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B86E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23A7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A6B3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09B8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ACBB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833E44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FBB6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47332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421C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0963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8,483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0EF9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10,353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5364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FE5E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-1,87</w:t>
            </w:r>
          </w:p>
        </w:tc>
      </w:tr>
      <w:tr w:rsidR="002E6B64" w:rsidRPr="002E6B64" w14:paraId="267E51E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8457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DB46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DD86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31E1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3,935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52C5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8,035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21DD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F384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-4,1</w:t>
            </w:r>
          </w:p>
        </w:tc>
      </w:tr>
      <w:tr w:rsidR="002E6B64" w:rsidRPr="002E6B64" w14:paraId="0F204305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91CF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8972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B9D3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A3B8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2,828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AF5B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2,828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0A25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0433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A1076F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7D1C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14.1.4.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7E3F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21DD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F1B5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8C3D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-2,23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D731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4C90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2,23</w:t>
            </w:r>
          </w:p>
        </w:tc>
      </w:tr>
      <w:tr w:rsidR="002E6B64" w:rsidRPr="002E6B64" w14:paraId="08736B1B" w14:textId="77777777" w:rsidTr="002E6B64">
        <w:trPr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FE93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14.1.6.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3ECB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D896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D8C4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1,72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BB21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1,72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D34C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F080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88947D3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A2A1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BE0B1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Slengių</w:t>
            </w:r>
            <w:proofErr w:type="spellEnd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7B6DA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E86C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8,538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5B2B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8,538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5433C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1363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C65886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548C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7214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3EF1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91B6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D1F8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F411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1722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90BF73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FAF4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38C3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07AD0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6514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8,538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8887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8,538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83F0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A834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6F41DA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7D58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70F4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301F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F70B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3,960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5073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3,960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2627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7F30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419C0B1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235B8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15.1.2.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B102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868C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8CA1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2,846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D19B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2,846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F462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368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FAFFE00" w14:textId="77777777" w:rsidTr="002E6B64">
        <w:trPr>
          <w:trHeight w:val="123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2362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15.1.5.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4F0C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6D8D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A81C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1,732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2AED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1,732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AB42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DA5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5773CE3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0183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D19F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A16D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ADE1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15,174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7FE9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15,174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EAA9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447C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D5D12E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7A36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4CFE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8CC2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DAC7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E546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9DBD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2FBA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52D9A16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A1A1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7510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C324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1216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15,174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C8B2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15,174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2F2E5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CF69B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A90109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D088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B27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3226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C316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7,041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FD75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7,041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4204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74C8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76C5DC7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871A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16.1.2.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BF6F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F4F6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525A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5,053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B40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5,053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1AF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3742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BAA9558" w14:textId="77777777" w:rsidTr="002E6B64">
        <w:trPr>
          <w:trHeight w:val="118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6721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16.1.5.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2905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7A90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D3CF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81F5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6A65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7523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69B3C57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0511A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3F6E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51A4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DB53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16,323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CD07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16,323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68A3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8580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803B88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6C25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9D99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C93B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B15D0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0B9F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ACD5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4343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917F443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B2D2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0BCD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84A8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F39F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16,323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073F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16,323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D37C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1827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D686BB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29C0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18.1.1.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8DC1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10C0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6DA3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7,573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EEF0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7,573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511C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89DB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9EA5262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A638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18.1.2.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9875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AD9A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C674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5,439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314E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5,439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6343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F033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2E49F8F" w14:textId="77777777" w:rsidTr="002E6B64">
        <w:trPr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673C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18.1.4.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866F6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6D813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3D68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3,311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8E86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3,311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09AE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5B6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A9DCA48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CA059E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4661FA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99D06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9A38E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45726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04177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C6B5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5BB1BA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60D6A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D6C81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87844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A95A7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C1669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4A5D0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A1D8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987E5D6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0D98A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67758" w14:textId="77777777" w:rsidR="002E6B64" w:rsidRPr="0084558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D60AE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2DAC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F45BB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2D71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1B9F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1E2C001" w14:textId="77777777" w:rsidTr="002E6B64">
        <w:trPr>
          <w:trHeight w:val="7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929EA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27.1.6.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19FADB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B97F58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7405D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D111F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83DE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D989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B86DB33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CAB3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180C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6085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9E3D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695D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EE75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DE21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53BDD70D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42DB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B690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9025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AAFE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BCA0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31BF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53C0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B665EAB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FF23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B7E9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5696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9BE4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5A18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29BE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48B7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7B281122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4AA02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31.1.3.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011A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200B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17C0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F66A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17C9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6877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5E3F5B06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63FE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34.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F93F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BF99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2082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0210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FE75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B516B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E2F015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3D74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5F64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548C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5A50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7DF5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1085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9E0B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71F325B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3EC5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34.1.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E3E6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D319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33EF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3B23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9E1E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CD5B3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92CF49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BB05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34.1.1.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8C6E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C483B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CA7A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81AF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F4E2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5C82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0B9F6B9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E599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806E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</w:t>
            </w:r>
            <w:proofErr w:type="spellEnd"/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kultūros centras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DFF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2A9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10,93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03D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7,1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696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AE7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3,83</w:t>
            </w:r>
          </w:p>
        </w:tc>
      </w:tr>
      <w:tr w:rsidR="002E6B64" w:rsidRPr="002E6B64" w14:paraId="7BCAA83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F09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EBC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2FF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6F9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E14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5BA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D17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99C8A53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015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C7C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7D8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56E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10,93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5C0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7,1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262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579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3,83</w:t>
            </w:r>
          </w:p>
        </w:tc>
      </w:tr>
      <w:tr w:rsidR="002E6B64" w:rsidRPr="002E6B64" w14:paraId="7A0FF96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8FE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38.1.3.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A30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FEE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D8B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10,93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A4D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7,1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A75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7E0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3,83</w:t>
            </w:r>
          </w:p>
        </w:tc>
      </w:tr>
      <w:tr w:rsidR="002E6B64" w:rsidRPr="002E6B64" w14:paraId="529A134D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FF86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9575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983B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F0A2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4572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F36E0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8F77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3B0132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35BF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C219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2933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6CFF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5240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4E11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BE51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49384F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C4F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40.1.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F77D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56EA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3376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0C3A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FC79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8125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858628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FF16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40.1.1.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C22A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A49A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804C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C04D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3391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2515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648677B" w14:textId="77777777" w:rsidTr="002E6B64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8DE0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F9F46D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r. sav. priešgaisrinė tarnyba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2E39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3256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F983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E8896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AB4D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614EA2C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6CF8C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4FD0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D021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502F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EBD4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126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C6D0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E7C6277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8210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A72CB5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AF39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EFD6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B6E2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E5D9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97CF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08C5D40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A570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41.1.1.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4A210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E2EAA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1F1D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6F29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6250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7A65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55DCF26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45B7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5201F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E1AD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8217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190,993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9968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-158,207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04B8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-0,821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F34E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349,2</w:t>
            </w:r>
          </w:p>
        </w:tc>
      </w:tr>
      <w:tr w:rsidR="002E6B64" w:rsidRPr="002E6B64" w14:paraId="49E911A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C68F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43FE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5194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86D45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4E92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1450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1D8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F236F2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84DF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43CC6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C405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C025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-148,707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3D10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-198,707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BD33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54E8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50,0</w:t>
            </w:r>
          </w:p>
        </w:tc>
      </w:tr>
      <w:tr w:rsidR="002E6B64" w:rsidRPr="002E6B64" w14:paraId="00171A3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D307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A4A7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8426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91F1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-42,169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AD13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-92,169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8B0E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74EC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50,0</w:t>
            </w:r>
          </w:p>
        </w:tc>
      </w:tr>
      <w:tr w:rsidR="002E6B64" w:rsidRPr="002E6B64" w14:paraId="552FBB51" w14:textId="77777777" w:rsidTr="002E6B64">
        <w:trPr>
          <w:trHeight w:val="46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809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43.1.2.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37ED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speciali tikslinė dotacija mokymo reikmėms finansuoti (ML)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6F9D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C543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-66,234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6B95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-66,234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0B7D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A65C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6651E6C" w14:textId="77777777" w:rsidTr="009503A0">
        <w:trPr>
          <w:trHeight w:val="1004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1F07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43.1.8.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2B72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Dotacija išlaidoms, susijusioms su mokytojų, dirbančių pagal ikimokyklinio, priešmokyklinio, bendrojo ugdymo programas skaičiaus optimizavimu, apmokėti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86C2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9844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-40,304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4AAE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-40,304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C42B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863B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063D70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CD3A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06CE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43EE5C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314C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-25,9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0392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64,1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D95E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CF87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3DF9168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BED9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5DA5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865654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B982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8186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0E2A1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2D24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099AAE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1154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90F8B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DD6126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DABA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-25,9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EE72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64,1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6BA1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D754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63B14983" w14:textId="77777777" w:rsidTr="002E6B64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D53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92906B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 (AA)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5F306E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D7C4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46,7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582E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46,7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B292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6FCE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8745E94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E22C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7D26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2FF8B2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AAAB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-72,6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3196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17,4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13FE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C89E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12D9C470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D3BE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06C4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8D6CBB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10E5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096B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2ECA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CC9E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378B3C6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1AE4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8302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07C889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0A75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0FEC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A5B3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A987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366BD60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58DF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43.3.1.2.4.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4312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08F22C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6E6B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F46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A21F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5B9D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F98B08B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BF11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D5B7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F0BE41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A0EB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42DF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45D9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7ED5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C4A66EC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9961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43.3.1.2.9.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FE92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65FDC6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80CF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6A25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DF2E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CCDA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ED64916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B2AE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43.3.1.2.10.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9981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29D735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FA70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7952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0FED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C33A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</w:tr>
      <w:tr w:rsidR="002E6B64" w:rsidRPr="002E6B64" w14:paraId="71151B43" w14:textId="77777777" w:rsidTr="002E6B64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EAC6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43.3.1.2.11.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8DC5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3E599ED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E8E0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B245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E053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B8A4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6C9D799" w14:textId="77777777" w:rsidTr="002E6B64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3C62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43.4.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4FCA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4ADD85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0EEC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5F19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2BDE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CCEE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70FC441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0C91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43.4.2.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40F869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AC40A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8232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A422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88C9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7309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765B07E" w14:textId="77777777" w:rsidTr="002E6B64">
        <w:trPr>
          <w:trHeight w:val="52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8E2A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4D0AB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5A1290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0F3B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2E0F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C442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EAA3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BEAB44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08C7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D8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7521A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7E95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E9B5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B684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C1A5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EB1DD0C" w14:textId="77777777" w:rsidTr="009503A0">
        <w:trPr>
          <w:trHeight w:val="59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2BE4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43.5.7.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A12A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Dotacija jaunimo užimtumo vasarą ir integravimo į darbo rinką projektų finansavimui 2021 metais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49F2A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D9DD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C55E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79BB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D827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AD87602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A17D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F0432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4E138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FF76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394,2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2669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739C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F54E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389,2</w:t>
            </w:r>
          </w:p>
        </w:tc>
      </w:tr>
      <w:tr w:rsidR="002E6B64" w:rsidRPr="002E6B64" w14:paraId="49A07C4F" w14:textId="77777777" w:rsidTr="002E6B64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419F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61B5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E47C7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7346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2FB9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B6A7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0F69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61ACFC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DB5C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43.6.2.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4177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C43D1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880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B0A4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712E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DD7C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BA83953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27FE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2977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A4A81E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77A7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26D3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3C6B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C4DF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4ACFFE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C064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43.6.2.10.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8FB6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D5167B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40A3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948D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CE81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01E0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BF53FE3" w14:textId="77777777" w:rsidTr="002E6B64">
        <w:trPr>
          <w:trHeight w:val="73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446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43.6.3.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C2D47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BEE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1B6C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DCAB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74AF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4AAB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</w:tr>
      <w:tr w:rsidR="002E6B64" w:rsidRPr="002E6B64" w14:paraId="7B6480B0" w14:textId="77777777" w:rsidTr="002E6B64">
        <w:trPr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0BD6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8F25B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766F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5675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95F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-35,5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B3B7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5EF9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8825AD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D92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D42E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D650E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A6D3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D2B2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E46C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DE33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4E27BB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2F9C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5898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912E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5DC4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-35,5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FDBB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-35,5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CF27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EAA2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21F9FC84" w14:textId="77777777" w:rsidTr="002E6B64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1551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19C592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BD3BB2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7E45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FE52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6D33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110AF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21790C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591FDC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7EE7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F4709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072D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2E3F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F911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DA82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8C337D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19917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43.9.11.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D2E4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147923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8016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B273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C051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BAE8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5BDDC2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4272A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4221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0CAE8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FAF7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BDE1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330F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9E75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E609536" w14:textId="77777777" w:rsidTr="002E6B64">
        <w:trPr>
          <w:trHeight w:val="72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FB4EB8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43.9.11.3.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BBE4C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5442DD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0380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2159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44DA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2DD4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574B6BB" w14:textId="77777777" w:rsidTr="002E6B64">
        <w:trPr>
          <w:trHeight w:val="255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901F8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D80A0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6BF2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E5D305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459,866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DD31D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71,106</w:t>
            </w:r>
          </w:p>
        </w:tc>
        <w:tc>
          <w:tcPr>
            <w:tcW w:w="1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CD184F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5,227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2A726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388,76</w:t>
            </w:r>
          </w:p>
        </w:tc>
      </w:tr>
      <w:tr w:rsidR="002E6B64" w:rsidRPr="002E6B64" w14:paraId="4A09CF2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31CCC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47123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519F0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0FE4D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8C264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637D0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781D5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AD7844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D928A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BA3E2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AD05F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F899FC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851B4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6,5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35B94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FD19E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-6,5</w:t>
            </w:r>
          </w:p>
        </w:tc>
      </w:tr>
      <w:tr w:rsidR="002E6B64" w:rsidRPr="002E6B64" w14:paraId="5CF67272" w14:textId="77777777" w:rsidTr="002E6B64">
        <w:trPr>
          <w:trHeight w:val="72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AEEC3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44.6.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68D8D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12479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1366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00342D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95BD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23516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</w:tr>
      <w:tr w:rsidR="002E6B64" w:rsidRPr="002E6B64" w14:paraId="37CB1ECA" w14:textId="77777777" w:rsidTr="009503A0">
        <w:trPr>
          <w:trHeight w:val="226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168AF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A09A4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0D364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A4BA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10,93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4A1C7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4,9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F28FB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040F4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6,06</w:t>
            </w:r>
          </w:p>
        </w:tc>
      </w:tr>
      <w:tr w:rsidR="002E6B64" w:rsidRPr="002E6B64" w14:paraId="70A52A6E" w14:textId="77777777" w:rsidTr="009503A0">
        <w:trPr>
          <w:trHeight w:val="400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8F8F0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44.9.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22C298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FE58F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67C75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53,6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188B7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53,6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6CA1F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A4C1A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E648352" w14:textId="77777777" w:rsidTr="009503A0">
        <w:trPr>
          <w:trHeight w:val="533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C237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44.15.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7C5C06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313D0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C1744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53331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9AE1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F7FAF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D63CEA5" w14:textId="77777777" w:rsidTr="009503A0">
        <w:trPr>
          <w:trHeight w:val="527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E983D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44.24.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F31F85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D1678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3DBD4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50C83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DD5C8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EF2B7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4546AD2" w14:textId="77777777" w:rsidTr="009503A0">
        <w:trPr>
          <w:trHeight w:val="62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B7C49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44.31.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BEF62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Dotacija jaunimo užimtumo vasarą ir integravimo į darbo rinką projektų finansavimui 2021 metais (VBD)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B6DE7" w14:textId="77777777" w:rsidR="002E6B64" w:rsidRPr="0084558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3EE97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4EF1F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6510D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4042E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F2AC76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2C34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A04C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56663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5AAA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F7A9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FC59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CACB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673CB48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10CA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FC9F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424B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1FA8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478F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1,87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15B7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FE0B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48,13</w:t>
            </w:r>
          </w:p>
        </w:tc>
      </w:tr>
      <w:tr w:rsidR="002E6B64" w:rsidRPr="002E6B64" w14:paraId="5CF91B95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790E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E447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611B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2EDC0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7CF2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2839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F778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88422A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3FD0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F67A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7AD7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73CA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E748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9898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CFC9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45,9</w:t>
            </w:r>
          </w:p>
        </w:tc>
      </w:tr>
      <w:tr w:rsidR="002E6B64" w:rsidRPr="002E6B64" w14:paraId="4FEDC6FD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3023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45.5.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7E63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E78CD9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2EAE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A4E6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D840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EE18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</w:tr>
      <w:tr w:rsidR="002E6B64" w:rsidRPr="002E6B64" w14:paraId="55B64A9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7A96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BD2C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B41F2D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DCDB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-25,9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9B46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64,1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9D15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0EA3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57988FE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8AAC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C239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A0DC0B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68E5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0388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4D24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4D69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7EEA6D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499D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F4EB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91B620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C6C1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-25,9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B0FD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64,1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AD79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DE4C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6FABBF62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4872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21B1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F1724F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1F41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EFB4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C12C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9AA6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228B55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9FDC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47.1.1.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87F0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CEB1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3546D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-72,6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AC4A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17,4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7C3B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B228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-90,0</w:t>
            </w:r>
          </w:p>
        </w:tc>
      </w:tr>
      <w:tr w:rsidR="002E6B64" w:rsidRPr="002E6B64" w14:paraId="4F56A95B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0AC3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47.1.3.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09B478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 (AA)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4749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A921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46,7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24BB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46,7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0D9B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D411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</w:tr>
      <w:tr w:rsidR="002E6B64" w:rsidRPr="002E6B64" w14:paraId="7EBA7E0A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BE31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40428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99056B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B585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13,036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8BB6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13,036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92D7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0FA2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8CEAD31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242D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AF9A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258B42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3AA8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315D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A273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FF6E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744FFA0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D7050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48.4.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E870F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Aplinkos apsaugos rėmimo specialioji programa (AA)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41F5D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1119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CE1E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3A4D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806A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5083599" w14:textId="77777777" w:rsidTr="000F67E3">
        <w:trPr>
          <w:trHeight w:val="58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F82BA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48.6.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16FF1A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Patirtoms išlaidoms, susijusioms su darbuotojų darbo užmokesčio didinimu, kompensuoti (VBD(COVID))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84540A4" w14:textId="77777777" w:rsidR="002E6B64" w:rsidRPr="0084558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DB642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5E448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6,136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383FC" w14:textId="77777777" w:rsidR="002E6B64" w:rsidRPr="0084558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6,048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B2E9E" w14:textId="77777777" w:rsidR="002E6B64" w:rsidRPr="0084558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4558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157DF26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EC0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779EB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0D211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C090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289C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BD73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CC0A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1024D52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80C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1598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A4D7A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1F74F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9832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8D61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929C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5F267DD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2A1A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10F2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3F836B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16C7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A43A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3443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C382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33C13D2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7584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1C70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4E06D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9BDD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41F5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2543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4DFF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91AAE5D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4F2D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5EA5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52CE91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637F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E1C8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9556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E8C5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43,1</w:t>
            </w:r>
          </w:p>
        </w:tc>
      </w:tr>
      <w:tr w:rsidR="002E6B64" w:rsidRPr="002E6B64" w14:paraId="7697016A" w14:textId="77777777" w:rsidTr="000F67E3">
        <w:trPr>
          <w:trHeight w:val="73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FE79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49.1.10.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3B85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Dotacija jaunimo užimtumo vasarą ir integravimo į darbo rinką projektų finansavimui 2021 metais (VBD)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9A98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1A8A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F52F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E170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1,479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6772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33C0AF2D" w14:textId="77777777" w:rsidTr="002E6B64">
        <w:trPr>
          <w:trHeight w:val="45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E3A5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0042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9D088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C857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394,2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849E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89E9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958C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389,2</w:t>
            </w:r>
          </w:p>
        </w:tc>
      </w:tr>
      <w:tr w:rsidR="002E6B64" w:rsidRPr="002E6B64" w14:paraId="7A112B8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D311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1B7E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9892E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96A90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9CF5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3D27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EBA6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4BD6016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093E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50.2.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7742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304859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4570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C439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A0F1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0A16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BFC02E1" w14:textId="77777777" w:rsidTr="002E6B64">
        <w:trPr>
          <w:trHeight w:val="69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BFA2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50.3.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58223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5DB2C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5E12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A870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B01C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091F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389,2</w:t>
            </w:r>
          </w:p>
        </w:tc>
      </w:tr>
      <w:tr w:rsidR="002E6B64" w:rsidRPr="002E6B64" w14:paraId="7CA3F744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71EE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A0B84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8A13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E9CA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-23,57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C269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-27,4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1D8DC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92D8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3,83</w:t>
            </w:r>
          </w:p>
        </w:tc>
      </w:tr>
      <w:tr w:rsidR="002E6B64" w:rsidRPr="002E6B64" w14:paraId="77ACA5F3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1F57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3E47A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0DFE7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A9AFA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83E9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6E60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4527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95E89C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74BB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1AA9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8A3248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7BC51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-34,5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01FD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-34,5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1EEE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689B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3F3CE0B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9402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51.2.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F31D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81A3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2754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10,93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A7266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7,1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376B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E252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3,83</w:t>
            </w:r>
          </w:p>
        </w:tc>
      </w:tr>
      <w:tr w:rsidR="002E6B64" w:rsidRPr="002E6B64" w14:paraId="039038B0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4280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1736E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E634B4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0AD0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B35B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7B811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D4C2D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239F27C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B5F5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5C80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A368CB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0B40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733D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C2A3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BCCB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41D793F4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83CA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B1EE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3D145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14FE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3962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14,5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34CD3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7168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5EB6B709" w14:textId="77777777" w:rsidTr="002E6B64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653D4D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98789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717287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3842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0ACB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EFAAB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33435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007A4918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8AFAF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89720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6EA9C90" w14:textId="77777777" w:rsidR="002E6B64" w:rsidRPr="002E6B64" w:rsidRDefault="002E6B64" w:rsidP="002E6B64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51667" w14:textId="77777777" w:rsidR="002E6B64" w:rsidRPr="002E6B64" w:rsidRDefault="002E6B64" w:rsidP="002E6B64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9624E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D31F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28C38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EA2954E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2BDDC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53.3.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A9E33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A40AE2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2396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1BC5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3938D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04D4F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466656BF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6C7B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8DDBF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E0FC48D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418B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5B10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50D04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14A9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7E84F307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AAE7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53.3.1.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3ACE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2BD63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5780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9CCE0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599A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43AEA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-5,5</w:t>
            </w:r>
          </w:p>
        </w:tc>
      </w:tr>
      <w:tr w:rsidR="002E6B64" w:rsidRPr="002E6B64" w14:paraId="67010989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C5372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53.10.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A18A6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208926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A3F69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F795C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F8C92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0A830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0B7E1A5D" w14:textId="77777777" w:rsidTr="002E6B64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7AD47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F54D5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0659A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93EB1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6F7E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061A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3DB3B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2E6B64" w:rsidRPr="002E6B64" w14:paraId="19FDF61F" w14:textId="77777777" w:rsidTr="002E6B64">
        <w:trPr>
          <w:trHeight w:val="6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61089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53.10.3.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756528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Dotacija akredituotai vaikų dienos socialinei priežiūrai organizuoti, teikti ir administruoti (VBD)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6A671" w14:textId="77777777" w:rsidR="002E6B64" w:rsidRPr="002E6B64" w:rsidRDefault="002E6B64" w:rsidP="002E6B6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C2114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DE8FE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FFAF7" w14:textId="77777777" w:rsidR="002E6B64" w:rsidRPr="002E6B64" w:rsidRDefault="002E6B64" w:rsidP="002E6B64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BB365" w14:textId="77777777" w:rsidR="002E6B64" w:rsidRPr="002E6B64" w:rsidRDefault="002E6B64" w:rsidP="002E6B64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2E6B6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</w:tbl>
    <w:p w14:paraId="3ED7C13A" w14:textId="77777777" w:rsidR="002E6B64" w:rsidRDefault="002E6B64" w:rsidP="00E92E15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298CF5C8" w14:textId="74AA89F7" w:rsidR="00FB3702" w:rsidRDefault="00FB3702" w:rsidP="0043799F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964"/>
      </w:pPr>
      <w:r>
        <w:t>4. Klaipėdos rajono savivaldybės tarybos 2021 m. sausio 28 d. sprendimo Nr. T11-33 ,,Dėl Klaipėdos rajono savivaldybės 2021</w:t>
      </w:r>
      <w:r w:rsidR="006411BB">
        <w:t xml:space="preserve"> metų biudžeto patvirtinimo“ 1</w:t>
      </w:r>
      <w:r w:rsidR="00970225">
        <w:t xml:space="preserve">, </w:t>
      </w:r>
      <w:r w:rsidR="00E92E15">
        <w:t>2</w:t>
      </w:r>
      <w:r>
        <w:t xml:space="preserve"> </w:t>
      </w:r>
      <w:r w:rsidR="00114EE5">
        <w:t xml:space="preserve">ir </w:t>
      </w:r>
      <w:r w:rsidR="00E92E15">
        <w:t>3</w:t>
      </w:r>
      <w:r w:rsidR="00114EE5">
        <w:t xml:space="preserve"> </w:t>
      </w:r>
      <w:r>
        <w:t>priedus išdėstyti nauja redakcija (priedai pridedami).</w:t>
      </w:r>
    </w:p>
    <w:p w14:paraId="0B893398" w14:textId="1FBDCFE7" w:rsidR="00FB3702" w:rsidRDefault="00FB3702" w:rsidP="0043799F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964"/>
      </w:pPr>
      <w:r>
        <w:t>5. Skelbti šį sprendimą Teisės aktų registre ir Klaipėdos rajono savivaldybės interneto svetainėje.</w:t>
      </w: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02101671" w:rsidR="00FB3702" w:rsidRDefault="00FB3702" w:rsidP="00845584">
      <w:pPr>
        <w:pStyle w:val="Pagrindiniotekstotrauka2"/>
        <w:tabs>
          <w:tab w:val="clear" w:pos="9639"/>
          <w:tab w:val="right" w:pos="5812"/>
          <w:tab w:val="left" w:pos="9781"/>
        </w:tabs>
      </w:pPr>
    </w:p>
    <w:p w14:paraId="3E398F12" w14:textId="77777777" w:rsidR="00845584" w:rsidRDefault="00845584" w:rsidP="00845584">
      <w:pPr>
        <w:pStyle w:val="Pagrindiniotekstotrauka2"/>
        <w:tabs>
          <w:tab w:val="clear" w:pos="9639"/>
          <w:tab w:val="right" w:pos="5812"/>
          <w:tab w:val="left" w:pos="9781"/>
        </w:tabs>
      </w:pPr>
    </w:p>
    <w:p w14:paraId="43F13F46" w14:textId="7FD7B625" w:rsidR="000243FD" w:rsidRPr="00845584" w:rsidRDefault="006C5F00" w:rsidP="00845584">
      <w:pPr>
        <w:pStyle w:val="Pagrindiniotekstotrauka2"/>
        <w:tabs>
          <w:tab w:val="clear" w:pos="9639"/>
        </w:tabs>
        <w:ind w:left="0"/>
      </w:pPr>
      <w:r>
        <w:rPr>
          <w:caps/>
        </w:rPr>
        <w:t>S</w:t>
      </w:r>
      <w:r>
        <w:t>avivaldybės meras</w:t>
      </w:r>
      <w:r w:rsidR="00845584">
        <w:t xml:space="preserve"> </w:t>
      </w:r>
      <w:r w:rsidR="00845584">
        <w:tab/>
      </w:r>
      <w:r w:rsidR="00845584">
        <w:tab/>
      </w:r>
      <w:r w:rsidR="00845584">
        <w:tab/>
      </w:r>
      <w:r w:rsidR="00845584">
        <w:tab/>
      </w:r>
      <w:r w:rsidR="00845584">
        <w:tab/>
      </w:r>
      <w:r w:rsidR="00845584">
        <w:tab/>
      </w:r>
      <w:r w:rsidR="00845584">
        <w:tab/>
      </w:r>
      <w:r w:rsidR="00845584">
        <w:tab/>
        <w:t xml:space="preserve">       Bronius Markauskas</w:t>
      </w:r>
    </w:p>
    <w:sectPr w:rsidR="000243FD" w:rsidRPr="00845584" w:rsidSect="00845584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2D9A7" w14:textId="77777777" w:rsidR="00F222FB" w:rsidRDefault="00F222FB">
      <w:r>
        <w:separator/>
      </w:r>
    </w:p>
  </w:endnote>
  <w:endnote w:type="continuationSeparator" w:id="0">
    <w:p w14:paraId="71355786" w14:textId="77777777" w:rsidR="00F222FB" w:rsidRDefault="00F2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1E79" w14:textId="77777777" w:rsidR="00F222FB" w:rsidRDefault="00F222FB">
      <w:r>
        <w:separator/>
      </w:r>
    </w:p>
  </w:footnote>
  <w:footnote w:type="continuationSeparator" w:id="0">
    <w:p w14:paraId="411CFD8C" w14:textId="77777777" w:rsidR="00F222FB" w:rsidRDefault="00F2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B83432" w:rsidRDefault="00B8343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B83432" w:rsidRDefault="00B834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56FB" w14:textId="2FAAF0AF" w:rsidR="00B83432" w:rsidRDefault="00B83432" w:rsidP="0043799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950D7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AFA5" w14:textId="77777777" w:rsidR="00B83432" w:rsidRPr="003E1691" w:rsidRDefault="00B83432" w:rsidP="002D5CAA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26"/>
    <w:rsid w:val="0000211C"/>
    <w:rsid w:val="000033C9"/>
    <w:rsid w:val="00003AAD"/>
    <w:rsid w:val="000043B3"/>
    <w:rsid w:val="00005631"/>
    <w:rsid w:val="00006916"/>
    <w:rsid w:val="00007703"/>
    <w:rsid w:val="000111A1"/>
    <w:rsid w:val="00014DE3"/>
    <w:rsid w:val="0001588B"/>
    <w:rsid w:val="00015E33"/>
    <w:rsid w:val="00020C3F"/>
    <w:rsid w:val="0002148B"/>
    <w:rsid w:val="00021614"/>
    <w:rsid w:val="00023652"/>
    <w:rsid w:val="000243FD"/>
    <w:rsid w:val="00027577"/>
    <w:rsid w:val="00030281"/>
    <w:rsid w:val="0003233A"/>
    <w:rsid w:val="0003246F"/>
    <w:rsid w:val="000341DD"/>
    <w:rsid w:val="00035E2F"/>
    <w:rsid w:val="000365D5"/>
    <w:rsid w:val="00036B3B"/>
    <w:rsid w:val="00037C2C"/>
    <w:rsid w:val="00041232"/>
    <w:rsid w:val="00042AA3"/>
    <w:rsid w:val="00042D26"/>
    <w:rsid w:val="00043CBD"/>
    <w:rsid w:val="000450D2"/>
    <w:rsid w:val="00045C36"/>
    <w:rsid w:val="00047139"/>
    <w:rsid w:val="000472A3"/>
    <w:rsid w:val="00047DF0"/>
    <w:rsid w:val="00051751"/>
    <w:rsid w:val="0005387A"/>
    <w:rsid w:val="000551C8"/>
    <w:rsid w:val="00055F9C"/>
    <w:rsid w:val="000568A7"/>
    <w:rsid w:val="00057FA8"/>
    <w:rsid w:val="000610FC"/>
    <w:rsid w:val="00062A39"/>
    <w:rsid w:val="00064ED8"/>
    <w:rsid w:val="00065AFB"/>
    <w:rsid w:val="00067097"/>
    <w:rsid w:val="0006725A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13D8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FFC"/>
    <w:rsid w:val="000A20A0"/>
    <w:rsid w:val="000A327F"/>
    <w:rsid w:val="000A3A17"/>
    <w:rsid w:val="000A4BA2"/>
    <w:rsid w:val="000A4C2C"/>
    <w:rsid w:val="000A6A5F"/>
    <w:rsid w:val="000B26E4"/>
    <w:rsid w:val="000B3FA5"/>
    <w:rsid w:val="000B46B3"/>
    <w:rsid w:val="000B5995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39AC"/>
    <w:rsid w:val="000D653D"/>
    <w:rsid w:val="000E7E2E"/>
    <w:rsid w:val="000F0ADA"/>
    <w:rsid w:val="000F1FB1"/>
    <w:rsid w:val="000F2CA9"/>
    <w:rsid w:val="000F3F23"/>
    <w:rsid w:val="000F533D"/>
    <w:rsid w:val="000F5352"/>
    <w:rsid w:val="000F5483"/>
    <w:rsid w:val="000F6707"/>
    <w:rsid w:val="000F67E3"/>
    <w:rsid w:val="000F74CA"/>
    <w:rsid w:val="000F7A3E"/>
    <w:rsid w:val="00100A2B"/>
    <w:rsid w:val="00101BEE"/>
    <w:rsid w:val="00102C41"/>
    <w:rsid w:val="00106107"/>
    <w:rsid w:val="00112786"/>
    <w:rsid w:val="001144A6"/>
    <w:rsid w:val="00114EE5"/>
    <w:rsid w:val="001159D3"/>
    <w:rsid w:val="001200E3"/>
    <w:rsid w:val="00121ACB"/>
    <w:rsid w:val="00121B1D"/>
    <w:rsid w:val="00123050"/>
    <w:rsid w:val="00125182"/>
    <w:rsid w:val="00125C92"/>
    <w:rsid w:val="00127123"/>
    <w:rsid w:val="00130202"/>
    <w:rsid w:val="00130F25"/>
    <w:rsid w:val="001337C1"/>
    <w:rsid w:val="00134033"/>
    <w:rsid w:val="001348C4"/>
    <w:rsid w:val="00136AED"/>
    <w:rsid w:val="00144B29"/>
    <w:rsid w:val="00145A39"/>
    <w:rsid w:val="00152A35"/>
    <w:rsid w:val="00153AC3"/>
    <w:rsid w:val="001548D2"/>
    <w:rsid w:val="00154A38"/>
    <w:rsid w:val="00155682"/>
    <w:rsid w:val="001562C4"/>
    <w:rsid w:val="001567CB"/>
    <w:rsid w:val="00157533"/>
    <w:rsid w:val="00157B30"/>
    <w:rsid w:val="0016062F"/>
    <w:rsid w:val="001609C0"/>
    <w:rsid w:val="001613FB"/>
    <w:rsid w:val="001614E1"/>
    <w:rsid w:val="00161C35"/>
    <w:rsid w:val="00161CD4"/>
    <w:rsid w:val="00162577"/>
    <w:rsid w:val="00162A7F"/>
    <w:rsid w:val="00162DAE"/>
    <w:rsid w:val="00163F69"/>
    <w:rsid w:val="001650FF"/>
    <w:rsid w:val="001656D2"/>
    <w:rsid w:val="00171E72"/>
    <w:rsid w:val="00174FAF"/>
    <w:rsid w:val="00176E67"/>
    <w:rsid w:val="00180A4F"/>
    <w:rsid w:val="001811C7"/>
    <w:rsid w:val="00184B50"/>
    <w:rsid w:val="00184FB1"/>
    <w:rsid w:val="0019457B"/>
    <w:rsid w:val="001959C4"/>
    <w:rsid w:val="00197E09"/>
    <w:rsid w:val="001A03B8"/>
    <w:rsid w:val="001A0946"/>
    <w:rsid w:val="001A0B31"/>
    <w:rsid w:val="001A1DD5"/>
    <w:rsid w:val="001A5479"/>
    <w:rsid w:val="001A567B"/>
    <w:rsid w:val="001A6298"/>
    <w:rsid w:val="001A6BE5"/>
    <w:rsid w:val="001B00C7"/>
    <w:rsid w:val="001B2D3E"/>
    <w:rsid w:val="001C06F5"/>
    <w:rsid w:val="001C311A"/>
    <w:rsid w:val="001C3B2F"/>
    <w:rsid w:val="001C3E06"/>
    <w:rsid w:val="001D2BA6"/>
    <w:rsid w:val="001D5C75"/>
    <w:rsid w:val="001D5F0F"/>
    <w:rsid w:val="001D618D"/>
    <w:rsid w:val="001E0176"/>
    <w:rsid w:val="001E0CE9"/>
    <w:rsid w:val="001E2479"/>
    <w:rsid w:val="001E34BD"/>
    <w:rsid w:val="001F050B"/>
    <w:rsid w:val="001F0BCB"/>
    <w:rsid w:val="001F1CB7"/>
    <w:rsid w:val="001F4085"/>
    <w:rsid w:val="001F69A3"/>
    <w:rsid w:val="001F6BD1"/>
    <w:rsid w:val="001F79E3"/>
    <w:rsid w:val="0020417F"/>
    <w:rsid w:val="0020746A"/>
    <w:rsid w:val="0021080D"/>
    <w:rsid w:val="002109E0"/>
    <w:rsid w:val="00211C23"/>
    <w:rsid w:val="0021210C"/>
    <w:rsid w:val="002156CC"/>
    <w:rsid w:val="00221B20"/>
    <w:rsid w:val="002225C8"/>
    <w:rsid w:val="00222A68"/>
    <w:rsid w:val="00222E9A"/>
    <w:rsid w:val="0022351F"/>
    <w:rsid w:val="002238CC"/>
    <w:rsid w:val="002250DF"/>
    <w:rsid w:val="00225F96"/>
    <w:rsid w:val="00230792"/>
    <w:rsid w:val="0023417F"/>
    <w:rsid w:val="002348C8"/>
    <w:rsid w:val="0023572D"/>
    <w:rsid w:val="00237067"/>
    <w:rsid w:val="00237515"/>
    <w:rsid w:val="00237BCB"/>
    <w:rsid w:val="002403D8"/>
    <w:rsid w:val="002416CE"/>
    <w:rsid w:val="00242C5F"/>
    <w:rsid w:val="00242D17"/>
    <w:rsid w:val="00243752"/>
    <w:rsid w:val="00243DEE"/>
    <w:rsid w:val="002457B0"/>
    <w:rsid w:val="00245881"/>
    <w:rsid w:val="00245B06"/>
    <w:rsid w:val="00245C25"/>
    <w:rsid w:val="00246293"/>
    <w:rsid w:val="002470F4"/>
    <w:rsid w:val="00251755"/>
    <w:rsid w:val="002519C0"/>
    <w:rsid w:val="00255485"/>
    <w:rsid w:val="00260DC0"/>
    <w:rsid w:val="00261F8C"/>
    <w:rsid w:val="0026236E"/>
    <w:rsid w:val="002631F3"/>
    <w:rsid w:val="00263B4A"/>
    <w:rsid w:val="00266504"/>
    <w:rsid w:val="00272A21"/>
    <w:rsid w:val="00273FD8"/>
    <w:rsid w:val="00274537"/>
    <w:rsid w:val="00274C16"/>
    <w:rsid w:val="0027545A"/>
    <w:rsid w:val="00275498"/>
    <w:rsid w:val="002767C8"/>
    <w:rsid w:val="00276FCA"/>
    <w:rsid w:val="002775D6"/>
    <w:rsid w:val="00280529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B12EB"/>
    <w:rsid w:val="002B2C58"/>
    <w:rsid w:val="002B624E"/>
    <w:rsid w:val="002B6D0E"/>
    <w:rsid w:val="002B7AFA"/>
    <w:rsid w:val="002C00D8"/>
    <w:rsid w:val="002C0283"/>
    <w:rsid w:val="002C0605"/>
    <w:rsid w:val="002C0ED3"/>
    <w:rsid w:val="002C4ACE"/>
    <w:rsid w:val="002C60DB"/>
    <w:rsid w:val="002C7255"/>
    <w:rsid w:val="002D0498"/>
    <w:rsid w:val="002D0810"/>
    <w:rsid w:val="002D29A3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E6B64"/>
    <w:rsid w:val="002F0F1D"/>
    <w:rsid w:val="002F10E8"/>
    <w:rsid w:val="002F2EE7"/>
    <w:rsid w:val="002F44FB"/>
    <w:rsid w:val="002F5F21"/>
    <w:rsid w:val="002F6C37"/>
    <w:rsid w:val="00300588"/>
    <w:rsid w:val="0030315D"/>
    <w:rsid w:val="003035A0"/>
    <w:rsid w:val="003049B6"/>
    <w:rsid w:val="00312111"/>
    <w:rsid w:val="00314582"/>
    <w:rsid w:val="00316552"/>
    <w:rsid w:val="00316B74"/>
    <w:rsid w:val="00317D21"/>
    <w:rsid w:val="00321671"/>
    <w:rsid w:val="003253B1"/>
    <w:rsid w:val="00326A54"/>
    <w:rsid w:val="00326CAA"/>
    <w:rsid w:val="00331049"/>
    <w:rsid w:val="003342DF"/>
    <w:rsid w:val="0033436E"/>
    <w:rsid w:val="00334A9B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2EBE"/>
    <w:rsid w:val="00353080"/>
    <w:rsid w:val="00353ECD"/>
    <w:rsid w:val="0035582F"/>
    <w:rsid w:val="00357BD1"/>
    <w:rsid w:val="0036131E"/>
    <w:rsid w:val="00362E34"/>
    <w:rsid w:val="00363E3B"/>
    <w:rsid w:val="00364095"/>
    <w:rsid w:val="00364219"/>
    <w:rsid w:val="0036494E"/>
    <w:rsid w:val="00365FD0"/>
    <w:rsid w:val="00370BBB"/>
    <w:rsid w:val="00371DEF"/>
    <w:rsid w:val="003735DD"/>
    <w:rsid w:val="0037611E"/>
    <w:rsid w:val="00376681"/>
    <w:rsid w:val="00376916"/>
    <w:rsid w:val="003777FF"/>
    <w:rsid w:val="00381D15"/>
    <w:rsid w:val="00382D40"/>
    <w:rsid w:val="003831E9"/>
    <w:rsid w:val="00383675"/>
    <w:rsid w:val="0038450C"/>
    <w:rsid w:val="0038460C"/>
    <w:rsid w:val="00384CB2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27CA"/>
    <w:rsid w:val="003B2ED3"/>
    <w:rsid w:val="003B40C7"/>
    <w:rsid w:val="003B5016"/>
    <w:rsid w:val="003B69FC"/>
    <w:rsid w:val="003C2EA0"/>
    <w:rsid w:val="003C36D9"/>
    <w:rsid w:val="003C6436"/>
    <w:rsid w:val="003C65DB"/>
    <w:rsid w:val="003D1560"/>
    <w:rsid w:val="003D4D16"/>
    <w:rsid w:val="003D50BA"/>
    <w:rsid w:val="003D749E"/>
    <w:rsid w:val="003E046F"/>
    <w:rsid w:val="003E04B8"/>
    <w:rsid w:val="003E068C"/>
    <w:rsid w:val="003E0B4B"/>
    <w:rsid w:val="003E0DEC"/>
    <w:rsid w:val="003E1691"/>
    <w:rsid w:val="003E2257"/>
    <w:rsid w:val="003E6E78"/>
    <w:rsid w:val="003F07C0"/>
    <w:rsid w:val="003F1193"/>
    <w:rsid w:val="003F131A"/>
    <w:rsid w:val="003F613D"/>
    <w:rsid w:val="003F68EA"/>
    <w:rsid w:val="004006CB"/>
    <w:rsid w:val="00400AED"/>
    <w:rsid w:val="00403176"/>
    <w:rsid w:val="0040325D"/>
    <w:rsid w:val="00404611"/>
    <w:rsid w:val="00406D2C"/>
    <w:rsid w:val="00406D6C"/>
    <w:rsid w:val="004070BD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0F3D"/>
    <w:rsid w:val="00434D32"/>
    <w:rsid w:val="0043799F"/>
    <w:rsid w:val="004421D0"/>
    <w:rsid w:val="00442227"/>
    <w:rsid w:val="00442D8D"/>
    <w:rsid w:val="004438B6"/>
    <w:rsid w:val="00444CC2"/>
    <w:rsid w:val="0044593D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71405"/>
    <w:rsid w:val="00473909"/>
    <w:rsid w:val="004739EF"/>
    <w:rsid w:val="00473C83"/>
    <w:rsid w:val="004750B8"/>
    <w:rsid w:val="0048287E"/>
    <w:rsid w:val="00482E5C"/>
    <w:rsid w:val="0048451A"/>
    <w:rsid w:val="00486152"/>
    <w:rsid w:val="00486461"/>
    <w:rsid w:val="00490000"/>
    <w:rsid w:val="004904C7"/>
    <w:rsid w:val="004927DE"/>
    <w:rsid w:val="00493FEB"/>
    <w:rsid w:val="004950D7"/>
    <w:rsid w:val="004961BF"/>
    <w:rsid w:val="004A262D"/>
    <w:rsid w:val="004A6969"/>
    <w:rsid w:val="004A6E21"/>
    <w:rsid w:val="004A7E42"/>
    <w:rsid w:val="004B1CEB"/>
    <w:rsid w:val="004B62AF"/>
    <w:rsid w:val="004C0186"/>
    <w:rsid w:val="004C28E2"/>
    <w:rsid w:val="004C3A8C"/>
    <w:rsid w:val="004C5B18"/>
    <w:rsid w:val="004C666E"/>
    <w:rsid w:val="004C7B68"/>
    <w:rsid w:val="004D176B"/>
    <w:rsid w:val="004D2DDF"/>
    <w:rsid w:val="004D3079"/>
    <w:rsid w:val="004D4B15"/>
    <w:rsid w:val="004D601A"/>
    <w:rsid w:val="004D72FF"/>
    <w:rsid w:val="004D7C29"/>
    <w:rsid w:val="004E30E8"/>
    <w:rsid w:val="004E4635"/>
    <w:rsid w:val="004E5037"/>
    <w:rsid w:val="004F3EFC"/>
    <w:rsid w:val="004F4928"/>
    <w:rsid w:val="004F4C45"/>
    <w:rsid w:val="00500500"/>
    <w:rsid w:val="005042F0"/>
    <w:rsid w:val="00505C1D"/>
    <w:rsid w:val="005063A3"/>
    <w:rsid w:val="00511E9E"/>
    <w:rsid w:val="00514FBE"/>
    <w:rsid w:val="0051594A"/>
    <w:rsid w:val="00516EB7"/>
    <w:rsid w:val="00517063"/>
    <w:rsid w:val="00520783"/>
    <w:rsid w:val="005219E6"/>
    <w:rsid w:val="005233D9"/>
    <w:rsid w:val="00525372"/>
    <w:rsid w:val="00527546"/>
    <w:rsid w:val="005275D2"/>
    <w:rsid w:val="005305CA"/>
    <w:rsid w:val="0053238E"/>
    <w:rsid w:val="005334DC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46355"/>
    <w:rsid w:val="005500B0"/>
    <w:rsid w:val="0055019E"/>
    <w:rsid w:val="00551C05"/>
    <w:rsid w:val="00552A14"/>
    <w:rsid w:val="00552E5B"/>
    <w:rsid w:val="0055776B"/>
    <w:rsid w:val="00557F45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6F69"/>
    <w:rsid w:val="005770B2"/>
    <w:rsid w:val="00577651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957EC"/>
    <w:rsid w:val="005A0365"/>
    <w:rsid w:val="005A1B5C"/>
    <w:rsid w:val="005A2D38"/>
    <w:rsid w:val="005A4F8E"/>
    <w:rsid w:val="005A6B1B"/>
    <w:rsid w:val="005A7185"/>
    <w:rsid w:val="005B1103"/>
    <w:rsid w:val="005B1489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495"/>
    <w:rsid w:val="005C2986"/>
    <w:rsid w:val="005C7767"/>
    <w:rsid w:val="005D1011"/>
    <w:rsid w:val="005D2BC6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5F36B5"/>
    <w:rsid w:val="005F55B7"/>
    <w:rsid w:val="006015C9"/>
    <w:rsid w:val="0060196E"/>
    <w:rsid w:val="00601B87"/>
    <w:rsid w:val="00605E72"/>
    <w:rsid w:val="00606DB7"/>
    <w:rsid w:val="00607F1A"/>
    <w:rsid w:val="00610684"/>
    <w:rsid w:val="0061354F"/>
    <w:rsid w:val="00616731"/>
    <w:rsid w:val="00620521"/>
    <w:rsid w:val="00625D7D"/>
    <w:rsid w:val="006263AD"/>
    <w:rsid w:val="006278EB"/>
    <w:rsid w:val="00632940"/>
    <w:rsid w:val="00633742"/>
    <w:rsid w:val="00634E1E"/>
    <w:rsid w:val="0064059C"/>
    <w:rsid w:val="006411BB"/>
    <w:rsid w:val="0064274F"/>
    <w:rsid w:val="00643A68"/>
    <w:rsid w:val="00643B76"/>
    <w:rsid w:val="00644F4E"/>
    <w:rsid w:val="006461C5"/>
    <w:rsid w:val="00646503"/>
    <w:rsid w:val="00647FFC"/>
    <w:rsid w:val="00651547"/>
    <w:rsid w:val="006515AC"/>
    <w:rsid w:val="006518B3"/>
    <w:rsid w:val="00652479"/>
    <w:rsid w:val="00660BD7"/>
    <w:rsid w:val="0066375C"/>
    <w:rsid w:val="006660A1"/>
    <w:rsid w:val="00667F14"/>
    <w:rsid w:val="006711C9"/>
    <w:rsid w:val="00672AC6"/>
    <w:rsid w:val="00674AD9"/>
    <w:rsid w:val="006750EA"/>
    <w:rsid w:val="00681B43"/>
    <w:rsid w:val="00681F85"/>
    <w:rsid w:val="00682C20"/>
    <w:rsid w:val="00683DB7"/>
    <w:rsid w:val="006928F6"/>
    <w:rsid w:val="00694EBE"/>
    <w:rsid w:val="006A33E7"/>
    <w:rsid w:val="006A43AC"/>
    <w:rsid w:val="006A60F9"/>
    <w:rsid w:val="006A6D2E"/>
    <w:rsid w:val="006A6F5A"/>
    <w:rsid w:val="006A7A2C"/>
    <w:rsid w:val="006B2A16"/>
    <w:rsid w:val="006B2FA2"/>
    <w:rsid w:val="006B63E7"/>
    <w:rsid w:val="006B6458"/>
    <w:rsid w:val="006B69CB"/>
    <w:rsid w:val="006B7429"/>
    <w:rsid w:val="006B7AA0"/>
    <w:rsid w:val="006C1AF0"/>
    <w:rsid w:val="006C2162"/>
    <w:rsid w:val="006C30DF"/>
    <w:rsid w:val="006C31D3"/>
    <w:rsid w:val="006C32C8"/>
    <w:rsid w:val="006C51B6"/>
    <w:rsid w:val="006C5F00"/>
    <w:rsid w:val="006C7B92"/>
    <w:rsid w:val="006D206A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245B"/>
    <w:rsid w:val="006F4F52"/>
    <w:rsid w:val="00701FDE"/>
    <w:rsid w:val="00702E8C"/>
    <w:rsid w:val="0070379A"/>
    <w:rsid w:val="00704E19"/>
    <w:rsid w:val="0070641E"/>
    <w:rsid w:val="007067F0"/>
    <w:rsid w:val="0071029C"/>
    <w:rsid w:val="00711157"/>
    <w:rsid w:val="00712A7F"/>
    <w:rsid w:val="00713B40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1176"/>
    <w:rsid w:val="007335CF"/>
    <w:rsid w:val="00734993"/>
    <w:rsid w:val="00741C79"/>
    <w:rsid w:val="00743716"/>
    <w:rsid w:val="00743D65"/>
    <w:rsid w:val="0074662D"/>
    <w:rsid w:val="00746E4E"/>
    <w:rsid w:val="0074724D"/>
    <w:rsid w:val="007523F3"/>
    <w:rsid w:val="0075357A"/>
    <w:rsid w:val="007537EF"/>
    <w:rsid w:val="00756C73"/>
    <w:rsid w:val="0075777D"/>
    <w:rsid w:val="0076077E"/>
    <w:rsid w:val="00761250"/>
    <w:rsid w:val="00762D1F"/>
    <w:rsid w:val="007644FC"/>
    <w:rsid w:val="0076630F"/>
    <w:rsid w:val="007679A0"/>
    <w:rsid w:val="00771D57"/>
    <w:rsid w:val="0077213B"/>
    <w:rsid w:val="00773B5F"/>
    <w:rsid w:val="007745C2"/>
    <w:rsid w:val="00775A3F"/>
    <w:rsid w:val="00777904"/>
    <w:rsid w:val="00777BAF"/>
    <w:rsid w:val="00781A18"/>
    <w:rsid w:val="007848A5"/>
    <w:rsid w:val="00786D25"/>
    <w:rsid w:val="007871B6"/>
    <w:rsid w:val="007921FB"/>
    <w:rsid w:val="007932EB"/>
    <w:rsid w:val="00797066"/>
    <w:rsid w:val="00797B20"/>
    <w:rsid w:val="007A12E0"/>
    <w:rsid w:val="007A2F07"/>
    <w:rsid w:val="007A3704"/>
    <w:rsid w:val="007A45B3"/>
    <w:rsid w:val="007A5623"/>
    <w:rsid w:val="007A5A29"/>
    <w:rsid w:val="007A5C90"/>
    <w:rsid w:val="007B0CBC"/>
    <w:rsid w:val="007B0D5F"/>
    <w:rsid w:val="007B1B81"/>
    <w:rsid w:val="007B78C7"/>
    <w:rsid w:val="007C0E9F"/>
    <w:rsid w:val="007C12BD"/>
    <w:rsid w:val="007C486E"/>
    <w:rsid w:val="007C62B5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5FBF"/>
    <w:rsid w:val="007F0142"/>
    <w:rsid w:val="007F08AA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242E8"/>
    <w:rsid w:val="00830B4E"/>
    <w:rsid w:val="0083615C"/>
    <w:rsid w:val="00840CF5"/>
    <w:rsid w:val="00841D85"/>
    <w:rsid w:val="0084297F"/>
    <w:rsid w:val="008441FA"/>
    <w:rsid w:val="00845584"/>
    <w:rsid w:val="008464B9"/>
    <w:rsid w:val="00847515"/>
    <w:rsid w:val="008510AD"/>
    <w:rsid w:val="00852D37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2EC3"/>
    <w:rsid w:val="0087425D"/>
    <w:rsid w:val="00874AE8"/>
    <w:rsid w:val="00874E1D"/>
    <w:rsid w:val="008751D3"/>
    <w:rsid w:val="00875B13"/>
    <w:rsid w:val="00876A12"/>
    <w:rsid w:val="008807B2"/>
    <w:rsid w:val="008845E2"/>
    <w:rsid w:val="008852C0"/>
    <w:rsid w:val="00885E93"/>
    <w:rsid w:val="00887449"/>
    <w:rsid w:val="0088769B"/>
    <w:rsid w:val="008906EB"/>
    <w:rsid w:val="0089278F"/>
    <w:rsid w:val="00892C3D"/>
    <w:rsid w:val="00894D73"/>
    <w:rsid w:val="00895560"/>
    <w:rsid w:val="00895B18"/>
    <w:rsid w:val="0089676B"/>
    <w:rsid w:val="00896D51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46D2"/>
    <w:rsid w:val="008C4EF7"/>
    <w:rsid w:val="008D06A0"/>
    <w:rsid w:val="008D0DF8"/>
    <w:rsid w:val="008D37F2"/>
    <w:rsid w:val="008D3A5F"/>
    <w:rsid w:val="008D4541"/>
    <w:rsid w:val="008D55A0"/>
    <w:rsid w:val="008D741F"/>
    <w:rsid w:val="008D7EE7"/>
    <w:rsid w:val="008E03C2"/>
    <w:rsid w:val="008E3F8E"/>
    <w:rsid w:val="008E69C1"/>
    <w:rsid w:val="008F04F2"/>
    <w:rsid w:val="008F1B57"/>
    <w:rsid w:val="008F3356"/>
    <w:rsid w:val="008F38B8"/>
    <w:rsid w:val="00901FEC"/>
    <w:rsid w:val="00902832"/>
    <w:rsid w:val="0090451C"/>
    <w:rsid w:val="00904905"/>
    <w:rsid w:val="00904EE4"/>
    <w:rsid w:val="00905D2E"/>
    <w:rsid w:val="00911DCD"/>
    <w:rsid w:val="00913264"/>
    <w:rsid w:val="00913839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3095A"/>
    <w:rsid w:val="00934038"/>
    <w:rsid w:val="00936CDF"/>
    <w:rsid w:val="00937150"/>
    <w:rsid w:val="009436D3"/>
    <w:rsid w:val="00944165"/>
    <w:rsid w:val="009469AE"/>
    <w:rsid w:val="00946E83"/>
    <w:rsid w:val="00947B32"/>
    <w:rsid w:val="009503A0"/>
    <w:rsid w:val="0095096D"/>
    <w:rsid w:val="00954167"/>
    <w:rsid w:val="00954A53"/>
    <w:rsid w:val="00954FE1"/>
    <w:rsid w:val="00955D36"/>
    <w:rsid w:val="009560EB"/>
    <w:rsid w:val="0095684E"/>
    <w:rsid w:val="009571E5"/>
    <w:rsid w:val="00961BF0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3439"/>
    <w:rsid w:val="00973705"/>
    <w:rsid w:val="00973AA7"/>
    <w:rsid w:val="00973D21"/>
    <w:rsid w:val="009753A3"/>
    <w:rsid w:val="00975666"/>
    <w:rsid w:val="00977957"/>
    <w:rsid w:val="00983E6E"/>
    <w:rsid w:val="00986F61"/>
    <w:rsid w:val="00987971"/>
    <w:rsid w:val="00987B5F"/>
    <w:rsid w:val="00990922"/>
    <w:rsid w:val="009911D9"/>
    <w:rsid w:val="00994328"/>
    <w:rsid w:val="00995C96"/>
    <w:rsid w:val="009A031E"/>
    <w:rsid w:val="009A0AE7"/>
    <w:rsid w:val="009A31E0"/>
    <w:rsid w:val="009A3FFC"/>
    <w:rsid w:val="009A4429"/>
    <w:rsid w:val="009A483E"/>
    <w:rsid w:val="009A4863"/>
    <w:rsid w:val="009A709F"/>
    <w:rsid w:val="009B1C92"/>
    <w:rsid w:val="009B5E8F"/>
    <w:rsid w:val="009B6579"/>
    <w:rsid w:val="009B7EE3"/>
    <w:rsid w:val="009C2516"/>
    <w:rsid w:val="009D2313"/>
    <w:rsid w:val="009D2612"/>
    <w:rsid w:val="009D61A9"/>
    <w:rsid w:val="009E039D"/>
    <w:rsid w:val="009E0536"/>
    <w:rsid w:val="009E2FCA"/>
    <w:rsid w:val="009E4F38"/>
    <w:rsid w:val="009E537C"/>
    <w:rsid w:val="009F49F9"/>
    <w:rsid w:val="009F605E"/>
    <w:rsid w:val="009F6D84"/>
    <w:rsid w:val="00A034C5"/>
    <w:rsid w:val="00A03835"/>
    <w:rsid w:val="00A0513A"/>
    <w:rsid w:val="00A05704"/>
    <w:rsid w:val="00A06FBF"/>
    <w:rsid w:val="00A11BD0"/>
    <w:rsid w:val="00A122B3"/>
    <w:rsid w:val="00A12FBA"/>
    <w:rsid w:val="00A144DE"/>
    <w:rsid w:val="00A1462D"/>
    <w:rsid w:val="00A15614"/>
    <w:rsid w:val="00A16B6D"/>
    <w:rsid w:val="00A22C99"/>
    <w:rsid w:val="00A23A83"/>
    <w:rsid w:val="00A24F90"/>
    <w:rsid w:val="00A2577F"/>
    <w:rsid w:val="00A25BC7"/>
    <w:rsid w:val="00A26963"/>
    <w:rsid w:val="00A27C6B"/>
    <w:rsid w:val="00A30BC7"/>
    <w:rsid w:val="00A33578"/>
    <w:rsid w:val="00A34E62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5AD7"/>
    <w:rsid w:val="00A5659C"/>
    <w:rsid w:val="00A572F8"/>
    <w:rsid w:val="00A6073B"/>
    <w:rsid w:val="00A6370D"/>
    <w:rsid w:val="00A63EB9"/>
    <w:rsid w:val="00A64864"/>
    <w:rsid w:val="00A7215D"/>
    <w:rsid w:val="00A726C7"/>
    <w:rsid w:val="00A73A1F"/>
    <w:rsid w:val="00A73EB3"/>
    <w:rsid w:val="00A76490"/>
    <w:rsid w:val="00A76D04"/>
    <w:rsid w:val="00A7765F"/>
    <w:rsid w:val="00A82D87"/>
    <w:rsid w:val="00A852D3"/>
    <w:rsid w:val="00A858AD"/>
    <w:rsid w:val="00A85A59"/>
    <w:rsid w:val="00A913D7"/>
    <w:rsid w:val="00A93762"/>
    <w:rsid w:val="00A95E55"/>
    <w:rsid w:val="00AA001A"/>
    <w:rsid w:val="00AA36B6"/>
    <w:rsid w:val="00AA4E94"/>
    <w:rsid w:val="00AA779A"/>
    <w:rsid w:val="00AB0B0A"/>
    <w:rsid w:val="00AB0D77"/>
    <w:rsid w:val="00AB17D6"/>
    <w:rsid w:val="00AB368F"/>
    <w:rsid w:val="00AB4600"/>
    <w:rsid w:val="00AB46FF"/>
    <w:rsid w:val="00AB74D7"/>
    <w:rsid w:val="00AB7FF6"/>
    <w:rsid w:val="00AC26A2"/>
    <w:rsid w:val="00AC4142"/>
    <w:rsid w:val="00AC43A0"/>
    <w:rsid w:val="00AC4481"/>
    <w:rsid w:val="00AC4B10"/>
    <w:rsid w:val="00AC55BC"/>
    <w:rsid w:val="00AC6BD9"/>
    <w:rsid w:val="00AD1660"/>
    <w:rsid w:val="00AD19D0"/>
    <w:rsid w:val="00AD207B"/>
    <w:rsid w:val="00AD2C23"/>
    <w:rsid w:val="00AD3399"/>
    <w:rsid w:val="00AD3E7E"/>
    <w:rsid w:val="00AD413F"/>
    <w:rsid w:val="00AD4283"/>
    <w:rsid w:val="00AD4FA9"/>
    <w:rsid w:val="00AD530B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50D4"/>
    <w:rsid w:val="00AF0475"/>
    <w:rsid w:val="00AF5C97"/>
    <w:rsid w:val="00AF60FE"/>
    <w:rsid w:val="00AF726A"/>
    <w:rsid w:val="00B063C5"/>
    <w:rsid w:val="00B12579"/>
    <w:rsid w:val="00B145A0"/>
    <w:rsid w:val="00B154E0"/>
    <w:rsid w:val="00B20ACE"/>
    <w:rsid w:val="00B20D20"/>
    <w:rsid w:val="00B22D03"/>
    <w:rsid w:val="00B230AD"/>
    <w:rsid w:val="00B23926"/>
    <w:rsid w:val="00B2451A"/>
    <w:rsid w:val="00B24EAF"/>
    <w:rsid w:val="00B25266"/>
    <w:rsid w:val="00B27595"/>
    <w:rsid w:val="00B27930"/>
    <w:rsid w:val="00B327A3"/>
    <w:rsid w:val="00B338AA"/>
    <w:rsid w:val="00B34609"/>
    <w:rsid w:val="00B3543A"/>
    <w:rsid w:val="00B36174"/>
    <w:rsid w:val="00B434A6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401D"/>
    <w:rsid w:val="00B64060"/>
    <w:rsid w:val="00B663D9"/>
    <w:rsid w:val="00B66B9D"/>
    <w:rsid w:val="00B713A6"/>
    <w:rsid w:val="00B7421E"/>
    <w:rsid w:val="00B74550"/>
    <w:rsid w:val="00B754CF"/>
    <w:rsid w:val="00B75535"/>
    <w:rsid w:val="00B75978"/>
    <w:rsid w:val="00B76AD6"/>
    <w:rsid w:val="00B77B36"/>
    <w:rsid w:val="00B80258"/>
    <w:rsid w:val="00B80EE7"/>
    <w:rsid w:val="00B82453"/>
    <w:rsid w:val="00B83432"/>
    <w:rsid w:val="00B845C5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035D"/>
    <w:rsid w:val="00BB10E5"/>
    <w:rsid w:val="00BB47E1"/>
    <w:rsid w:val="00BB4A15"/>
    <w:rsid w:val="00BC0F23"/>
    <w:rsid w:val="00BC1BFA"/>
    <w:rsid w:val="00BC1EC0"/>
    <w:rsid w:val="00BC1F86"/>
    <w:rsid w:val="00BC3EA6"/>
    <w:rsid w:val="00BC4825"/>
    <w:rsid w:val="00BC6A01"/>
    <w:rsid w:val="00BD0072"/>
    <w:rsid w:val="00BD07E2"/>
    <w:rsid w:val="00BD08C4"/>
    <w:rsid w:val="00BD0A44"/>
    <w:rsid w:val="00BD14D1"/>
    <w:rsid w:val="00BD2484"/>
    <w:rsid w:val="00BD372E"/>
    <w:rsid w:val="00BD56DD"/>
    <w:rsid w:val="00BD79B2"/>
    <w:rsid w:val="00BE7FFC"/>
    <w:rsid w:val="00BF3575"/>
    <w:rsid w:val="00BF4E59"/>
    <w:rsid w:val="00BF723D"/>
    <w:rsid w:val="00C011E4"/>
    <w:rsid w:val="00C02584"/>
    <w:rsid w:val="00C03433"/>
    <w:rsid w:val="00C044E4"/>
    <w:rsid w:val="00C04C3E"/>
    <w:rsid w:val="00C05666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3045"/>
    <w:rsid w:val="00C2315F"/>
    <w:rsid w:val="00C246AF"/>
    <w:rsid w:val="00C25558"/>
    <w:rsid w:val="00C2726D"/>
    <w:rsid w:val="00C2796B"/>
    <w:rsid w:val="00C36796"/>
    <w:rsid w:val="00C368CE"/>
    <w:rsid w:val="00C465B2"/>
    <w:rsid w:val="00C4673D"/>
    <w:rsid w:val="00C51E1F"/>
    <w:rsid w:val="00C52126"/>
    <w:rsid w:val="00C52648"/>
    <w:rsid w:val="00C547A8"/>
    <w:rsid w:val="00C577ED"/>
    <w:rsid w:val="00C6020F"/>
    <w:rsid w:val="00C6043E"/>
    <w:rsid w:val="00C62323"/>
    <w:rsid w:val="00C627DE"/>
    <w:rsid w:val="00C63504"/>
    <w:rsid w:val="00C63AAF"/>
    <w:rsid w:val="00C63E7B"/>
    <w:rsid w:val="00C64E77"/>
    <w:rsid w:val="00C6634A"/>
    <w:rsid w:val="00C67B50"/>
    <w:rsid w:val="00C67E17"/>
    <w:rsid w:val="00C67F09"/>
    <w:rsid w:val="00C76514"/>
    <w:rsid w:val="00C80F1E"/>
    <w:rsid w:val="00C843E4"/>
    <w:rsid w:val="00C85CA9"/>
    <w:rsid w:val="00C8648F"/>
    <w:rsid w:val="00C91710"/>
    <w:rsid w:val="00C91C5F"/>
    <w:rsid w:val="00C923A0"/>
    <w:rsid w:val="00C954C0"/>
    <w:rsid w:val="00C97041"/>
    <w:rsid w:val="00CA1716"/>
    <w:rsid w:val="00CA1CA8"/>
    <w:rsid w:val="00CA23C6"/>
    <w:rsid w:val="00CA43AD"/>
    <w:rsid w:val="00CA571D"/>
    <w:rsid w:val="00CA5752"/>
    <w:rsid w:val="00CB0660"/>
    <w:rsid w:val="00CB1333"/>
    <w:rsid w:val="00CB230F"/>
    <w:rsid w:val="00CC3F0E"/>
    <w:rsid w:val="00CC5704"/>
    <w:rsid w:val="00CC758C"/>
    <w:rsid w:val="00CD025A"/>
    <w:rsid w:val="00CD2081"/>
    <w:rsid w:val="00CD2E00"/>
    <w:rsid w:val="00CD4D51"/>
    <w:rsid w:val="00CD4E23"/>
    <w:rsid w:val="00CD6257"/>
    <w:rsid w:val="00CE254F"/>
    <w:rsid w:val="00CE7CCA"/>
    <w:rsid w:val="00CF0998"/>
    <w:rsid w:val="00CF1E13"/>
    <w:rsid w:val="00CF4623"/>
    <w:rsid w:val="00CF5183"/>
    <w:rsid w:val="00CF6936"/>
    <w:rsid w:val="00CF722C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14CC"/>
    <w:rsid w:val="00D23C77"/>
    <w:rsid w:val="00D25B24"/>
    <w:rsid w:val="00D27675"/>
    <w:rsid w:val="00D31503"/>
    <w:rsid w:val="00D3316D"/>
    <w:rsid w:val="00D34D33"/>
    <w:rsid w:val="00D3756D"/>
    <w:rsid w:val="00D41B7E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3D8"/>
    <w:rsid w:val="00D65DC6"/>
    <w:rsid w:val="00D667C5"/>
    <w:rsid w:val="00D70B99"/>
    <w:rsid w:val="00D71882"/>
    <w:rsid w:val="00D7368F"/>
    <w:rsid w:val="00D73EEF"/>
    <w:rsid w:val="00D75087"/>
    <w:rsid w:val="00D80453"/>
    <w:rsid w:val="00D805BF"/>
    <w:rsid w:val="00D809E7"/>
    <w:rsid w:val="00D830A3"/>
    <w:rsid w:val="00D84D38"/>
    <w:rsid w:val="00D8614F"/>
    <w:rsid w:val="00D9340C"/>
    <w:rsid w:val="00D9472B"/>
    <w:rsid w:val="00D957ED"/>
    <w:rsid w:val="00DA0DB8"/>
    <w:rsid w:val="00DA4A91"/>
    <w:rsid w:val="00DA610B"/>
    <w:rsid w:val="00DA6BD8"/>
    <w:rsid w:val="00DA7160"/>
    <w:rsid w:val="00DB0AC0"/>
    <w:rsid w:val="00DB0E7C"/>
    <w:rsid w:val="00DB13F2"/>
    <w:rsid w:val="00DB327A"/>
    <w:rsid w:val="00DB33B5"/>
    <w:rsid w:val="00DB3EC8"/>
    <w:rsid w:val="00DB658C"/>
    <w:rsid w:val="00DB76FC"/>
    <w:rsid w:val="00DC10AC"/>
    <w:rsid w:val="00DC4E30"/>
    <w:rsid w:val="00DC5503"/>
    <w:rsid w:val="00DC5559"/>
    <w:rsid w:val="00DC585F"/>
    <w:rsid w:val="00DD17D4"/>
    <w:rsid w:val="00DD2366"/>
    <w:rsid w:val="00DD2405"/>
    <w:rsid w:val="00DD31B6"/>
    <w:rsid w:val="00DD47CA"/>
    <w:rsid w:val="00DE3DC6"/>
    <w:rsid w:val="00DE5E0A"/>
    <w:rsid w:val="00DF0FD9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8B2"/>
    <w:rsid w:val="00E15D29"/>
    <w:rsid w:val="00E15F13"/>
    <w:rsid w:val="00E17A77"/>
    <w:rsid w:val="00E20D7A"/>
    <w:rsid w:val="00E22BEA"/>
    <w:rsid w:val="00E2346B"/>
    <w:rsid w:val="00E23F16"/>
    <w:rsid w:val="00E24DA0"/>
    <w:rsid w:val="00E26309"/>
    <w:rsid w:val="00E30B34"/>
    <w:rsid w:val="00E326E8"/>
    <w:rsid w:val="00E32BC5"/>
    <w:rsid w:val="00E36A21"/>
    <w:rsid w:val="00E3738E"/>
    <w:rsid w:val="00E37D2E"/>
    <w:rsid w:val="00E4563F"/>
    <w:rsid w:val="00E45772"/>
    <w:rsid w:val="00E46468"/>
    <w:rsid w:val="00E46D1A"/>
    <w:rsid w:val="00E46DA5"/>
    <w:rsid w:val="00E46F2F"/>
    <w:rsid w:val="00E47CD2"/>
    <w:rsid w:val="00E5003B"/>
    <w:rsid w:val="00E52145"/>
    <w:rsid w:val="00E5299F"/>
    <w:rsid w:val="00E5623D"/>
    <w:rsid w:val="00E57A37"/>
    <w:rsid w:val="00E608E0"/>
    <w:rsid w:val="00E6164A"/>
    <w:rsid w:val="00E65A4B"/>
    <w:rsid w:val="00E66340"/>
    <w:rsid w:val="00E672CE"/>
    <w:rsid w:val="00E67458"/>
    <w:rsid w:val="00E678D1"/>
    <w:rsid w:val="00E70212"/>
    <w:rsid w:val="00E73076"/>
    <w:rsid w:val="00E75439"/>
    <w:rsid w:val="00E779F8"/>
    <w:rsid w:val="00E81BF0"/>
    <w:rsid w:val="00E83544"/>
    <w:rsid w:val="00E84148"/>
    <w:rsid w:val="00E84F10"/>
    <w:rsid w:val="00E86146"/>
    <w:rsid w:val="00E91D7D"/>
    <w:rsid w:val="00E91FC2"/>
    <w:rsid w:val="00E92E15"/>
    <w:rsid w:val="00E959EE"/>
    <w:rsid w:val="00E95B1C"/>
    <w:rsid w:val="00E97147"/>
    <w:rsid w:val="00EA09A9"/>
    <w:rsid w:val="00EA0AB3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3050"/>
    <w:rsid w:val="00EB4202"/>
    <w:rsid w:val="00EB42C6"/>
    <w:rsid w:val="00EB5E81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383A"/>
    <w:rsid w:val="00ED39EB"/>
    <w:rsid w:val="00ED4B4C"/>
    <w:rsid w:val="00ED504F"/>
    <w:rsid w:val="00ED611B"/>
    <w:rsid w:val="00ED6681"/>
    <w:rsid w:val="00EE13A0"/>
    <w:rsid w:val="00EE1613"/>
    <w:rsid w:val="00EE1905"/>
    <w:rsid w:val="00EE1A33"/>
    <w:rsid w:val="00EE1E14"/>
    <w:rsid w:val="00EE3DA2"/>
    <w:rsid w:val="00EF0942"/>
    <w:rsid w:val="00EF14FD"/>
    <w:rsid w:val="00EF6523"/>
    <w:rsid w:val="00EF7299"/>
    <w:rsid w:val="00F00389"/>
    <w:rsid w:val="00F015ED"/>
    <w:rsid w:val="00F02E1B"/>
    <w:rsid w:val="00F04D60"/>
    <w:rsid w:val="00F0577B"/>
    <w:rsid w:val="00F07451"/>
    <w:rsid w:val="00F079EA"/>
    <w:rsid w:val="00F100A3"/>
    <w:rsid w:val="00F10E27"/>
    <w:rsid w:val="00F14438"/>
    <w:rsid w:val="00F144E1"/>
    <w:rsid w:val="00F14D33"/>
    <w:rsid w:val="00F16577"/>
    <w:rsid w:val="00F16B20"/>
    <w:rsid w:val="00F17274"/>
    <w:rsid w:val="00F176A8"/>
    <w:rsid w:val="00F17A11"/>
    <w:rsid w:val="00F205B6"/>
    <w:rsid w:val="00F21175"/>
    <w:rsid w:val="00F21410"/>
    <w:rsid w:val="00F222FB"/>
    <w:rsid w:val="00F22447"/>
    <w:rsid w:val="00F277AC"/>
    <w:rsid w:val="00F319FD"/>
    <w:rsid w:val="00F330B5"/>
    <w:rsid w:val="00F340F6"/>
    <w:rsid w:val="00F341F2"/>
    <w:rsid w:val="00F4175B"/>
    <w:rsid w:val="00F423F1"/>
    <w:rsid w:val="00F42B74"/>
    <w:rsid w:val="00F440D3"/>
    <w:rsid w:val="00F44EAC"/>
    <w:rsid w:val="00F47058"/>
    <w:rsid w:val="00F512A0"/>
    <w:rsid w:val="00F51479"/>
    <w:rsid w:val="00F5190D"/>
    <w:rsid w:val="00F52605"/>
    <w:rsid w:val="00F52C46"/>
    <w:rsid w:val="00F53892"/>
    <w:rsid w:val="00F53F41"/>
    <w:rsid w:val="00F57578"/>
    <w:rsid w:val="00F575D6"/>
    <w:rsid w:val="00F5791C"/>
    <w:rsid w:val="00F615DD"/>
    <w:rsid w:val="00F61CBE"/>
    <w:rsid w:val="00F631C6"/>
    <w:rsid w:val="00F6509E"/>
    <w:rsid w:val="00F70994"/>
    <w:rsid w:val="00F71CD8"/>
    <w:rsid w:val="00F72509"/>
    <w:rsid w:val="00F73477"/>
    <w:rsid w:val="00F8220F"/>
    <w:rsid w:val="00F82808"/>
    <w:rsid w:val="00F8305B"/>
    <w:rsid w:val="00F83254"/>
    <w:rsid w:val="00F907EB"/>
    <w:rsid w:val="00F908F7"/>
    <w:rsid w:val="00F9239E"/>
    <w:rsid w:val="00F93081"/>
    <w:rsid w:val="00F93F98"/>
    <w:rsid w:val="00F95784"/>
    <w:rsid w:val="00FA3826"/>
    <w:rsid w:val="00FA3EEA"/>
    <w:rsid w:val="00FA46AE"/>
    <w:rsid w:val="00FB157E"/>
    <w:rsid w:val="00FB1595"/>
    <w:rsid w:val="00FB1B76"/>
    <w:rsid w:val="00FB3702"/>
    <w:rsid w:val="00FB480B"/>
    <w:rsid w:val="00FB4950"/>
    <w:rsid w:val="00FB7550"/>
    <w:rsid w:val="00FC18F7"/>
    <w:rsid w:val="00FC1CAC"/>
    <w:rsid w:val="00FC1CDE"/>
    <w:rsid w:val="00FC4DDA"/>
    <w:rsid w:val="00FC57F6"/>
    <w:rsid w:val="00FC600F"/>
    <w:rsid w:val="00FC731E"/>
    <w:rsid w:val="00FC7EBA"/>
    <w:rsid w:val="00FD111B"/>
    <w:rsid w:val="00FD320A"/>
    <w:rsid w:val="00FD68AF"/>
    <w:rsid w:val="00FF0583"/>
    <w:rsid w:val="00FF1A62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A227FB2F-C208-4BE9-8B31-97B6BD0A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282">
    <w:name w:val="xl282"/>
    <w:basedOn w:val="prastasis"/>
    <w:rsid w:val="00F734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83">
    <w:name w:val="xl283"/>
    <w:basedOn w:val="prastasis"/>
    <w:rsid w:val="00F734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84">
    <w:name w:val="xl284"/>
    <w:basedOn w:val="prastasis"/>
    <w:rsid w:val="00F7347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85">
    <w:name w:val="xl285"/>
    <w:basedOn w:val="prastasis"/>
    <w:rsid w:val="00F734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6">
    <w:name w:val="xl286"/>
    <w:basedOn w:val="prastasis"/>
    <w:rsid w:val="00F7347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7">
    <w:name w:val="xl287"/>
    <w:basedOn w:val="prastasis"/>
    <w:rsid w:val="00F7347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8">
    <w:name w:val="xl288"/>
    <w:basedOn w:val="prastasis"/>
    <w:rsid w:val="00F7347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9">
    <w:name w:val="xl289"/>
    <w:basedOn w:val="prastasis"/>
    <w:rsid w:val="00F7347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90">
    <w:name w:val="xl290"/>
    <w:basedOn w:val="prastasis"/>
    <w:rsid w:val="00F7347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91">
    <w:name w:val="xl291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92">
    <w:name w:val="xl292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93">
    <w:name w:val="xl293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94">
    <w:name w:val="xl294"/>
    <w:basedOn w:val="prastasis"/>
    <w:rsid w:val="002F10E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95">
    <w:name w:val="xl295"/>
    <w:basedOn w:val="prastasis"/>
    <w:rsid w:val="002F1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6">
    <w:name w:val="xl296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7">
    <w:name w:val="xl297"/>
    <w:basedOn w:val="prastasis"/>
    <w:rsid w:val="002F1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8">
    <w:name w:val="xl298"/>
    <w:basedOn w:val="prastasis"/>
    <w:rsid w:val="002F1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0">
    <w:name w:val="xl300"/>
    <w:basedOn w:val="prastasis"/>
    <w:rsid w:val="002F1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2F1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2">
    <w:name w:val="xl302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3">
    <w:name w:val="xl303"/>
    <w:basedOn w:val="prastasis"/>
    <w:rsid w:val="002F1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4">
    <w:name w:val="xl304"/>
    <w:basedOn w:val="prastasis"/>
    <w:rsid w:val="002F10E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2F10E8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6">
    <w:name w:val="xl306"/>
    <w:basedOn w:val="prastasis"/>
    <w:rsid w:val="002F10E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7">
    <w:name w:val="xl307"/>
    <w:basedOn w:val="prastasis"/>
    <w:rsid w:val="002F10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8">
    <w:name w:val="xl308"/>
    <w:basedOn w:val="prastasis"/>
    <w:rsid w:val="002F10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9">
    <w:name w:val="xl309"/>
    <w:basedOn w:val="prastasis"/>
    <w:rsid w:val="002F10E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10">
    <w:name w:val="xl310"/>
    <w:basedOn w:val="prastasis"/>
    <w:rsid w:val="002F1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11">
    <w:name w:val="xl311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12">
    <w:name w:val="xl312"/>
    <w:basedOn w:val="prastasis"/>
    <w:rsid w:val="002F1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13">
    <w:name w:val="xl313"/>
    <w:basedOn w:val="prastasis"/>
    <w:rsid w:val="002F10E8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314">
    <w:name w:val="xl314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315">
    <w:name w:val="xl315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316">
    <w:name w:val="xl316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317">
    <w:name w:val="xl317"/>
    <w:basedOn w:val="prastasis"/>
    <w:rsid w:val="002F10E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18">
    <w:name w:val="xl318"/>
    <w:basedOn w:val="prastasis"/>
    <w:rsid w:val="002F10E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319">
    <w:name w:val="xl319"/>
    <w:basedOn w:val="prastasis"/>
    <w:rsid w:val="002F1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320">
    <w:name w:val="xl320"/>
    <w:basedOn w:val="prastasis"/>
    <w:rsid w:val="002F10E8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21">
    <w:name w:val="xl321"/>
    <w:basedOn w:val="prastasis"/>
    <w:rsid w:val="00DF0F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322">
    <w:name w:val="xl322"/>
    <w:basedOn w:val="prastasis"/>
    <w:rsid w:val="00DF0FD9"/>
    <w:pPr>
      <w:pBdr>
        <w:bottom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23">
    <w:name w:val="xl323"/>
    <w:basedOn w:val="prastasis"/>
    <w:rsid w:val="00DF0FD9"/>
    <w:pPr>
      <w:pBdr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24">
    <w:name w:val="xl324"/>
    <w:basedOn w:val="prastasis"/>
    <w:rsid w:val="00DF0FD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25">
    <w:name w:val="xl325"/>
    <w:basedOn w:val="prastasis"/>
    <w:rsid w:val="00DF0FD9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26">
    <w:name w:val="xl326"/>
    <w:basedOn w:val="prastasis"/>
    <w:rsid w:val="00AD19D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27">
    <w:name w:val="xl327"/>
    <w:basedOn w:val="prastasis"/>
    <w:rsid w:val="00AD19D0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0243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prastasis"/>
    <w:rsid w:val="002F2EE7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7</Pages>
  <Words>10523</Words>
  <Characters>5999</Characters>
  <Application>Microsoft Office Word</Application>
  <DocSecurity>0</DocSecurity>
  <Lines>49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2021-08-24T08:58:00Z</cp:lastPrinted>
  <dcterms:created xsi:type="dcterms:W3CDTF">2021-08-29T17:24:00Z</dcterms:created>
  <dcterms:modified xsi:type="dcterms:W3CDTF">2021-08-29T17:24:00Z</dcterms:modified>
</cp:coreProperties>
</file>