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9F3F49" w14:textId="77777777" w:rsidR="00064DA7" w:rsidRPr="00835490" w:rsidRDefault="00064DA7" w:rsidP="00064DA7">
      <w:pPr>
        <w:jc w:val="center"/>
        <w:rPr>
          <w:b/>
          <w:bCs/>
          <w:caps/>
          <w:sz w:val="20"/>
          <w:szCs w:val="20"/>
        </w:rPr>
      </w:pPr>
      <w:bookmarkStart w:id="0" w:name="_Hlk536624141"/>
      <w:bookmarkStart w:id="1" w:name="_Hlk16151182"/>
      <w:bookmarkStart w:id="2" w:name="data_metai"/>
      <w:r w:rsidRPr="00835490">
        <w:rPr>
          <w:b/>
          <w:caps/>
          <w:noProof/>
          <w:szCs w:val="20"/>
        </w:rPr>
        <w:drawing>
          <wp:inline distT="0" distB="0" distL="0" distR="0" wp14:anchorId="11A48BAF" wp14:editId="708F6A19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514B9FF2" w14:textId="77777777" w:rsidR="00064DA7" w:rsidRPr="00064DA7" w:rsidRDefault="00064DA7" w:rsidP="00064DA7">
      <w:pPr>
        <w:jc w:val="center"/>
        <w:rPr>
          <w:caps/>
          <w:sz w:val="12"/>
          <w:szCs w:val="12"/>
        </w:rPr>
      </w:pPr>
    </w:p>
    <w:p w14:paraId="5D43EB3E" w14:textId="77777777" w:rsidR="00064DA7" w:rsidRPr="00835490" w:rsidRDefault="00064DA7" w:rsidP="00064DA7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3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1"/>
    <w:bookmarkEnd w:id="3"/>
    <w:p w14:paraId="638E108F" w14:textId="77777777" w:rsidR="009B1C92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2"/>
    <w:p w14:paraId="5C1E17B6" w14:textId="77777777" w:rsidR="00937150" w:rsidRPr="00570B29" w:rsidRDefault="00570B29" w:rsidP="00570B29">
      <w:pPr>
        <w:jc w:val="center"/>
        <w:rPr>
          <w:b/>
          <w:bCs/>
          <w:sz w:val="28"/>
          <w:szCs w:val="28"/>
        </w:rPr>
      </w:pPr>
      <w:r w:rsidRPr="00570B29">
        <w:rPr>
          <w:b/>
          <w:bCs/>
          <w:sz w:val="28"/>
          <w:szCs w:val="28"/>
        </w:rPr>
        <w:t>SPRENDIMAS</w:t>
      </w:r>
    </w:p>
    <w:p w14:paraId="09809230" w14:textId="4E39146F" w:rsidR="00B455D9" w:rsidRPr="00570B29" w:rsidRDefault="00570B29" w:rsidP="00570B29">
      <w:pPr>
        <w:jc w:val="center"/>
        <w:rPr>
          <w:b/>
          <w:bCs/>
          <w:sz w:val="28"/>
          <w:szCs w:val="28"/>
        </w:rPr>
      </w:pPr>
      <w:r w:rsidRPr="00570B29">
        <w:rPr>
          <w:b/>
          <w:bCs/>
          <w:sz w:val="28"/>
          <w:szCs w:val="28"/>
        </w:rPr>
        <w:t xml:space="preserve">DĖL </w:t>
      </w:r>
      <w:r w:rsidR="008C4536" w:rsidRPr="00763505">
        <w:rPr>
          <w:b/>
          <w:sz w:val="28"/>
          <w:szCs w:val="28"/>
          <w:lang w:eastAsia="ar-SA"/>
        </w:rPr>
        <w:t>KLAIPĖDOS RAJONO SAVIVALDYBĖS SENIŪNAIČIŲ RINKIMŲ ORGANIZA</w:t>
      </w:r>
      <w:r w:rsidR="008C4536">
        <w:rPr>
          <w:b/>
          <w:sz w:val="28"/>
          <w:szCs w:val="28"/>
          <w:lang w:eastAsia="ar-SA"/>
        </w:rPr>
        <w:t>VIMO TVARKOS APRAŠO PATVIRTINIMO</w:t>
      </w:r>
    </w:p>
    <w:p w14:paraId="2474F296" w14:textId="77777777" w:rsidR="00570B29" w:rsidRPr="00570B29" w:rsidRDefault="00570B29" w:rsidP="00570B29">
      <w:pPr>
        <w:tabs>
          <w:tab w:val="left" w:pos="3450"/>
        </w:tabs>
        <w:jc w:val="center"/>
        <w:rPr>
          <w:bCs/>
        </w:rPr>
      </w:pPr>
    </w:p>
    <w:p w14:paraId="358B3258" w14:textId="2AB82716" w:rsidR="008F38B8" w:rsidRDefault="002156CC" w:rsidP="00570B29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</w:t>
      </w:r>
      <w:r w:rsidR="006420F9">
        <w:rPr>
          <w:rFonts w:ascii="Times New Roman" w:hAnsi="Times New Roman"/>
        </w:rPr>
        <w:t>2</w:t>
      </w:r>
      <w:r w:rsidR="00AE5A4C">
        <w:rPr>
          <w:rFonts w:ascii="Times New Roman" w:hAnsi="Times New Roman"/>
        </w:rPr>
        <w:t>1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  <w:caps w:val="0"/>
        </w:rPr>
        <w:t>m.</w:t>
      </w:r>
      <w:r w:rsidR="005C7EE4">
        <w:rPr>
          <w:rFonts w:ascii="Times New Roman" w:hAnsi="Times New Roman"/>
          <w:caps w:val="0"/>
        </w:rPr>
        <w:t xml:space="preserve"> </w:t>
      </w:r>
      <w:r w:rsidR="008C4536">
        <w:rPr>
          <w:rFonts w:ascii="Times New Roman" w:hAnsi="Times New Roman"/>
          <w:caps w:val="0"/>
        </w:rPr>
        <w:t>kov</w:t>
      </w:r>
      <w:r w:rsidR="00075DE1">
        <w:rPr>
          <w:rFonts w:ascii="Times New Roman" w:hAnsi="Times New Roman"/>
          <w:caps w:val="0"/>
        </w:rPr>
        <w:t>o</w:t>
      </w:r>
      <w:r w:rsidR="00570B29">
        <w:rPr>
          <w:rFonts w:ascii="Times New Roman" w:hAnsi="Times New Roman"/>
          <w:caps w:val="0"/>
        </w:rPr>
        <w:t xml:space="preserve"> </w:t>
      </w:r>
      <w:r w:rsidR="00064DA7">
        <w:rPr>
          <w:rFonts w:ascii="Times New Roman" w:hAnsi="Times New Roman"/>
          <w:caps w:val="0"/>
        </w:rPr>
        <w:t>25</w:t>
      </w:r>
      <w:r w:rsidR="00CD2E00">
        <w:rPr>
          <w:rFonts w:ascii="Times New Roman" w:hAnsi="Times New Roman"/>
          <w:caps w:val="0"/>
        </w:rPr>
        <w:t xml:space="preserve"> d. Nr. T11-</w:t>
      </w:r>
      <w:r w:rsidR="00DA5E29">
        <w:rPr>
          <w:rFonts w:ascii="Times New Roman" w:hAnsi="Times New Roman"/>
          <w:caps w:val="0"/>
        </w:rPr>
        <w:t>85</w:t>
      </w:r>
      <w:r w:rsidR="008F38B8" w:rsidRPr="00C6237D">
        <w:rPr>
          <w:rFonts w:ascii="Times New Roman" w:hAnsi="Times New Roman"/>
        </w:rPr>
        <w:br/>
        <w:t>G</w:t>
      </w:r>
      <w:r w:rsidR="008F38B8" w:rsidRPr="00C6237D">
        <w:rPr>
          <w:rFonts w:ascii="Times New Roman" w:hAnsi="Times New Roman"/>
          <w:caps w:val="0"/>
        </w:rPr>
        <w:t>argždai</w:t>
      </w:r>
    </w:p>
    <w:p w14:paraId="3817293E" w14:textId="77777777" w:rsidR="00570B29" w:rsidRDefault="00570B29" w:rsidP="00570B29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14:paraId="3B2378AA" w14:textId="018FD0D6" w:rsidR="008C4536" w:rsidRDefault="008C4536" w:rsidP="00064DA7">
      <w:pPr>
        <w:suppressAutoHyphens/>
        <w:ind w:firstLine="1134"/>
        <w:jc w:val="both"/>
        <w:rPr>
          <w:spacing w:val="70"/>
          <w:lang w:eastAsia="ar-SA"/>
        </w:rPr>
      </w:pPr>
      <w:r w:rsidRPr="006E6FC6">
        <w:rPr>
          <w:lang w:eastAsia="ar-SA"/>
        </w:rPr>
        <w:t xml:space="preserve">Klaipėdos rajono savivaldybės taryba, vadovaudamasi Lietuvos Respublikos vietos savivaldos įstatymo </w:t>
      </w:r>
      <w:r>
        <w:rPr>
          <w:lang w:eastAsia="ar-SA"/>
        </w:rPr>
        <w:t>16 straipsnio 4 dalimi,</w:t>
      </w:r>
      <w:r w:rsidRPr="006E6FC6">
        <w:rPr>
          <w:lang w:eastAsia="ar-SA"/>
        </w:rPr>
        <w:t xml:space="preserve"> 18 straipsnio 1 dalimi,  </w:t>
      </w:r>
      <w:r w:rsidR="002F452A">
        <w:rPr>
          <w:lang w:eastAsia="ar-SA"/>
        </w:rPr>
        <w:t>33 straipsniu</w:t>
      </w:r>
      <w:r w:rsidR="00064DA7">
        <w:rPr>
          <w:lang w:eastAsia="ar-SA"/>
        </w:rPr>
        <w:t xml:space="preserve"> n u s p r e n d ž i a:</w:t>
      </w:r>
    </w:p>
    <w:p w14:paraId="5E7C2FDD" w14:textId="34120436" w:rsidR="008C4536" w:rsidRDefault="008C4536" w:rsidP="00064DA7">
      <w:pPr>
        <w:suppressAutoHyphens/>
        <w:ind w:firstLine="1134"/>
        <w:jc w:val="both"/>
        <w:rPr>
          <w:spacing w:val="70"/>
          <w:lang w:eastAsia="ar-SA"/>
        </w:rPr>
      </w:pPr>
      <w:r>
        <w:t xml:space="preserve">1. </w:t>
      </w:r>
      <w:r>
        <w:rPr>
          <w:lang w:eastAsia="ar-SA"/>
        </w:rPr>
        <w:t>Patvirtinti Klaipėdos rajono savivaldybės seniūnaičių rinkimų organizavimo tvarkos aprašą (pridedama).</w:t>
      </w:r>
    </w:p>
    <w:p w14:paraId="34E22290" w14:textId="054B445D" w:rsidR="008C4536" w:rsidRPr="008C4536" w:rsidRDefault="008C4536" w:rsidP="00064DA7">
      <w:pPr>
        <w:tabs>
          <w:tab w:val="left" w:pos="3450"/>
        </w:tabs>
        <w:ind w:firstLine="1134"/>
        <w:jc w:val="both"/>
      </w:pPr>
      <w:r>
        <w:t xml:space="preserve">2. </w:t>
      </w:r>
      <w:r>
        <w:rPr>
          <w:lang w:eastAsia="ar-SA"/>
        </w:rPr>
        <w:t>Pripažinti netekusiu galios Klaipėdos rajono savivaldybės tarybos 2019 m. gegužės 30 d. sprendimą Nr. T11-162 „Dėl Klaipėdos rajono savivaldybės seniūnaičių rinkimų organizavimo tvarkos aprašo patvirtinimo“.</w:t>
      </w:r>
    </w:p>
    <w:p w14:paraId="6780D0F5" w14:textId="4A029392" w:rsidR="008C4536" w:rsidRDefault="008C4536" w:rsidP="00064DA7">
      <w:pPr>
        <w:tabs>
          <w:tab w:val="left" w:pos="3450"/>
        </w:tabs>
        <w:ind w:firstLine="1134"/>
        <w:jc w:val="both"/>
        <w:rPr>
          <w:lang w:eastAsia="ar-SA"/>
        </w:rPr>
      </w:pPr>
      <w:r>
        <w:t xml:space="preserve">3. </w:t>
      </w:r>
      <w:r>
        <w:rPr>
          <w:lang w:eastAsia="ar-SA"/>
        </w:rPr>
        <w:t>Skelbti šį sprendimą Teisės aktų registre.</w:t>
      </w:r>
    </w:p>
    <w:p w14:paraId="1668110F" w14:textId="28528C7D" w:rsidR="008C4536" w:rsidRDefault="008C4536" w:rsidP="008C4536">
      <w:pPr>
        <w:tabs>
          <w:tab w:val="left" w:pos="3450"/>
        </w:tabs>
        <w:jc w:val="both"/>
      </w:pPr>
    </w:p>
    <w:p w14:paraId="01E46F61" w14:textId="33919928" w:rsidR="00064DA7" w:rsidRDefault="00064DA7" w:rsidP="008C4536">
      <w:pPr>
        <w:tabs>
          <w:tab w:val="left" w:pos="3450"/>
        </w:tabs>
        <w:jc w:val="both"/>
      </w:pPr>
    </w:p>
    <w:p w14:paraId="73AD60DB" w14:textId="77777777" w:rsidR="00064DA7" w:rsidRPr="008C4536" w:rsidRDefault="00064DA7" w:rsidP="008C4536">
      <w:pPr>
        <w:tabs>
          <w:tab w:val="left" w:pos="3450"/>
        </w:tabs>
        <w:jc w:val="both"/>
      </w:pPr>
    </w:p>
    <w:p w14:paraId="0292DB94" w14:textId="2577B15A" w:rsidR="00693E0C" w:rsidRDefault="000E7500" w:rsidP="00570B29">
      <w:pPr>
        <w:tabs>
          <w:tab w:val="left" w:pos="3450"/>
        </w:tabs>
        <w:jc w:val="both"/>
      </w:pPr>
      <w:r>
        <w:t>S</w:t>
      </w:r>
      <w:r w:rsidR="006C5F00">
        <w:t>avivaldybės meras</w:t>
      </w:r>
      <w:r w:rsidR="00570B29">
        <w:tab/>
      </w:r>
      <w:r w:rsidR="00570B29">
        <w:tab/>
      </w:r>
      <w:r w:rsidR="00570B29">
        <w:tab/>
      </w:r>
      <w:r w:rsidR="00570B29">
        <w:tab/>
      </w:r>
      <w:r w:rsidR="00570B29">
        <w:tab/>
      </w:r>
      <w:r w:rsidR="00570B29">
        <w:tab/>
      </w:r>
      <w:r w:rsidR="00570B29">
        <w:tab/>
        <w:t xml:space="preserve"> </w:t>
      </w:r>
      <w:r w:rsidR="00064DA7">
        <w:t xml:space="preserve">      Bronius Markauskas</w:t>
      </w:r>
    </w:p>
    <w:sectPr w:rsidR="00693E0C" w:rsidSect="00064DA7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4F6C05" w14:textId="77777777" w:rsidR="00B91EC9" w:rsidRDefault="00B91EC9">
      <w:r>
        <w:separator/>
      </w:r>
    </w:p>
  </w:endnote>
  <w:endnote w:type="continuationSeparator" w:id="0">
    <w:p w14:paraId="27521D52" w14:textId="77777777" w:rsidR="00B91EC9" w:rsidRDefault="00B91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C64F82" w14:textId="77777777" w:rsidR="00203C39" w:rsidRDefault="00203C39">
    <w:pPr>
      <w:pStyle w:val="Porat"/>
      <w:framePr w:wrap="auto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C4206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EE5273C" w14:textId="77777777" w:rsidR="00203C39" w:rsidRDefault="00203C3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3745B8" w14:textId="77777777" w:rsidR="00B91EC9" w:rsidRDefault="00B91EC9">
      <w:r>
        <w:separator/>
      </w:r>
    </w:p>
  </w:footnote>
  <w:footnote w:type="continuationSeparator" w:id="0">
    <w:p w14:paraId="2AC4B050" w14:textId="77777777" w:rsidR="00B91EC9" w:rsidRDefault="00B91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16AF4" w14:textId="77777777" w:rsidR="00203C39" w:rsidRDefault="00203C39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F310B6D" w14:textId="77777777" w:rsidR="00203C39" w:rsidRDefault="00203C39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32DD4B" w14:textId="77777777" w:rsidR="00203C39" w:rsidRDefault="00203C39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D1313C6"/>
    <w:multiLevelType w:val="hybridMultilevel"/>
    <w:tmpl w:val="ED7C68F2"/>
    <w:lvl w:ilvl="0" w:tplc="DEE0D9E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41773FA0"/>
    <w:multiLevelType w:val="multilevel"/>
    <w:tmpl w:val="C1F80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7" w15:restartNumberingAfterBreak="0">
    <w:nsid w:val="68A24B49"/>
    <w:multiLevelType w:val="multilevel"/>
    <w:tmpl w:val="8D103E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8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04FE"/>
    <w:rsid w:val="00005FFF"/>
    <w:rsid w:val="0002148B"/>
    <w:rsid w:val="00031FAD"/>
    <w:rsid w:val="000324AC"/>
    <w:rsid w:val="000331C4"/>
    <w:rsid w:val="00037B34"/>
    <w:rsid w:val="00050B85"/>
    <w:rsid w:val="00064DA7"/>
    <w:rsid w:val="0007440E"/>
    <w:rsid w:val="00075DE1"/>
    <w:rsid w:val="00081E12"/>
    <w:rsid w:val="00097A66"/>
    <w:rsid w:val="000A0356"/>
    <w:rsid w:val="000A141C"/>
    <w:rsid w:val="000A20A0"/>
    <w:rsid w:val="000D1BB3"/>
    <w:rsid w:val="000E2C9C"/>
    <w:rsid w:val="000E316D"/>
    <w:rsid w:val="000E7500"/>
    <w:rsid w:val="000F033F"/>
    <w:rsid w:val="001069B6"/>
    <w:rsid w:val="001119C1"/>
    <w:rsid w:val="001144A6"/>
    <w:rsid w:val="00121ACB"/>
    <w:rsid w:val="001337C1"/>
    <w:rsid w:val="00155682"/>
    <w:rsid w:val="001567CB"/>
    <w:rsid w:val="001712B1"/>
    <w:rsid w:val="00174AD8"/>
    <w:rsid w:val="00184B50"/>
    <w:rsid w:val="001C20BB"/>
    <w:rsid w:val="001D7275"/>
    <w:rsid w:val="001D76B2"/>
    <w:rsid w:val="001D7786"/>
    <w:rsid w:val="001F2780"/>
    <w:rsid w:val="001F3AA8"/>
    <w:rsid w:val="00203C39"/>
    <w:rsid w:val="0020746A"/>
    <w:rsid w:val="0021210C"/>
    <w:rsid w:val="002156CC"/>
    <w:rsid w:val="00230792"/>
    <w:rsid w:val="002311D4"/>
    <w:rsid w:val="00234F58"/>
    <w:rsid w:val="00237067"/>
    <w:rsid w:val="002403D8"/>
    <w:rsid w:val="00242C5F"/>
    <w:rsid w:val="00243DEE"/>
    <w:rsid w:val="00250B1B"/>
    <w:rsid w:val="00264D44"/>
    <w:rsid w:val="00272A21"/>
    <w:rsid w:val="0027545A"/>
    <w:rsid w:val="00275FAE"/>
    <w:rsid w:val="00290B9C"/>
    <w:rsid w:val="002947B2"/>
    <w:rsid w:val="00295711"/>
    <w:rsid w:val="00296E11"/>
    <w:rsid w:val="002C0283"/>
    <w:rsid w:val="002C4E4C"/>
    <w:rsid w:val="002F0722"/>
    <w:rsid w:val="002F17DE"/>
    <w:rsid w:val="002F452A"/>
    <w:rsid w:val="002F5F21"/>
    <w:rsid w:val="0030127B"/>
    <w:rsid w:val="003436F1"/>
    <w:rsid w:val="0035217C"/>
    <w:rsid w:val="00354FBD"/>
    <w:rsid w:val="00365FD0"/>
    <w:rsid w:val="0039175C"/>
    <w:rsid w:val="00391AE7"/>
    <w:rsid w:val="00392CD6"/>
    <w:rsid w:val="003A2057"/>
    <w:rsid w:val="003B0414"/>
    <w:rsid w:val="003B5332"/>
    <w:rsid w:val="003C36D9"/>
    <w:rsid w:val="003D1560"/>
    <w:rsid w:val="003E04B8"/>
    <w:rsid w:val="003E6731"/>
    <w:rsid w:val="003F1193"/>
    <w:rsid w:val="003F5A1E"/>
    <w:rsid w:val="00407F54"/>
    <w:rsid w:val="00413B8F"/>
    <w:rsid w:val="00421074"/>
    <w:rsid w:val="0043505E"/>
    <w:rsid w:val="004506C5"/>
    <w:rsid w:val="00482E5C"/>
    <w:rsid w:val="00497A8B"/>
    <w:rsid w:val="004A64D0"/>
    <w:rsid w:val="004B1CEB"/>
    <w:rsid w:val="004D0B58"/>
    <w:rsid w:val="004E30E8"/>
    <w:rsid w:val="004E5037"/>
    <w:rsid w:val="00506DE9"/>
    <w:rsid w:val="00525372"/>
    <w:rsid w:val="005264AC"/>
    <w:rsid w:val="00527546"/>
    <w:rsid w:val="00534170"/>
    <w:rsid w:val="005425DF"/>
    <w:rsid w:val="00546150"/>
    <w:rsid w:val="00550EBF"/>
    <w:rsid w:val="00566F21"/>
    <w:rsid w:val="0056737D"/>
    <w:rsid w:val="00570B29"/>
    <w:rsid w:val="005731F2"/>
    <w:rsid w:val="0057489D"/>
    <w:rsid w:val="00583E29"/>
    <w:rsid w:val="005B3A4F"/>
    <w:rsid w:val="005C7EE4"/>
    <w:rsid w:val="005D525A"/>
    <w:rsid w:val="005D7AC6"/>
    <w:rsid w:val="0061530C"/>
    <w:rsid w:val="006207E6"/>
    <w:rsid w:val="00637499"/>
    <w:rsid w:val="006420F9"/>
    <w:rsid w:val="00651547"/>
    <w:rsid w:val="006518B3"/>
    <w:rsid w:val="0065522E"/>
    <w:rsid w:val="0066289C"/>
    <w:rsid w:val="00667F14"/>
    <w:rsid w:val="00687C6D"/>
    <w:rsid w:val="00687D79"/>
    <w:rsid w:val="00693E0C"/>
    <w:rsid w:val="00697E91"/>
    <w:rsid w:val="006B63E7"/>
    <w:rsid w:val="006C30DF"/>
    <w:rsid w:val="006C5F00"/>
    <w:rsid w:val="006D2B01"/>
    <w:rsid w:val="006D7468"/>
    <w:rsid w:val="006E3A7A"/>
    <w:rsid w:val="006F245B"/>
    <w:rsid w:val="006F291C"/>
    <w:rsid w:val="006F5BB2"/>
    <w:rsid w:val="00726F21"/>
    <w:rsid w:val="00742B23"/>
    <w:rsid w:val="00767C69"/>
    <w:rsid w:val="00773498"/>
    <w:rsid w:val="0078582A"/>
    <w:rsid w:val="00793FEF"/>
    <w:rsid w:val="007A2C62"/>
    <w:rsid w:val="007A5C23"/>
    <w:rsid w:val="007A5C90"/>
    <w:rsid w:val="007A6CA2"/>
    <w:rsid w:val="007B1B81"/>
    <w:rsid w:val="007B7A7D"/>
    <w:rsid w:val="007C12BD"/>
    <w:rsid w:val="007D4784"/>
    <w:rsid w:val="007F0142"/>
    <w:rsid w:val="00806A70"/>
    <w:rsid w:val="008071A6"/>
    <w:rsid w:val="008256E7"/>
    <w:rsid w:val="00830B4E"/>
    <w:rsid w:val="00861982"/>
    <w:rsid w:val="0087780D"/>
    <w:rsid w:val="00894D73"/>
    <w:rsid w:val="008A1812"/>
    <w:rsid w:val="008A4DFF"/>
    <w:rsid w:val="008B0DBA"/>
    <w:rsid w:val="008B6EA9"/>
    <w:rsid w:val="008C189F"/>
    <w:rsid w:val="008C25C5"/>
    <w:rsid w:val="008C4536"/>
    <w:rsid w:val="008F1A28"/>
    <w:rsid w:val="008F38B8"/>
    <w:rsid w:val="00901FEC"/>
    <w:rsid w:val="0090203A"/>
    <w:rsid w:val="00913839"/>
    <w:rsid w:val="00914DFD"/>
    <w:rsid w:val="009162C8"/>
    <w:rsid w:val="009206E3"/>
    <w:rsid w:val="0093310C"/>
    <w:rsid w:val="00937150"/>
    <w:rsid w:val="009708F4"/>
    <w:rsid w:val="0097117B"/>
    <w:rsid w:val="009911D9"/>
    <w:rsid w:val="009A031E"/>
    <w:rsid w:val="009B1061"/>
    <w:rsid w:val="009B1C92"/>
    <w:rsid w:val="009B3412"/>
    <w:rsid w:val="009D5209"/>
    <w:rsid w:val="009E039D"/>
    <w:rsid w:val="009E4145"/>
    <w:rsid w:val="00A029B0"/>
    <w:rsid w:val="00A122B3"/>
    <w:rsid w:val="00A21DD1"/>
    <w:rsid w:val="00A24850"/>
    <w:rsid w:val="00A27C6B"/>
    <w:rsid w:val="00A64FCA"/>
    <w:rsid w:val="00A71616"/>
    <w:rsid w:val="00A727D8"/>
    <w:rsid w:val="00A76D04"/>
    <w:rsid w:val="00A94777"/>
    <w:rsid w:val="00AA1C0F"/>
    <w:rsid w:val="00AA5BEA"/>
    <w:rsid w:val="00AC5ABE"/>
    <w:rsid w:val="00AE5A4C"/>
    <w:rsid w:val="00AE612D"/>
    <w:rsid w:val="00AE6592"/>
    <w:rsid w:val="00B25F49"/>
    <w:rsid w:val="00B304E5"/>
    <w:rsid w:val="00B334F0"/>
    <w:rsid w:val="00B37509"/>
    <w:rsid w:val="00B455D9"/>
    <w:rsid w:val="00B53771"/>
    <w:rsid w:val="00B574F7"/>
    <w:rsid w:val="00B72EBC"/>
    <w:rsid w:val="00B74117"/>
    <w:rsid w:val="00B75978"/>
    <w:rsid w:val="00B85172"/>
    <w:rsid w:val="00B912CF"/>
    <w:rsid w:val="00B91EC9"/>
    <w:rsid w:val="00B9599A"/>
    <w:rsid w:val="00BC2D0D"/>
    <w:rsid w:val="00BD56DD"/>
    <w:rsid w:val="00BF05A5"/>
    <w:rsid w:val="00C16CD6"/>
    <w:rsid w:val="00C368CE"/>
    <w:rsid w:val="00C42064"/>
    <w:rsid w:val="00C42A9F"/>
    <w:rsid w:val="00C46F1E"/>
    <w:rsid w:val="00C577ED"/>
    <w:rsid w:val="00C65AD9"/>
    <w:rsid w:val="00C663B4"/>
    <w:rsid w:val="00C8076F"/>
    <w:rsid w:val="00C91710"/>
    <w:rsid w:val="00CA0F5C"/>
    <w:rsid w:val="00CA1CA8"/>
    <w:rsid w:val="00CB0ECD"/>
    <w:rsid w:val="00CB371E"/>
    <w:rsid w:val="00CC0DE5"/>
    <w:rsid w:val="00CD2E00"/>
    <w:rsid w:val="00CD4E23"/>
    <w:rsid w:val="00D004A7"/>
    <w:rsid w:val="00D02257"/>
    <w:rsid w:val="00D16A69"/>
    <w:rsid w:val="00D50459"/>
    <w:rsid w:val="00D71882"/>
    <w:rsid w:val="00D85ABA"/>
    <w:rsid w:val="00D870AB"/>
    <w:rsid w:val="00DA381B"/>
    <w:rsid w:val="00DA5E29"/>
    <w:rsid w:val="00DB6DDC"/>
    <w:rsid w:val="00DB7E30"/>
    <w:rsid w:val="00DC24EA"/>
    <w:rsid w:val="00DC585F"/>
    <w:rsid w:val="00DD1318"/>
    <w:rsid w:val="00DE2E6C"/>
    <w:rsid w:val="00DF585B"/>
    <w:rsid w:val="00E008EF"/>
    <w:rsid w:val="00E009D0"/>
    <w:rsid w:val="00E00F86"/>
    <w:rsid w:val="00E24DA0"/>
    <w:rsid w:val="00E442BA"/>
    <w:rsid w:val="00E44DF8"/>
    <w:rsid w:val="00E4563F"/>
    <w:rsid w:val="00E46F2F"/>
    <w:rsid w:val="00E53CE2"/>
    <w:rsid w:val="00E8465B"/>
    <w:rsid w:val="00E85985"/>
    <w:rsid w:val="00E955EE"/>
    <w:rsid w:val="00EA357A"/>
    <w:rsid w:val="00EA5B1F"/>
    <w:rsid w:val="00EC4F90"/>
    <w:rsid w:val="00EE6163"/>
    <w:rsid w:val="00F017C6"/>
    <w:rsid w:val="00F07451"/>
    <w:rsid w:val="00F16577"/>
    <w:rsid w:val="00F17A11"/>
    <w:rsid w:val="00F17CAD"/>
    <w:rsid w:val="00F205B6"/>
    <w:rsid w:val="00F21456"/>
    <w:rsid w:val="00F231C8"/>
    <w:rsid w:val="00F32A41"/>
    <w:rsid w:val="00F40AB9"/>
    <w:rsid w:val="00F47058"/>
    <w:rsid w:val="00F504FE"/>
    <w:rsid w:val="00F81154"/>
    <w:rsid w:val="00F8305B"/>
    <w:rsid w:val="00F879B1"/>
    <w:rsid w:val="00FD5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D0ED2D"/>
  <w15:docId w15:val="{5639DA4F-4E33-443F-B1E2-B7733FBE6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570B29"/>
    <w:pPr>
      <w:keepNext/>
      <w:jc w:val="center"/>
      <w:outlineLvl w:val="0"/>
    </w:pPr>
    <w:rPr>
      <w:sz w:val="28"/>
      <w:szCs w:val="20"/>
      <w:lang w:val="en-AU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stekstas">
    <w:name w:val="Body Text"/>
    <w:basedOn w:val="prastasis"/>
    <w:link w:val="PagrindinistekstasDiagrama"/>
    <w:rsid w:val="00B53771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B53771"/>
    <w:rPr>
      <w:sz w:val="24"/>
      <w:lang w:val="lt-LT" w:eastAsia="lt-LT" w:bidi="ar-SA"/>
    </w:rPr>
  </w:style>
  <w:style w:type="paragraph" w:customStyle="1" w:styleId="Default">
    <w:name w:val="Default"/>
    <w:rsid w:val="00B5377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ntrat1Diagrama">
    <w:name w:val="Antraštė 1 Diagrama"/>
    <w:basedOn w:val="Numatytasispastraiposriftas"/>
    <w:link w:val="Antrat1"/>
    <w:rsid w:val="00570B29"/>
    <w:rPr>
      <w:sz w:val="28"/>
      <w:lang w:val="en-AU"/>
    </w:rPr>
  </w:style>
  <w:style w:type="character" w:customStyle="1" w:styleId="FontStyle150">
    <w:name w:val="Font Style150"/>
    <w:rsid w:val="00AE5A4C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AE5A4C"/>
    <w:pPr>
      <w:ind w:left="720"/>
      <w:contextualSpacing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projektas.dotx</Template>
  <TotalTime>3</TotalTime>
  <Pages>1</Pages>
  <Words>503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Klaipedos rj. savivaldybe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Dainora Daugeliene</cp:lastModifiedBy>
  <cp:revision>4</cp:revision>
  <cp:lastPrinted>2014-09-23T07:57:00Z</cp:lastPrinted>
  <dcterms:created xsi:type="dcterms:W3CDTF">2021-03-16T14:15:00Z</dcterms:created>
  <dcterms:modified xsi:type="dcterms:W3CDTF">2021-03-26T08:14:00Z</dcterms:modified>
</cp:coreProperties>
</file>