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E0A89" w14:textId="77777777" w:rsidR="00471FF9" w:rsidRPr="00835490" w:rsidRDefault="00471FF9" w:rsidP="00471FF9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r w:rsidRPr="00835490">
        <w:rPr>
          <w:b/>
          <w:caps/>
          <w:noProof/>
          <w:szCs w:val="20"/>
        </w:rPr>
        <w:drawing>
          <wp:inline distT="0" distB="0" distL="0" distR="0" wp14:anchorId="113D75F0" wp14:editId="7DE2334D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BE6FFCA" w14:textId="77777777" w:rsidR="00471FF9" w:rsidRPr="00835490" w:rsidRDefault="00471FF9" w:rsidP="00471FF9">
      <w:pPr>
        <w:jc w:val="center"/>
        <w:rPr>
          <w:b/>
          <w:bCs/>
          <w:caps/>
          <w:sz w:val="12"/>
          <w:szCs w:val="12"/>
        </w:rPr>
      </w:pPr>
    </w:p>
    <w:p w14:paraId="07EFAFF1" w14:textId="77777777" w:rsidR="00471FF9" w:rsidRPr="00835490" w:rsidRDefault="00471FF9" w:rsidP="00471FF9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p w14:paraId="097AEA45" w14:textId="77777777" w:rsidR="008F38B8" w:rsidRPr="002F3C3C" w:rsidRDefault="008F38B8" w:rsidP="00471FF9">
      <w:pPr>
        <w:tabs>
          <w:tab w:val="left" w:pos="3450"/>
        </w:tabs>
        <w:jc w:val="center"/>
        <w:rPr>
          <w:sz w:val="28"/>
          <w:szCs w:val="28"/>
        </w:rPr>
      </w:pPr>
    </w:p>
    <w:p w14:paraId="4B7A0247" w14:textId="194FF9F6" w:rsidR="008C3330" w:rsidRPr="002F3C3C" w:rsidRDefault="008C3330" w:rsidP="008C333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2F3C3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1330C04" w14:textId="3B025B34" w:rsidR="00D32FDD" w:rsidRDefault="00D32FDD" w:rsidP="00D32FDD">
      <w:pPr>
        <w:jc w:val="center"/>
        <w:rPr>
          <w:b/>
          <w:sz w:val="28"/>
          <w:szCs w:val="28"/>
        </w:rPr>
      </w:pPr>
      <w:bookmarkStart w:id="3" w:name="_Hlk54605192"/>
      <w:r>
        <w:rPr>
          <w:b/>
          <w:sz w:val="28"/>
          <w:szCs w:val="28"/>
        </w:rPr>
        <w:t>DĖL KLAIPĖDOS RAJONO</w:t>
      </w:r>
      <w:r w:rsidR="00C51719">
        <w:rPr>
          <w:b/>
          <w:sz w:val="28"/>
          <w:szCs w:val="28"/>
        </w:rPr>
        <w:t xml:space="preserve"> SAVIVALDYBĖS 2021 METŲ </w:t>
      </w:r>
      <w:r>
        <w:rPr>
          <w:b/>
          <w:sz w:val="28"/>
          <w:szCs w:val="28"/>
        </w:rPr>
        <w:t>UŽIMTUMO DIDINIMO PROGRAMOS PATVIRTINIMO</w:t>
      </w:r>
    </w:p>
    <w:p w14:paraId="4E60F92D" w14:textId="77777777" w:rsidR="00D32FDD" w:rsidRDefault="00D32FDD" w:rsidP="00D32FDD">
      <w:pPr>
        <w:jc w:val="center"/>
        <w:rPr>
          <w:bCs/>
        </w:rPr>
      </w:pPr>
    </w:p>
    <w:p w14:paraId="794419C5" w14:textId="4F0E94E6" w:rsidR="00D32FDD" w:rsidRDefault="00D32FDD" w:rsidP="00D32FDD">
      <w:pPr>
        <w:jc w:val="center"/>
        <w:rPr>
          <w:bCs/>
        </w:rPr>
      </w:pPr>
      <w:r>
        <w:rPr>
          <w:bCs/>
        </w:rPr>
        <w:t xml:space="preserve">2021 m. </w:t>
      </w:r>
      <w:r w:rsidR="003C235D">
        <w:rPr>
          <w:bCs/>
        </w:rPr>
        <w:t>kov</w:t>
      </w:r>
      <w:r w:rsidR="008544A3">
        <w:rPr>
          <w:bCs/>
        </w:rPr>
        <w:t>o 25</w:t>
      </w:r>
      <w:r>
        <w:rPr>
          <w:bCs/>
        </w:rPr>
        <w:t xml:space="preserve"> d. Nr. T11</w:t>
      </w:r>
      <w:r w:rsidR="00C51719">
        <w:rPr>
          <w:bCs/>
        </w:rPr>
        <w:t>-</w:t>
      </w:r>
      <w:r w:rsidR="00040691">
        <w:rPr>
          <w:bCs/>
        </w:rPr>
        <w:t>86</w:t>
      </w:r>
    </w:p>
    <w:p w14:paraId="449DA662" w14:textId="77777777" w:rsidR="00D32FDD" w:rsidRDefault="00D32FDD" w:rsidP="00D32FDD">
      <w:pPr>
        <w:jc w:val="center"/>
        <w:rPr>
          <w:bCs/>
        </w:rPr>
      </w:pPr>
      <w:r>
        <w:rPr>
          <w:bCs/>
        </w:rPr>
        <w:t>Gargždai</w:t>
      </w:r>
    </w:p>
    <w:p w14:paraId="2CBC81C6" w14:textId="77777777" w:rsidR="00323618" w:rsidRDefault="00323618" w:rsidP="00D32FDD">
      <w:pPr>
        <w:jc w:val="center"/>
        <w:rPr>
          <w:bCs/>
        </w:rPr>
      </w:pPr>
    </w:p>
    <w:p w14:paraId="27795F58" w14:textId="1DBE5DC0" w:rsidR="00D32FDD" w:rsidRDefault="00D32FDD" w:rsidP="00471FF9">
      <w:pPr>
        <w:ind w:firstLine="1134"/>
        <w:jc w:val="both"/>
      </w:pPr>
      <w:r>
        <w:t>Klaipėdos rajono savivaldybės taryba,</w:t>
      </w:r>
      <w:r w:rsidR="00323618">
        <w:t xml:space="preserve"> </w:t>
      </w:r>
      <w:r>
        <w:t>vadovaudamasi Lietuvos Respublikos vietos savivaldos įstatymo 7 straipsnio 18 punktu, Lietuvos Respublikos užimtumo įstatymo 17 straipsniu, 48 straipsnio 1 dalies 3 punktu, 2 ir 3 dalimis,</w:t>
      </w:r>
      <w:r>
        <w:rPr>
          <w:sz w:val="28"/>
          <w:szCs w:val="28"/>
        </w:rPr>
        <w:t xml:space="preserve"> </w:t>
      </w:r>
      <w:r>
        <w:t>n u s p r e n d ž i a:</w:t>
      </w:r>
    </w:p>
    <w:p w14:paraId="764B8CCE" w14:textId="72455E9E" w:rsidR="00D32FDD" w:rsidRDefault="009A6D8D" w:rsidP="00471FF9">
      <w:pPr>
        <w:ind w:firstLine="1134"/>
        <w:jc w:val="both"/>
      </w:pPr>
      <w:r>
        <w:t xml:space="preserve">1. </w:t>
      </w:r>
      <w:r w:rsidR="00D32FDD">
        <w:t>Patvirtinti Klaipėdos rajono</w:t>
      </w:r>
      <w:r w:rsidR="00C51719">
        <w:t xml:space="preserve"> savivaldybės 2021 metų </w:t>
      </w:r>
      <w:r w:rsidR="00D32FDD">
        <w:t xml:space="preserve">užimtumo didinimo programą (pridedama). </w:t>
      </w:r>
    </w:p>
    <w:p w14:paraId="371C5D22" w14:textId="4294C0D8" w:rsidR="001B7500" w:rsidRDefault="00471FF9" w:rsidP="00471FF9">
      <w:pPr>
        <w:pStyle w:val="Sraopastraipa"/>
        <w:numPr>
          <w:ilvl w:val="0"/>
          <w:numId w:val="13"/>
        </w:numPr>
        <w:ind w:left="1077" w:firstLine="57"/>
        <w:jc w:val="both"/>
      </w:pPr>
      <w:r>
        <w:t xml:space="preserve"> </w:t>
      </w:r>
      <w:r w:rsidR="001B7500">
        <w:t>Įpareigoti Klaipėdos rajono savivaldybės administracijos direktorių:</w:t>
      </w:r>
    </w:p>
    <w:p w14:paraId="56565B51" w14:textId="0C466CD1" w:rsidR="00C51719" w:rsidRDefault="009A6D8D" w:rsidP="00471FF9">
      <w:pPr>
        <w:ind w:firstLine="1134"/>
        <w:jc w:val="both"/>
      </w:pPr>
      <w:r>
        <w:t xml:space="preserve">2.1. </w:t>
      </w:r>
      <w:r w:rsidR="001B7500">
        <w:t xml:space="preserve">organizuoti darbdavių, pageidaujančių </w:t>
      </w:r>
      <w:r w:rsidR="00C51719">
        <w:t xml:space="preserve">įgyvendinti Klaipėdos rajono savivaldybės </w:t>
      </w:r>
      <w:r w:rsidR="001C6841">
        <w:t xml:space="preserve">2021 metų </w:t>
      </w:r>
      <w:r w:rsidR="00C51719">
        <w:t>užimtumo didinimo programą, atranką;</w:t>
      </w:r>
    </w:p>
    <w:p w14:paraId="229D24D4" w14:textId="29833C9E" w:rsidR="001B7500" w:rsidRDefault="009A6D8D" w:rsidP="00471FF9">
      <w:pPr>
        <w:ind w:firstLine="1134"/>
        <w:jc w:val="both"/>
      </w:pPr>
      <w:r>
        <w:t xml:space="preserve">2.2. </w:t>
      </w:r>
      <w:r w:rsidR="00C51719">
        <w:t xml:space="preserve">pasirašyti Klaipėdos rajono savivaldybės vardu </w:t>
      </w:r>
      <w:r w:rsidR="00D5056F">
        <w:t>Klaipėdos rajono savivaldybės</w:t>
      </w:r>
      <w:r w:rsidR="00C51719">
        <w:t xml:space="preserve"> </w:t>
      </w:r>
      <w:r w:rsidR="00D5056F">
        <w:t>2021 metų užimtumo didinimo programos įgyvendinimo ir finansavimo sutartis bei kitus, su šiomis sutartimis susijusius dokumentus, su darbdaviais.</w:t>
      </w:r>
    </w:p>
    <w:p w14:paraId="4B65B2DF" w14:textId="6081B620" w:rsidR="00D32FDD" w:rsidRDefault="00B75E64" w:rsidP="00471FF9">
      <w:pPr>
        <w:pStyle w:val="style6"/>
        <w:spacing w:before="0" w:beforeAutospacing="0" w:after="0" w:afterAutospacing="0"/>
        <w:ind w:firstLine="1134"/>
        <w:jc w:val="both"/>
        <w:rPr>
          <w:b/>
          <w:bCs/>
        </w:rPr>
      </w:pPr>
      <w:r>
        <w:t>3</w:t>
      </w:r>
      <w:r w:rsidR="00D32FDD">
        <w:t>. Skelbti šį sprendimą Teisės aktų registre ir savivaldybės interneto svetainėje.</w:t>
      </w:r>
    </w:p>
    <w:p w14:paraId="178BEE8E" w14:textId="32757756" w:rsidR="00D32FDD" w:rsidRDefault="00D32FDD" w:rsidP="00471FF9">
      <w:pPr>
        <w:pStyle w:val="style6"/>
        <w:spacing w:before="0" w:beforeAutospacing="0" w:after="0" w:afterAutospacing="0"/>
        <w:ind w:firstLine="1134"/>
        <w:jc w:val="both"/>
      </w:pPr>
    </w:p>
    <w:p w14:paraId="5F6FFB9A" w14:textId="3D7F358A" w:rsidR="00471FF9" w:rsidRDefault="00471FF9" w:rsidP="00471FF9">
      <w:pPr>
        <w:pStyle w:val="style6"/>
        <w:spacing w:before="0" w:beforeAutospacing="0" w:after="0" w:afterAutospacing="0"/>
        <w:ind w:firstLine="1134"/>
        <w:jc w:val="both"/>
      </w:pPr>
    </w:p>
    <w:p w14:paraId="5435D52F" w14:textId="77777777" w:rsidR="00471FF9" w:rsidRDefault="00471FF9" w:rsidP="00471FF9">
      <w:pPr>
        <w:pStyle w:val="style6"/>
        <w:spacing w:before="0" w:beforeAutospacing="0" w:after="0" w:afterAutospacing="0"/>
        <w:ind w:firstLine="1134"/>
        <w:jc w:val="both"/>
      </w:pPr>
    </w:p>
    <w:bookmarkEnd w:id="3"/>
    <w:p w14:paraId="00A7BF03" w14:textId="3CD1911C" w:rsidR="008F38B8" w:rsidRPr="00BD3403" w:rsidRDefault="00BD2177" w:rsidP="00471FF9">
      <w:pPr>
        <w:tabs>
          <w:tab w:val="right" w:pos="9639"/>
        </w:tabs>
      </w:pPr>
      <w:r>
        <w:t>S</w:t>
      </w:r>
      <w:r w:rsidR="004635C5" w:rsidRPr="00BD3403">
        <w:t>av</w:t>
      </w:r>
      <w:r w:rsidR="006C5F00" w:rsidRPr="00BD3403">
        <w:t>ivaldybės meras</w:t>
      </w:r>
      <w:r w:rsidR="00471FF9">
        <w:tab/>
        <w:t>Bronius Markauskas</w:t>
      </w:r>
    </w:p>
    <w:sectPr w:rsidR="008F38B8" w:rsidRPr="00BD3403" w:rsidSect="00471FF9">
      <w:headerReference w:type="even" r:id="rId9"/>
      <w:head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44DD5" w14:textId="77777777" w:rsidR="0038016D" w:rsidRDefault="0038016D">
      <w:r>
        <w:separator/>
      </w:r>
    </w:p>
  </w:endnote>
  <w:endnote w:type="continuationSeparator" w:id="0">
    <w:p w14:paraId="4449F3AB" w14:textId="77777777" w:rsidR="0038016D" w:rsidRDefault="0038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7EC52" w14:textId="77777777" w:rsidR="0038016D" w:rsidRDefault="0038016D">
      <w:r>
        <w:separator/>
      </w:r>
    </w:p>
  </w:footnote>
  <w:footnote w:type="continuationSeparator" w:id="0">
    <w:p w14:paraId="64922907" w14:textId="77777777" w:rsidR="0038016D" w:rsidRDefault="0038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AA51D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276347"/>
    <w:multiLevelType w:val="hybridMultilevel"/>
    <w:tmpl w:val="26A63340"/>
    <w:lvl w:ilvl="0" w:tplc="8662DE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7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0"/>
  </w:num>
  <w:num w:numId="2">
    <w:abstractNumId w:val="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8"/>
  </w:num>
  <w:num w:numId="7">
    <w:abstractNumId w:val="9"/>
  </w:num>
  <w:num w:numId="8">
    <w:abstractNumId w:val="12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5C"/>
    <w:rsid w:val="000045D0"/>
    <w:rsid w:val="0002148B"/>
    <w:rsid w:val="00032E66"/>
    <w:rsid w:val="00033262"/>
    <w:rsid w:val="00034879"/>
    <w:rsid w:val="00040691"/>
    <w:rsid w:val="00043E00"/>
    <w:rsid w:val="00054147"/>
    <w:rsid w:val="00070ECA"/>
    <w:rsid w:val="00074609"/>
    <w:rsid w:val="00090283"/>
    <w:rsid w:val="000910E1"/>
    <w:rsid w:val="000A20A0"/>
    <w:rsid w:val="000C1C62"/>
    <w:rsid w:val="000D1BB3"/>
    <w:rsid w:val="000E4029"/>
    <w:rsid w:val="000E6D9C"/>
    <w:rsid w:val="000F183C"/>
    <w:rsid w:val="000F2837"/>
    <w:rsid w:val="000F5292"/>
    <w:rsid w:val="001103C3"/>
    <w:rsid w:val="001144A6"/>
    <w:rsid w:val="00121ACB"/>
    <w:rsid w:val="001311E4"/>
    <w:rsid w:val="001337C1"/>
    <w:rsid w:val="001516BA"/>
    <w:rsid w:val="00155682"/>
    <w:rsid w:val="001567CB"/>
    <w:rsid w:val="001607A6"/>
    <w:rsid w:val="001642FF"/>
    <w:rsid w:val="00170C2C"/>
    <w:rsid w:val="00184B50"/>
    <w:rsid w:val="0018537D"/>
    <w:rsid w:val="00194CA8"/>
    <w:rsid w:val="00196076"/>
    <w:rsid w:val="001B3190"/>
    <w:rsid w:val="001B7500"/>
    <w:rsid w:val="001C527B"/>
    <w:rsid w:val="001C63D9"/>
    <w:rsid w:val="001C6841"/>
    <w:rsid w:val="001D7B2B"/>
    <w:rsid w:val="001D7C0A"/>
    <w:rsid w:val="001F6E0D"/>
    <w:rsid w:val="0020746A"/>
    <w:rsid w:val="00211C51"/>
    <w:rsid w:val="0021210C"/>
    <w:rsid w:val="00214230"/>
    <w:rsid w:val="002156CC"/>
    <w:rsid w:val="00216A0E"/>
    <w:rsid w:val="00217747"/>
    <w:rsid w:val="00217E4E"/>
    <w:rsid w:val="00230792"/>
    <w:rsid w:val="00237067"/>
    <w:rsid w:val="002403D8"/>
    <w:rsid w:val="00242123"/>
    <w:rsid w:val="00242C5F"/>
    <w:rsid w:val="00243DEE"/>
    <w:rsid w:val="00261D78"/>
    <w:rsid w:val="002642F4"/>
    <w:rsid w:val="00272A21"/>
    <w:rsid w:val="0027545A"/>
    <w:rsid w:val="00290B9C"/>
    <w:rsid w:val="002947B2"/>
    <w:rsid w:val="00295711"/>
    <w:rsid w:val="00296E11"/>
    <w:rsid w:val="002C0283"/>
    <w:rsid w:val="002D2F5F"/>
    <w:rsid w:val="002E047D"/>
    <w:rsid w:val="002E3BEC"/>
    <w:rsid w:val="002F3C3C"/>
    <w:rsid w:val="002F5F21"/>
    <w:rsid w:val="00311FCE"/>
    <w:rsid w:val="00322081"/>
    <w:rsid w:val="00322536"/>
    <w:rsid w:val="00323618"/>
    <w:rsid w:val="00331580"/>
    <w:rsid w:val="00342F53"/>
    <w:rsid w:val="003436F1"/>
    <w:rsid w:val="00365FD0"/>
    <w:rsid w:val="0038016D"/>
    <w:rsid w:val="003802D1"/>
    <w:rsid w:val="003877AC"/>
    <w:rsid w:val="00392CD6"/>
    <w:rsid w:val="00394FB9"/>
    <w:rsid w:val="003A030A"/>
    <w:rsid w:val="003A2057"/>
    <w:rsid w:val="003B0414"/>
    <w:rsid w:val="003B1A34"/>
    <w:rsid w:val="003B63F9"/>
    <w:rsid w:val="003B735D"/>
    <w:rsid w:val="003C1E38"/>
    <w:rsid w:val="003C235D"/>
    <w:rsid w:val="003C36D9"/>
    <w:rsid w:val="003C4F8D"/>
    <w:rsid w:val="003D1560"/>
    <w:rsid w:val="003E04B8"/>
    <w:rsid w:val="003E3972"/>
    <w:rsid w:val="003F0821"/>
    <w:rsid w:val="003F1193"/>
    <w:rsid w:val="00407F54"/>
    <w:rsid w:val="00412BEB"/>
    <w:rsid w:val="0041363A"/>
    <w:rsid w:val="00413B8F"/>
    <w:rsid w:val="00421E1A"/>
    <w:rsid w:val="004506C5"/>
    <w:rsid w:val="00457BC4"/>
    <w:rsid w:val="004635C5"/>
    <w:rsid w:val="004648F5"/>
    <w:rsid w:val="00464A23"/>
    <w:rsid w:val="00471FF9"/>
    <w:rsid w:val="00482E5C"/>
    <w:rsid w:val="004A1C3C"/>
    <w:rsid w:val="004B1CEB"/>
    <w:rsid w:val="004D6011"/>
    <w:rsid w:val="004E1BB3"/>
    <w:rsid w:val="004E272F"/>
    <w:rsid w:val="004E30E8"/>
    <w:rsid w:val="004E5037"/>
    <w:rsid w:val="00515545"/>
    <w:rsid w:val="00522798"/>
    <w:rsid w:val="00525372"/>
    <w:rsid w:val="0052605E"/>
    <w:rsid w:val="00527546"/>
    <w:rsid w:val="00534170"/>
    <w:rsid w:val="005425DF"/>
    <w:rsid w:val="005455B7"/>
    <w:rsid w:val="00546150"/>
    <w:rsid w:val="00566F21"/>
    <w:rsid w:val="0056737D"/>
    <w:rsid w:val="00572A8B"/>
    <w:rsid w:val="0057489D"/>
    <w:rsid w:val="00582E1E"/>
    <w:rsid w:val="00593546"/>
    <w:rsid w:val="005A28B7"/>
    <w:rsid w:val="005B1F07"/>
    <w:rsid w:val="005B779C"/>
    <w:rsid w:val="005C5272"/>
    <w:rsid w:val="005D0240"/>
    <w:rsid w:val="005E21DC"/>
    <w:rsid w:val="00617399"/>
    <w:rsid w:val="00643525"/>
    <w:rsid w:val="00643FA5"/>
    <w:rsid w:val="00645556"/>
    <w:rsid w:val="00651547"/>
    <w:rsid w:val="006518B3"/>
    <w:rsid w:val="00656F98"/>
    <w:rsid w:val="00661AE0"/>
    <w:rsid w:val="00667F14"/>
    <w:rsid w:val="00674ACC"/>
    <w:rsid w:val="00676BC6"/>
    <w:rsid w:val="00685454"/>
    <w:rsid w:val="00691807"/>
    <w:rsid w:val="006A2277"/>
    <w:rsid w:val="006A2956"/>
    <w:rsid w:val="006A7978"/>
    <w:rsid w:val="006A7F03"/>
    <w:rsid w:val="006B07FD"/>
    <w:rsid w:val="006B63E7"/>
    <w:rsid w:val="006C30DF"/>
    <w:rsid w:val="006C35D4"/>
    <w:rsid w:val="006C5F00"/>
    <w:rsid w:val="006D2B01"/>
    <w:rsid w:val="006D457E"/>
    <w:rsid w:val="006D7468"/>
    <w:rsid w:val="006E3A7A"/>
    <w:rsid w:val="006F245B"/>
    <w:rsid w:val="00732DEF"/>
    <w:rsid w:val="00735F04"/>
    <w:rsid w:val="0074055C"/>
    <w:rsid w:val="00740735"/>
    <w:rsid w:val="00762A65"/>
    <w:rsid w:val="007718E2"/>
    <w:rsid w:val="00780EB1"/>
    <w:rsid w:val="007816E1"/>
    <w:rsid w:val="00787E91"/>
    <w:rsid w:val="007A4EF2"/>
    <w:rsid w:val="007A5C90"/>
    <w:rsid w:val="007A5D2D"/>
    <w:rsid w:val="007B0E29"/>
    <w:rsid w:val="007B1B81"/>
    <w:rsid w:val="007C12BD"/>
    <w:rsid w:val="007F0142"/>
    <w:rsid w:val="007F6271"/>
    <w:rsid w:val="00802D1E"/>
    <w:rsid w:val="00810313"/>
    <w:rsid w:val="00830B4E"/>
    <w:rsid w:val="008544A3"/>
    <w:rsid w:val="00861982"/>
    <w:rsid w:val="00867F87"/>
    <w:rsid w:val="00894D73"/>
    <w:rsid w:val="008A4DFF"/>
    <w:rsid w:val="008B32AB"/>
    <w:rsid w:val="008B6EA9"/>
    <w:rsid w:val="008C3330"/>
    <w:rsid w:val="008D3E22"/>
    <w:rsid w:val="008E6655"/>
    <w:rsid w:val="008F38B8"/>
    <w:rsid w:val="00901FEC"/>
    <w:rsid w:val="00907FAC"/>
    <w:rsid w:val="00913839"/>
    <w:rsid w:val="00914DFD"/>
    <w:rsid w:val="00914F58"/>
    <w:rsid w:val="009209C5"/>
    <w:rsid w:val="00924F77"/>
    <w:rsid w:val="00937150"/>
    <w:rsid w:val="009444AF"/>
    <w:rsid w:val="00953355"/>
    <w:rsid w:val="0095767F"/>
    <w:rsid w:val="0096506E"/>
    <w:rsid w:val="009834F2"/>
    <w:rsid w:val="009911D9"/>
    <w:rsid w:val="00993A3D"/>
    <w:rsid w:val="009A031E"/>
    <w:rsid w:val="009A6D8D"/>
    <w:rsid w:val="009A78B1"/>
    <w:rsid w:val="009B1C92"/>
    <w:rsid w:val="009B1E9C"/>
    <w:rsid w:val="009B1ED2"/>
    <w:rsid w:val="009C2EA9"/>
    <w:rsid w:val="009D0497"/>
    <w:rsid w:val="009D706A"/>
    <w:rsid w:val="009D7708"/>
    <w:rsid w:val="009E039D"/>
    <w:rsid w:val="009E2AF8"/>
    <w:rsid w:val="009E6C5C"/>
    <w:rsid w:val="00A122B3"/>
    <w:rsid w:val="00A12FE7"/>
    <w:rsid w:val="00A13C0E"/>
    <w:rsid w:val="00A14B5A"/>
    <w:rsid w:val="00A27C6B"/>
    <w:rsid w:val="00A46441"/>
    <w:rsid w:val="00A51253"/>
    <w:rsid w:val="00A5559E"/>
    <w:rsid w:val="00A73A4F"/>
    <w:rsid w:val="00A76736"/>
    <w:rsid w:val="00A76D04"/>
    <w:rsid w:val="00A81DD6"/>
    <w:rsid w:val="00A82A6C"/>
    <w:rsid w:val="00A8451A"/>
    <w:rsid w:val="00A87BAA"/>
    <w:rsid w:val="00AA0897"/>
    <w:rsid w:val="00AA6677"/>
    <w:rsid w:val="00AD1AD4"/>
    <w:rsid w:val="00AD1CB0"/>
    <w:rsid w:val="00AD455C"/>
    <w:rsid w:val="00AD57BD"/>
    <w:rsid w:val="00AD7A8E"/>
    <w:rsid w:val="00AE4471"/>
    <w:rsid w:val="00B455D9"/>
    <w:rsid w:val="00B47142"/>
    <w:rsid w:val="00B5183C"/>
    <w:rsid w:val="00B52B55"/>
    <w:rsid w:val="00B53A0B"/>
    <w:rsid w:val="00B7498D"/>
    <w:rsid w:val="00B75978"/>
    <w:rsid w:val="00B75E64"/>
    <w:rsid w:val="00B826FC"/>
    <w:rsid w:val="00B912CF"/>
    <w:rsid w:val="00BC2017"/>
    <w:rsid w:val="00BC4317"/>
    <w:rsid w:val="00BD2177"/>
    <w:rsid w:val="00BD3403"/>
    <w:rsid w:val="00BD560B"/>
    <w:rsid w:val="00BD56DD"/>
    <w:rsid w:val="00C21223"/>
    <w:rsid w:val="00C21E5A"/>
    <w:rsid w:val="00C27ED5"/>
    <w:rsid w:val="00C35D19"/>
    <w:rsid w:val="00C36443"/>
    <w:rsid w:val="00C368CE"/>
    <w:rsid w:val="00C415C2"/>
    <w:rsid w:val="00C51719"/>
    <w:rsid w:val="00C577ED"/>
    <w:rsid w:val="00C67C62"/>
    <w:rsid w:val="00C77A89"/>
    <w:rsid w:val="00C91710"/>
    <w:rsid w:val="00C92D11"/>
    <w:rsid w:val="00CA1CA8"/>
    <w:rsid w:val="00CA51DD"/>
    <w:rsid w:val="00CD079B"/>
    <w:rsid w:val="00CD1091"/>
    <w:rsid w:val="00CD2E00"/>
    <w:rsid w:val="00CD4E23"/>
    <w:rsid w:val="00CF1059"/>
    <w:rsid w:val="00CF528C"/>
    <w:rsid w:val="00D004A7"/>
    <w:rsid w:val="00D01657"/>
    <w:rsid w:val="00D072EF"/>
    <w:rsid w:val="00D1613C"/>
    <w:rsid w:val="00D2529F"/>
    <w:rsid w:val="00D32FDD"/>
    <w:rsid w:val="00D36156"/>
    <w:rsid w:val="00D402D9"/>
    <w:rsid w:val="00D43405"/>
    <w:rsid w:val="00D458FB"/>
    <w:rsid w:val="00D5056F"/>
    <w:rsid w:val="00D672FE"/>
    <w:rsid w:val="00D71882"/>
    <w:rsid w:val="00D751DF"/>
    <w:rsid w:val="00DA108C"/>
    <w:rsid w:val="00DA6BC7"/>
    <w:rsid w:val="00DC585F"/>
    <w:rsid w:val="00DE1713"/>
    <w:rsid w:val="00DE6C51"/>
    <w:rsid w:val="00E008EF"/>
    <w:rsid w:val="00E009D0"/>
    <w:rsid w:val="00E00F86"/>
    <w:rsid w:val="00E06293"/>
    <w:rsid w:val="00E07C59"/>
    <w:rsid w:val="00E16111"/>
    <w:rsid w:val="00E24DA0"/>
    <w:rsid w:val="00E24ED8"/>
    <w:rsid w:val="00E4563F"/>
    <w:rsid w:val="00E46F2F"/>
    <w:rsid w:val="00E5118C"/>
    <w:rsid w:val="00E5207D"/>
    <w:rsid w:val="00E63245"/>
    <w:rsid w:val="00E748CB"/>
    <w:rsid w:val="00E955A6"/>
    <w:rsid w:val="00EA357A"/>
    <w:rsid w:val="00EB6DAB"/>
    <w:rsid w:val="00EC315D"/>
    <w:rsid w:val="00EC4F90"/>
    <w:rsid w:val="00ED1A3B"/>
    <w:rsid w:val="00EE15F4"/>
    <w:rsid w:val="00EE2790"/>
    <w:rsid w:val="00F05CC4"/>
    <w:rsid w:val="00F06E11"/>
    <w:rsid w:val="00F07451"/>
    <w:rsid w:val="00F13E40"/>
    <w:rsid w:val="00F16577"/>
    <w:rsid w:val="00F17A11"/>
    <w:rsid w:val="00F205B6"/>
    <w:rsid w:val="00F21858"/>
    <w:rsid w:val="00F46717"/>
    <w:rsid w:val="00F47058"/>
    <w:rsid w:val="00F47789"/>
    <w:rsid w:val="00F5134B"/>
    <w:rsid w:val="00F7714E"/>
    <w:rsid w:val="00F77BDB"/>
    <w:rsid w:val="00F8305B"/>
    <w:rsid w:val="00F85620"/>
    <w:rsid w:val="00F9521D"/>
    <w:rsid w:val="00FB0D9C"/>
    <w:rsid w:val="00FC2897"/>
    <w:rsid w:val="00FC3525"/>
    <w:rsid w:val="00FE229A"/>
    <w:rsid w:val="00FE35DB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5C2A-52C5-40A9-BD80-3E2F72F2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3</TotalTime>
  <Pages>1</Pages>
  <Words>686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Dainora Daugeliene</cp:lastModifiedBy>
  <cp:revision>5</cp:revision>
  <cp:lastPrinted>2021-03-16T11:24:00Z</cp:lastPrinted>
  <dcterms:created xsi:type="dcterms:W3CDTF">2021-03-16T11:24:00Z</dcterms:created>
  <dcterms:modified xsi:type="dcterms:W3CDTF">2021-03-26T08:38:00Z</dcterms:modified>
</cp:coreProperties>
</file>