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851E5E" w14:textId="77777777" w:rsidR="003A2676" w:rsidRPr="00835490" w:rsidRDefault="003A2676" w:rsidP="003A2676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67DA0F39" wp14:editId="3386F824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3EACCB2" w14:textId="77777777" w:rsidR="003A2676" w:rsidRPr="00835490" w:rsidRDefault="003A2676" w:rsidP="003A2676">
      <w:pPr>
        <w:jc w:val="center"/>
        <w:rPr>
          <w:b/>
          <w:bCs/>
          <w:caps/>
          <w:sz w:val="12"/>
          <w:szCs w:val="12"/>
        </w:rPr>
      </w:pPr>
    </w:p>
    <w:p w14:paraId="11BBAC9F" w14:textId="77777777" w:rsidR="003A2676" w:rsidRPr="00835490" w:rsidRDefault="003A2676" w:rsidP="003A2676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2E557093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14:paraId="1ECC82DC" w14:textId="77777777"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6C4E207" w14:textId="1D73E08E" w:rsidR="00B455D9" w:rsidRDefault="00CD2E00" w:rsidP="00237067">
      <w:pPr>
        <w:tabs>
          <w:tab w:val="left" w:pos="3450"/>
        </w:tabs>
        <w:jc w:val="center"/>
        <w:rPr>
          <w:b/>
          <w:spacing w:val="20"/>
          <w:sz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042D26">
        <w:rPr>
          <w:b/>
          <w:spacing w:val="20"/>
          <w:sz w:val="28"/>
        </w:rPr>
        <w:t>KLAIPĖDOS RAJONO SAVIVALDYBĖS 20</w:t>
      </w:r>
      <w:r w:rsidR="003342DF">
        <w:rPr>
          <w:b/>
          <w:spacing w:val="20"/>
          <w:sz w:val="28"/>
        </w:rPr>
        <w:t>2</w:t>
      </w:r>
      <w:r w:rsidR="00471405">
        <w:rPr>
          <w:b/>
          <w:spacing w:val="20"/>
          <w:sz w:val="28"/>
        </w:rPr>
        <w:t>1</w:t>
      </w:r>
      <w:r w:rsidR="00042D26">
        <w:rPr>
          <w:b/>
          <w:spacing w:val="20"/>
          <w:sz w:val="28"/>
        </w:rPr>
        <w:t xml:space="preserve"> METŲ BIUDŽETO PATI</w:t>
      </w:r>
      <w:r w:rsidR="0096377D">
        <w:rPr>
          <w:b/>
          <w:spacing w:val="20"/>
          <w:sz w:val="28"/>
        </w:rPr>
        <w:t>KSL</w:t>
      </w:r>
      <w:r w:rsidR="00042D26">
        <w:rPr>
          <w:b/>
          <w:spacing w:val="20"/>
          <w:sz w:val="28"/>
        </w:rPr>
        <w:t>INIMO</w:t>
      </w:r>
    </w:p>
    <w:p w14:paraId="6A1FF18B" w14:textId="77777777" w:rsidR="00E144E3" w:rsidRPr="006D3F48" w:rsidRDefault="00E144E3" w:rsidP="00237067">
      <w:pPr>
        <w:tabs>
          <w:tab w:val="left" w:pos="3450"/>
        </w:tabs>
        <w:jc w:val="center"/>
        <w:rPr>
          <w:bCs/>
        </w:rPr>
      </w:pPr>
    </w:p>
    <w:p w14:paraId="66825AE1" w14:textId="3E3AC14C" w:rsidR="005A2D38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471405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3A2676">
        <w:rPr>
          <w:rFonts w:ascii="Times New Roman" w:hAnsi="Times New Roman"/>
          <w:caps w:val="0"/>
        </w:rPr>
        <w:t xml:space="preserve">kovo 25 </w:t>
      </w:r>
      <w:r w:rsidR="00CD2E00">
        <w:rPr>
          <w:rFonts w:ascii="Times New Roman" w:hAnsi="Times New Roman"/>
          <w:caps w:val="0"/>
        </w:rPr>
        <w:t>d. Nr. T11</w:t>
      </w:r>
      <w:r w:rsidR="00E06E5D">
        <w:rPr>
          <w:rFonts w:ascii="Times New Roman" w:hAnsi="Times New Roman"/>
          <w:caps w:val="0"/>
        </w:rPr>
        <w:t>-</w:t>
      </w:r>
      <w:r w:rsidR="0006684D">
        <w:rPr>
          <w:rFonts w:ascii="Times New Roman" w:hAnsi="Times New Roman"/>
          <w:caps w:val="0"/>
        </w:rPr>
        <w:t>93</w:t>
      </w:r>
    </w:p>
    <w:p w14:paraId="31E54D78" w14:textId="77777777" w:rsidR="008F38B8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C67E17">
      <w:pPr>
        <w:pStyle w:val="Antrats"/>
        <w:ind w:firstLine="1134"/>
        <w:jc w:val="both"/>
      </w:pPr>
    </w:p>
    <w:p w14:paraId="1F0D500F" w14:textId="56270239" w:rsidR="006D3F48" w:rsidRDefault="003F131A" w:rsidP="003A2676">
      <w:pPr>
        <w:pStyle w:val="Default"/>
        <w:ind w:firstLine="1134"/>
        <w:jc w:val="both"/>
      </w:pPr>
      <w:r>
        <w:t>Klaipėdos rajono savivaldybės taryba, vadovaudamasi Lietuvos Respublikos vietos savivaldos įstatymo 16 straipsnio 2 dalies 15 punktu, 18 straipsnio 1 dalimi</w:t>
      </w:r>
      <w:r w:rsidRPr="00497B97">
        <w:t>,</w:t>
      </w:r>
      <w:r>
        <w:t xml:space="preserve"> </w:t>
      </w:r>
      <w:r w:rsidR="00EE1905">
        <w:t xml:space="preserve">Lietuvos Respublikos socialinės apsaugos ir darbo ministro 2021 m. </w:t>
      </w:r>
      <w:r w:rsidR="004C0186">
        <w:t>sausio</w:t>
      </w:r>
      <w:r w:rsidR="00EE1905">
        <w:t xml:space="preserve"> </w:t>
      </w:r>
      <w:r w:rsidR="004C0186">
        <w:t>1</w:t>
      </w:r>
      <w:r w:rsidR="00EE1905">
        <w:t>3 d. įsakymu Nr. A1-</w:t>
      </w:r>
      <w:r w:rsidR="004C0186">
        <w:t>23 „Dėl Lietuvos Respublikos biudžeto lėšų, skirtų S</w:t>
      </w:r>
      <w:r w:rsidR="004C0186">
        <w:rPr>
          <w:sz w:val="23"/>
          <w:szCs w:val="23"/>
        </w:rPr>
        <w:t xml:space="preserve">ocialinių paslaugų šakos kolektyvinės sutarties įsipareigojimams įgyvendinti, paskirstymo savivaldybėms patvirtinimo“, </w:t>
      </w:r>
      <w:r w:rsidR="00AE140D">
        <w:rPr>
          <w:sz w:val="23"/>
          <w:szCs w:val="23"/>
        </w:rPr>
        <w:t>Lietuvos Respublikos švietimo, mokslo ir sporto ministro 2021 m. vasario 8 d. įsakymu Nr. V-208 „Dėl konsultacijų mokiniams, patiriantiems mokymosi sunkumų</w:t>
      </w:r>
      <w:r w:rsidR="006E2B11">
        <w:rPr>
          <w:sz w:val="23"/>
          <w:szCs w:val="23"/>
        </w:rPr>
        <w:t xml:space="preserve">, finansavimo 2021 metais tvarkos aprašo patvirtinimo ir lėšų skyrimo savivaldybėms ir valstybinėms mokykloms“, Lietuvos Respublikos švietimo, mokslo ir sporto ministro 2021 m. vasario </w:t>
      </w:r>
      <w:r w:rsidR="006E03D4">
        <w:rPr>
          <w:sz w:val="23"/>
          <w:szCs w:val="23"/>
        </w:rPr>
        <w:t>1</w:t>
      </w:r>
      <w:r w:rsidR="006E2B11">
        <w:rPr>
          <w:sz w:val="23"/>
          <w:szCs w:val="23"/>
        </w:rPr>
        <w:t>8 d. įsakymu Nr. V-2</w:t>
      </w:r>
      <w:r w:rsidR="006E03D4">
        <w:rPr>
          <w:sz w:val="23"/>
          <w:szCs w:val="23"/>
        </w:rPr>
        <w:t>73 „Dėl s</w:t>
      </w:r>
      <w:r w:rsidR="006E03D4" w:rsidRPr="008F21C2">
        <w:t xml:space="preserve">pecialios tikslinės dotacijos koordinuotai teikiamų </w:t>
      </w:r>
      <w:r w:rsidR="006E03D4" w:rsidRPr="008F21C2">
        <w:rPr>
          <w:iCs/>
        </w:rPr>
        <w:t xml:space="preserve">paslaugų vaikams nuo gimimo iki 18 metų (turintiems didelių ir labai didelių specialiųjų ugdymosi poreikių – iki 21 metų) ir vaiko atstovams pagal įstatymą koordinavimui finansuoti </w:t>
      </w:r>
      <w:r w:rsidR="006E03D4" w:rsidRPr="008F21C2">
        <w:t>2021 metais paskirstym</w:t>
      </w:r>
      <w:r w:rsidR="00316B74">
        <w:t>o</w:t>
      </w:r>
      <w:r w:rsidR="006E03D4" w:rsidRPr="008F21C2">
        <w:t xml:space="preserve"> pagal savivaldybes</w:t>
      </w:r>
      <w:r w:rsidR="00316B74">
        <w:t xml:space="preserve"> patvirtinimo“,</w:t>
      </w:r>
      <w:r w:rsidR="00430F3D">
        <w:t xml:space="preserve"> Valstybės įmonės „</w:t>
      </w:r>
      <w:r w:rsidR="001200E3" w:rsidRPr="00D7537D">
        <w:t xml:space="preserve">Lietuvos </w:t>
      </w:r>
      <w:r w:rsidR="00430F3D">
        <w:t>automobilių kelių direkcij</w:t>
      </w:r>
      <w:r w:rsidR="00A913D7">
        <w:t>a</w:t>
      </w:r>
      <w:r w:rsidR="00430F3D">
        <w:t xml:space="preserve">“ direktoriaus 2021 m. vasario 25 d. įsakymu Nr.VE-23 „Dėl </w:t>
      </w:r>
      <w:r w:rsidR="00430F3D">
        <w:rPr>
          <w:sz w:val="23"/>
          <w:szCs w:val="23"/>
        </w:rPr>
        <w:t xml:space="preserve">Kelių priežiūros ir plėtros programos finansavimo lėšų savivaldybių institucijų valdomiems vietinės reikšmės keliams paskirstymo 2021 metais“, </w:t>
      </w:r>
      <w:r w:rsidR="00D84D38">
        <w:t>Valstybės įmonės „</w:t>
      </w:r>
      <w:r w:rsidR="00D84D38" w:rsidRPr="00D7537D">
        <w:t xml:space="preserve">Lietuvos </w:t>
      </w:r>
      <w:r w:rsidR="00D84D38">
        <w:t>automobilių kelių direkcij</w:t>
      </w:r>
      <w:r w:rsidR="00A913D7">
        <w:t>a</w:t>
      </w:r>
      <w:r w:rsidR="00D84D38">
        <w:t xml:space="preserve">“ direktoriaus 2021 m. vasario 25 d. įsakymu Nr.VE-26 „Dėl </w:t>
      </w:r>
      <w:r w:rsidR="00D84D38">
        <w:rPr>
          <w:sz w:val="23"/>
          <w:szCs w:val="23"/>
        </w:rPr>
        <w:t xml:space="preserve">Kelių priežiūros ir plėtros programos finansavimo lėšų vietinės reikšmės keliams Kauno rajono, Klaipėdos rajono, Panevėžio rajono, Šiaulių rajono ir Alytaus rajono savivaldybėse paskirstymo 2021 metais“, </w:t>
      </w:r>
      <w:r w:rsidR="00055F9C">
        <w:rPr>
          <w:sz w:val="23"/>
          <w:szCs w:val="23"/>
        </w:rPr>
        <w:t>Lietuvos Respublikos švietimo, mokslo ir sporto ministro 2021 m. kovo 9 d. įsakymu Nr. V-376 „Dėl l</w:t>
      </w:r>
      <w:r w:rsidR="00055F9C">
        <w:t>ėšų, skirtų įsteigti naujas mokytojų padėjėjų pareigybes savivaldybėse ir valstybinėse mokyklose 2021 metais, apskaičiavimo ir paskirstymo“,</w:t>
      </w:r>
      <w:r w:rsidR="00055F9C">
        <w:rPr>
          <w:sz w:val="23"/>
          <w:szCs w:val="23"/>
        </w:rPr>
        <w:t xml:space="preserve"> </w:t>
      </w:r>
      <w:r w:rsidR="001A0B31">
        <w:t>n u s p r e n d ž i a:</w:t>
      </w:r>
    </w:p>
    <w:p w14:paraId="607F686B" w14:textId="73BF2B39" w:rsidR="00102C41" w:rsidRPr="000E4290" w:rsidRDefault="00102C41" w:rsidP="003A2676">
      <w:pPr>
        <w:pStyle w:val="Pagrindiniotekstotrauka2"/>
        <w:ind w:left="0" w:firstLine="1134"/>
      </w:pPr>
      <w:r w:rsidRPr="00497B97">
        <w:t xml:space="preserve">1. </w:t>
      </w:r>
      <w:r w:rsidR="00A726C7">
        <w:t>Sumažinti</w:t>
      </w:r>
      <w:r w:rsidRPr="000E4290">
        <w:t xml:space="preserve"> Klaipėdos rajono savivaldybės </w:t>
      </w:r>
      <w:r>
        <w:t>2021</w:t>
      </w:r>
      <w:r w:rsidRPr="000E4290">
        <w:t xml:space="preserve"> metų biudžeto pajamas </w:t>
      </w:r>
      <w:r>
        <w:t xml:space="preserve">ir asignavimus </w:t>
      </w:r>
      <w:r w:rsidR="005C7767">
        <w:t xml:space="preserve">1445,803 </w:t>
      </w:r>
      <w:r>
        <w:t>tūkst. eurų</w:t>
      </w:r>
      <w:r w:rsidRPr="000E4290">
        <w:t xml:space="preserve">. </w:t>
      </w:r>
    </w:p>
    <w:p w14:paraId="12D5BBCC" w14:textId="1830A43A" w:rsidR="00102C41" w:rsidRDefault="00102C41" w:rsidP="003A2676">
      <w:pPr>
        <w:pStyle w:val="Pagrindiniotekstotrauka2"/>
        <w:ind w:left="0" w:firstLine="1134"/>
      </w:pPr>
      <w:r>
        <w:t>2. Pakeisti biudžeto asignavimus atsižvelgiant į įstaigų prašymus ir Klaipėdos rajono savivaldybės strateginio veiklos plano 2021 m. programų pakeitimus (priedas pridedamas).</w:t>
      </w:r>
    </w:p>
    <w:p w14:paraId="2C923C4E" w14:textId="7A7A067E" w:rsidR="00102C41" w:rsidRDefault="00102C41" w:rsidP="003A2676">
      <w:pPr>
        <w:pStyle w:val="Pagrindiniotekstotrauka2"/>
        <w:ind w:left="0" w:firstLine="1134"/>
      </w:pPr>
      <w:r>
        <w:t>3. Pakeisti Klaipėdos rajono savivaldybės tarybos 2021 m. sausio 28 d. sprendimo Nr. T11-33 ,,Dėl Klaipėdos rajono savivaldybės 202</w:t>
      </w:r>
      <w:r w:rsidR="00726CFD">
        <w:t>1</w:t>
      </w:r>
      <w:r>
        <w:t xml:space="preserve"> metų biudžeto patvirtinimo“:</w:t>
      </w:r>
    </w:p>
    <w:p w14:paraId="012042D9" w14:textId="77777777" w:rsidR="00102C41" w:rsidRDefault="00102C41" w:rsidP="003A2676">
      <w:pPr>
        <w:pStyle w:val="Pagrindiniotekstotrauka2"/>
        <w:ind w:left="0" w:firstLine="1134"/>
      </w:pPr>
      <w:r>
        <w:t>3.1.   1 priedą:</w:t>
      </w:r>
    </w:p>
    <w:p w14:paraId="4DB12F63" w14:textId="35F3873A" w:rsidR="00102C41" w:rsidRPr="00055F9C" w:rsidRDefault="00102C41" w:rsidP="003A2676">
      <w:pPr>
        <w:pStyle w:val="Pagrindiniotekstotrauka2"/>
        <w:ind w:left="0" w:firstLine="1134"/>
      </w:pPr>
      <w:r>
        <w:t>3.1.1. Įrašyti eilutę Nr. 2.</w:t>
      </w:r>
      <w:r w:rsidR="00055F9C">
        <w:t>1</w:t>
      </w:r>
      <w:r>
        <w:t>.</w:t>
      </w:r>
      <w:r w:rsidR="00055F9C">
        <w:t>2</w:t>
      </w:r>
      <w:r>
        <w:t>.</w:t>
      </w:r>
      <w:r w:rsidR="00055F9C">
        <w:t>7</w:t>
      </w:r>
      <w:r>
        <w:t xml:space="preserve">., skiltyje ,,Pajamų rūšys“ įrašant </w:t>
      </w:r>
      <w:r w:rsidRPr="00055F9C">
        <w:t>žodžius „</w:t>
      </w:r>
      <w:r w:rsidR="00055F9C" w:rsidRPr="00055F9C">
        <w:t>Konsultacijoms mokiniams, patiriantiems mokymosi sunkumų (VBD(COVID))</w:t>
      </w:r>
      <w:r w:rsidRPr="00055F9C">
        <w:t>“.</w:t>
      </w:r>
    </w:p>
    <w:p w14:paraId="74DA8085" w14:textId="2CFF9EF6" w:rsidR="00055F9C" w:rsidRPr="00055F9C" w:rsidRDefault="00055F9C" w:rsidP="003A2676">
      <w:pPr>
        <w:pStyle w:val="Pagrindiniotekstotrauka2"/>
        <w:ind w:left="0" w:firstLine="1134"/>
      </w:pPr>
      <w:r>
        <w:t>3.1.2. Įrašyti eilutę Nr. 2.1.2.8., skiltyje ,,</w:t>
      </w:r>
      <w:r w:rsidR="008D37F2" w:rsidRPr="008D37F2">
        <w:t>Socialinių paslaugų šakos kolektyvinės sutarties įsipareigojimams įgyvendinti (VBD)</w:t>
      </w:r>
      <w:r w:rsidRPr="00055F9C">
        <w:t>“.</w:t>
      </w:r>
    </w:p>
    <w:p w14:paraId="7D8174CF" w14:textId="59E35B67" w:rsidR="00055F9C" w:rsidRDefault="00055F9C" w:rsidP="003A2676">
      <w:pPr>
        <w:pStyle w:val="Pagrindiniotekstotrauka2"/>
        <w:ind w:left="0" w:firstLine="1134"/>
      </w:pPr>
      <w:r>
        <w:t>3.1.3. Įrašyti eilutę Nr. 2.1.2.9., skiltyje ,,</w:t>
      </w:r>
      <w:r w:rsidR="000F533D" w:rsidRPr="000F533D">
        <w:t xml:space="preserve"> Naujoms mokytojų padėjėjų pareigybėms įsteigti 2021 metais (VBD)</w:t>
      </w:r>
      <w:r w:rsidRPr="00055F9C">
        <w:t>“.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040"/>
        <w:gridCol w:w="7480"/>
        <w:gridCol w:w="1276"/>
      </w:tblGrid>
      <w:tr w:rsidR="005C7767" w14:paraId="59BBAC6A" w14:textId="77777777" w:rsidTr="0006684D">
        <w:trPr>
          <w:trHeight w:val="25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F238" w14:textId="77777777" w:rsidR="005C7767" w:rsidRDefault="005C7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Eil. Nr.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129A" w14:textId="77777777" w:rsidR="005C7767" w:rsidRDefault="005C7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Pajamų rūšys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89FF" w14:textId="77777777" w:rsidR="005C7767" w:rsidRDefault="005C7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Sumos tūkst. eurų</w:t>
            </w:r>
          </w:p>
        </w:tc>
      </w:tr>
      <w:tr w:rsidR="005C7767" w14:paraId="2184A718" w14:textId="77777777" w:rsidTr="0006684D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41DE" w14:textId="77777777" w:rsidR="005C7767" w:rsidRDefault="005C7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8F95" w14:textId="77777777" w:rsidR="005C7767" w:rsidRDefault="005C7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07DD" w14:textId="77777777" w:rsidR="005C7767" w:rsidRDefault="005C7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5C7767" w14:paraId="332B1CE3" w14:textId="77777777" w:rsidTr="0006684D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F64B" w14:textId="77777777" w:rsidR="005C7767" w:rsidRDefault="005C776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8C64" w14:textId="77777777" w:rsidR="005C7767" w:rsidRDefault="005C776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Dotacijos iš kitų valdžios sektoriaus subjektų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9698" w14:textId="77777777" w:rsidR="005C7767" w:rsidRDefault="005C776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-1 445,803</w:t>
            </w:r>
          </w:p>
        </w:tc>
      </w:tr>
      <w:tr w:rsidR="005C7767" w14:paraId="512F4D3E" w14:textId="77777777" w:rsidTr="0006684D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F7E0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503D2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Dotacijos iš kitų valdžios sektoriaus subjektų einamiesiems tikslams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7903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99,397</w:t>
            </w:r>
          </w:p>
        </w:tc>
      </w:tr>
      <w:tr w:rsidR="005C7767" w14:paraId="5FA78D20" w14:textId="77777777" w:rsidTr="0006684D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325C2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C3BF9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Speciali tikslinė dotacija savivaldybėms einamiesiems tikslams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97A6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-0,607</w:t>
            </w:r>
          </w:p>
        </w:tc>
      </w:tr>
      <w:tr w:rsidR="005C7767" w14:paraId="0F0CF06D" w14:textId="77777777" w:rsidTr="0006684D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EBF4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2.1.1.1.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1B5A0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Valstybinėms (valstybės perduotoms savivaldybėms) funkcijoms atlikti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87A0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-0,607</w:t>
            </w:r>
          </w:p>
        </w:tc>
      </w:tr>
      <w:tr w:rsidR="005C7767" w14:paraId="22557C12" w14:textId="77777777" w:rsidTr="0006684D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03D44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2.1.2.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B5855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Kitos dotacijos einamiesiems tikslams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8DD3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85,404</w:t>
            </w:r>
          </w:p>
        </w:tc>
      </w:tr>
      <w:tr w:rsidR="005C7767" w14:paraId="6B7C1278" w14:textId="77777777" w:rsidTr="0006684D">
        <w:trPr>
          <w:trHeight w:val="3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57CA8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C02C3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Vietinės reikšmės keliams (gatvėms) tiesti, taisyti, prižiūrėti ir saugaus eismo sąlygoms užtikrinti (KPPP)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C27C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-3,0</w:t>
            </w:r>
          </w:p>
        </w:tc>
      </w:tr>
      <w:tr w:rsidR="005C7767" w14:paraId="64A2B942" w14:textId="77777777" w:rsidTr="0006684D">
        <w:trPr>
          <w:trHeight w:val="344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D7684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2.1.2.7.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184F3C" w14:textId="77777777" w:rsidR="005C7767" w:rsidRDefault="005C7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Konsultacijoms mokiniams, patiriantiems mokymosi sunkumų (VBD(COVID))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B438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20,492</w:t>
            </w:r>
          </w:p>
        </w:tc>
      </w:tr>
      <w:tr w:rsidR="005C7767" w14:paraId="773EBDB7" w14:textId="77777777" w:rsidTr="0006684D">
        <w:trPr>
          <w:trHeight w:val="4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A0EEA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2.1.2.8.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AFD1B" w14:textId="77777777" w:rsidR="005C7767" w:rsidRDefault="005C7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Socialinių paslaugų šakos kolektyvinės sutarties įsipareigojimams įgyvendinti (VBD)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9CF9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</w:tr>
      <w:tr w:rsidR="005C7767" w14:paraId="30D2B9A6" w14:textId="77777777" w:rsidTr="0006684D">
        <w:trPr>
          <w:trHeight w:val="427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11DB3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2.1.2.9.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DD3E8E" w14:textId="77777777" w:rsidR="005C7767" w:rsidRDefault="005C7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Naujoms mokytojų padėjėjų pareigybėms įsteigti 2021 metais (VBD)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C852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52,712</w:t>
            </w:r>
          </w:p>
        </w:tc>
      </w:tr>
      <w:tr w:rsidR="005C7767" w14:paraId="72306B94" w14:textId="77777777" w:rsidTr="0006684D">
        <w:trPr>
          <w:trHeight w:val="4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D033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2.1.3.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80586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Dotacija savivaldybėms iš Europos Sąjungos, kitos tarptautinės finansinės paramos ir bendrojo finansavimo lėšų einamiesiems tikslams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CD15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</w:t>
            </w:r>
          </w:p>
        </w:tc>
      </w:tr>
      <w:tr w:rsidR="005C7767" w14:paraId="4DDB10FB" w14:textId="77777777" w:rsidTr="0006684D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BFB82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C960C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Dotacijos iš kitų valdžios sektoriaus subjektų turtui įsigyti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32D0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-1545,2</w:t>
            </w:r>
          </w:p>
        </w:tc>
      </w:tr>
      <w:tr w:rsidR="005C7767" w14:paraId="25A2E2FA" w14:textId="77777777" w:rsidTr="0006684D">
        <w:trPr>
          <w:trHeight w:val="28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74898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8E023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Kitos dotacijos turtui įsigyti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6E4A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-1545,2</w:t>
            </w:r>
          </w:p>
        </w:tc>
      </w:tr>
      <w:tr w:rsidR="005C7767" w14:paraId="255FEA28" w14:textId="77777777" w:rsidTr="0006684D">
        <w:trPr>
          <w:trHeight w:val="224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A5F58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2.2.1.1.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89A98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Vietinės reikšmės keliams (gatvėms) tiesti, taisyti, prižiūrėti ir saugaus eismo sąlygoms užtikrinti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9B27" w14:textId="77777777" w:rsidR="005C7767" w:rsidRDefault="005C7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-1545,2</w:t>
            </w:r>
          </w:p>
        </w:tc>
      </w:tr>
      <w:tr w:rsidR="005C7767" w14:paraId="2FBC57DD" w14:textId="77777777" w:rsidTr="0006684D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C2D7" w14:textId="77777777" w:rsidR="005C7767" w:rsidRDefault="005C7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A8CA" w14:textId="77777777" w:rsidR="005C7767" w:rsidRDefault="005C776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Iš viso pajamų: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42CC" w14:textId="77777777" w:rsidR="005C7767" w:rsidRDefault="005C776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-1 445,803</w:t>
            </w:r>
          </w:p>
        </w:tc>
      </w:tr>
    </w:tbl>
    <w:p w14:paraId="466C22CC" w14:textId="7D8C1251" w:rsidR="001D618D" w:rsidRDefault="008D7EE7" w:rsidP="003A2676">
      <w:pPr>
        <w:pStyle w:val="Pagrindiniotekstotrauka2"/>
        <w:ind w:left="0" w:firstLine="1134"/>
      </w:pPr>
      <w:r>
        <w:t xml:space="preserve">3.2. </w:t>
      </w:r>
      <w:r w:rsidR="00121B1D">
        <w:t xml:space="preserve">  </w:t>
      </w:r>
      <w:r w:rsidR="001D618D">
        <w:t>3 priedą:</w:t>
      </w:r>
    </w:p>
    <w:p w14:paraId="3D7FC43A" w14:textId="475BEBEB" w:rsidR="001D618D" w:rsidRDefault="001D618D" w:rsidP="003A2676">
      <w:pPr>
        <w:pStyle w:val="Pagrindiniotekstotrauka2"/>
        <w:ind w:left="0" w:firstLine="1134"/>
        <w:rPr>
          <w:lang w:eastAsia="lt-LT"/>
        </w:rPr>
      </w:pPr>
      <w:r>
        <w:t>3.2.1. Įrašyti eilutes Nr. 1.1.5., 2.1.6., 3.1.5., 4.4.20., 45.9.</w:t>
      </w:r>
      <w:r w:rsidR="0003233A">
        <w:t>,</w:t>
      </w:r>
      <w:r>
        <w:t xml:space="preserve"> skiltyje ,,Asignavimų valdytojo pavadinimas, programos numeris ir pavadinimas“ įrašant žodžius „</w:t>
      </w:r>
      <w:r w:rsidR="00B338AA" w:rsidRPr="00B338AA">
        <w:rPr>
          <w:lang w:eastAsia="lt-LT"/>
        </w:rPr>
        <w:t>Konsultacijoms mokiniams, patiriantiems mokymosi sunkumų (VBD(COVID))</w:t>
      </w:r>
      <w:r>
        <w:rPr>
          <w:lang w:eastAsia="lt-LT"/>
        </w:rPr>
        <w:t>“.</w:t>
      </w:r>
    </w:p>
    <w:p w14:paraId="455EDA5C" w14:textId="3B36FB85" w:rsidR="008D7EE7" w:rsidRDefault="00B338AA" w:rsidP="003A2676">
      <w:pPr>
        <w:pStyle w:val="Pagrindiniotekstotrauka2"/>
        <w:ind w:left="0" w:firstLine="1134"/>
      </w:pPr>
      <w:r>
        <w:t>3.2.2. Įrašyti eilutes Nr. 2.1.7., 4.1.5., 9.1.5., 11.1.5., 14.1.5., 16.1.4., 17.1.4., 44.22., 45.10.</w:t>
      </w:r>
      <w:r w:rsidR="0003233A">
        <w:t>,</w:t>
      </w:r>
      <w:r>
        <w:t xml:space="preserve"> skiltyje ,,Asignavimų valdytojo pavadinimas, programos numeris ir pavadinimas“ įrašant žodžius „</w:t>
      </w:r>
      <w:r w:rsidR="00EF0942" w:rsidRPr="00EF0942">
        <w:t>Naujoms mokytojų padėjėjų pareigybėms įsteigti 2021 metais (VBD)</w:t>
      </w:r>
      <w:r w:rsidR="00EF0942">
        <w:t>“.</w:t>
      </w:r>
    </w:p>
    <w:p w14:paraId="65517C17" w14:textId="3B5150F8" w:rsidR="00EF0942" w:rsidRDefault="00EF0942" w:rsidP="003A2676">
      <w:pPr>
        <w:pStyle w:val="Pagrindiniotekstotrauka2"/>
        <w:ind w:left="0" w:firstLine="1134"/>
      </w:pPr>
      <w:r>
        <w:t>3.2.3. Įrašyti eilutes Nr. 30.1.3., 44.21., 49.1.8.</w:t>
      </w:r>
      <w:r w:rsidR="0003233A">
        <w:t xml:space="preserve">, </w:t>
      </w:r>
      <w:r>
        <w:t>skiltyje ,,Asignavimų valdytojo pavadinimas, programos numeris ir pavadinimas“ įrašant žodžius „</w:t>
      </w:r>
      <w:r w:rsidR="00CF7BFA" w:rsidRPr="00CF7BFA">
        <w:t>Socialinių paslaugų šakos kolektyvinės sutarties įsipareigojimams įgyvendinti (VBD)</w:t>
      </w:r>
      <w:r w:rsidR="00CF7BFA">
        <w:t>“.</w:t>
      </w:r>
    </w:p>
    <w:p w14:paraId="6537FC85" w14:textId="304B5A7A" w:rsidR="00E5299F" w:rsidRDefault="00E5299F" w:rsidP="003A2676">
      <w:pPr>
        <w:pStyle w:val="Pagrindiniotekstotrauka2"/>
        <w:ind w:left="0" w:firstLine="1134"/>
      </w:pPr>
      <w:r>
        <w:t>3.2.4. Pakeisti penktos programos pavadinimą iš „5. Socialinės paramos programa“ į „</w:t>
      </w:r>
      <w:r w:rsidRPr="00E5299F">
        <w:t>5. Socialinės apsaugos ir NVO politikos programa</w:t>
      </w:r>
      <w:r>
        <w:t>“.</w:t>
      </w:r>
    </w:p>
    <w:p w14:paraId="07D277D2" w14:textId="2C35405B" w:rsidR="00E5299F" w:rsidRPr="00055F9C" w:rsidRDefault="00E5299F" w:rsidP="003A2676">
      <w:pPr>
        <w:pStyle w:val="Pagrindiniotekstotrauka2"/>
        <w:ind w:left="0" w:firstLine="1134"/>
      </w:pPr>
      <w:r>
        <w:t>3.2.5. Eilutės Nr. 43.6.6. skiltyje „Funkcinės klasifikacijos kodas“ vietoje „04.“ įrašyti „06.“.</w:t>
      </w:r>
    </w:p>
    <w:p w14:paraId="6F63BE10" w14:textId="099BDB41" w:rsidR="00102C41" w:rsidRDefault="00D3316D" w:rsidP="003A2676">
      <w:pPr>
        <w:pStyle w:val="Default"/>
        <w:ind w:firstLine="1134"/>
        <w:jc w:val="both"/>
      </w:pPr>
      <w:r>
        <w:t>3.2.6. Įrašyti eilut</w:t>
      </w:r>
      <w:r w:rsidR="0003233A">
        <w:t>es</w:t>
      </w:r>
      <w:r>
        <w:t xml:space="preserve"> Nr. 43.8.4.</w:t>
      </w:r>
      <w:r w:rsidR="0003233A">
        <w:t>, 52.5.,</w:t>
      </w:r>
      <w:r>
        <w:t xml:space="preserve"> skiltyje ,,Asignavimų valdytojo pavadinimas, programos numeris ir pavadinimas“ įrašant žodžius „savivaldybės lėšos (SB), skiltyje „Funkcinės klasifikacijos kodas“ įrašant „09.“.</w:t>
      </w:r>
    </w:p>
    <w:tbl>
      <w:tblPr>
        <w:tblW w:w="97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37"/>
        <w:gridCol w:w="3621"/>
        <w:gridCol w:w="786"/>
        <w:gridCol w:w="1195"/>
        <w:gridCol w:w="925"/>
        <w:gridCol w:w="1140"/>
        <w:gridCol w:w="958"/>
      </w:tblGrid>
      <w:tr w:rsidR="000E7E2E" w:rsidRPr="003A2676" w14:paraId="21373670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D9F0B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5288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F85E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19D4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DA9D6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D4791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tūkst. eurų</w:t>
            </w:r>
          </w:p>
        </w:tc>
      </w:tr>
      <w:tr w:rsidR="000E7E2E" w:rsidRPr="003A2676" w14:paraId="40A5298F" w14:textId="77777777" w:rsidTr="000E7E2E">
        <w:trPr>
          <w:trHeight w:val="225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0258D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D7B45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EF93C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Funkcinės klasifikacijos kodas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C2D5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E350F3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</w:tr>
      <w:tr w:rsidR="000E7E2E" w:rsidRPr="003A2676" w14:paraId="7EADA98A" w14:textId="77777777" w:rsidTr="000E7E2E">
        <w:trPr>
          <w:trHeight w:val="255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81E0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4CC8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75D0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8339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B069EB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išlaidoms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C477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turtui įsigyti</w:t>
            </w:r>
          </w:p>
        </w:tc>
      </w:tr>
      <w:tr w:rsidR="000E7E2E" w:rsidRPr="003A2676" w14:paraId="1035528C" w14:textId="77777777" w:rsidTr="000E7E2E">
        <w:trPr>
          <w:trHeight w:val="276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E1E1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6895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0A98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4535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F273F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17D85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 darbo užmokesčiui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924C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</w:tr>
      <w:tr w:rsidR="000E7E2E" w:rsidRPr="003A2676" w14:paraId="71CDE4CD" w14:textId="77777777" w:rsidTr="000E7E2E">
        <w:trPr>
          <w:trHeight w:val="276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C6D5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ABFE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1B87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EB77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17BB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4F95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D9BC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</w:tr>
      <w:tr w:rsidR="000E7E2E" w:rsidRPr="003A2676" w14:paraId="56AC02B4" w14:textId="77777777" w:rsidTr="00E608E0">
        <w:trPr>
          <w:trHeight w:val="407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F7F9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D912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656D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E669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1E18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5E6D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6789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</w:p>
        </w:tc>
      </w:tr>
      <w:tr w:rsidR="000E7E2E" w:rsidRPr="003A2676" w14:paraId="1E8B0612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09DCB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22586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6690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852B6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A052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49EBA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A458C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</w:t>
            </w:r>
          </w:p>
        </w:tc>
      </w:tr>
      <w:tr w:rsidR="000E7E2E" w:rsidRPr="003A2676" w14:paraId="56BFDE7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749DD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7BE2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,,Vaivorykštės" gimnazija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7E7B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04A3D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16,802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CF74D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16,802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8299A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0D09C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4996F2E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C572D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44BA5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6DE18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320C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E296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6E81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3E4B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FE1620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B34D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702F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A402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C2ACE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16,802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2E65E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16,802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C9392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5FF56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F964BE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A93F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A3F8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3A949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2127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A200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EAFE5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B1A2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B4DA0E6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E9B77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1.1.5.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82F2AD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Konsultacijoms mokiniams, patiriantiems mokymosi sunkumų (VBD(COVID))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8ACEC3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AD27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15,402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8E33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15,402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20EE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162F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F05D85A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2803B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E27D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 xml:space="preserve">Priekulės Ievos Simonaitytės gimnazija 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6AEC66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BCC9C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33,61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5686B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12,51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3B280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9,422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3CC6A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21,1</w:t>
            </w:r>
          </w:p>
        </w:tc>
      </w:tr>
      <w:tr w:rsidR="000E7E2E" w:rsidRPr="003A2676" w14:paraId="159A2F4E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49A00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C1FC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AFD6A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89E3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B054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6C92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F3B1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DD27D9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5904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D2F43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1B0903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592AD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33,61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8E7D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12,51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2F9A5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9,422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0275B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21,1</w:t>
            </w:r>
          </w:p>
        </w:tc>
      </w:tr>
      <w:tr w:rsidR="000E7E2E" w:rsidRPr="003A2676" w14:paraId="511F404C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27DD4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17A3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B308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197F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24,0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0A2C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2367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F47B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21,1</w:t>
            </w:r>
          </w:p>
        </w:tc>
      </w:tr>
      <w:tr w:rsidR="000E7E2E" w:rsidRPr="003A2676" w14:paraId="483AAC3C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2976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2.1.6.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A609B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Konsultacijoms mokiniams, patiriantiems mokymosi sunkumų (VBD(COVID))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CF1156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8ED0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2,08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9144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2,08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AFA1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96DE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31F9CEE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EE47C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2.1.7.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3A5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Naujoms mokytojų padėjėjų pareigybėms įsteigti 2021 metais (VBD)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B342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BB5B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7,53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83F7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7,53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7CBB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7,422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E0AC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3848CF4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411E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BEC026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Veiviržėnų Jurgio Šaulio gimnazija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E62B9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7E22DC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28,31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C08A0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14,41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3862A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EE142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13,9</w:t>
            </w:r>
          </w:p>
        </w:tc>
      </w:tr>
      <w:tr w:rsidR="000E7E2E" w:rsidRPr="003A2676" w14:paraId="757694F0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0164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46183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DBAC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2419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C63D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F7C0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636F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286442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3CAFC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lastRenderedPageBreak/>
              <w:t>3.1.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30310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66557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A754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28,31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1E0E2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14,41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D31DE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3,0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EDD8E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13,9</w:t>
            </w:r>
          </w:p>
        </w:tc>
      </w:tr>
      <w:tr w:rsidR="000E7E2E" w:rsidRPr="003A2676" w14:paraId="5FD5F85C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F0CB5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B6375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5601F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F5272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25,3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AFAB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11,4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16DF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45FA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13,9</w:t>
            </w:r>
          </w:p>
        </w:tc>
      </w:tr>
      <w:tr w:rsidR="000E7E2E" w:rsidRPr="003A2676" w14:paraId="571B6670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A5BCD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3.1.5.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4A284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Konsultacijoms mokiniams, patiriantiems mokymosi sunkumų (VBD(COVID))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8BB2E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31D02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BD02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D031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B850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FD90219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35AB0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02629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Endriejavo pagrindinė mokykla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49FDB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5476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9,13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253F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9,13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C71D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7,422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72A2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A48ABAC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22A1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55FE5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C75C2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E7BB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C754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B997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BCD1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24BDA86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ED30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2A2CF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CD549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1F410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9,13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DF4B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9,13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20E8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7,422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37EF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A02606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B110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85AC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EA6E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B6EC3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138F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3825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D4F2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76A06CF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A774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4.1.5.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1A3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Naujoms mokytojų padėjėjų pareigybėms įsteigti 2021 metais (VBD)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C8825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FABB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7,53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B4EC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7,53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9936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7,422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8232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C4233E4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93F309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F972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,,Kranto" pagrindinė mokykla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7A3B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1764F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476B5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AFEE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2CFF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F77B47D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CD8BE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C9068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CB2D0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4958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A20B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59B7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A0AA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C2F1AB5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53D0A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7E404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34F62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94C0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671D3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977D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7DBFC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E3CAE9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0422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6DF6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581A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4CD57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512D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F895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45E9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75D0F87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32031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6B983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,,Minijos" progimnazija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7BBE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009D9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3,1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69283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F8CC5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851F6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6BCD1C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97AA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51F1AA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0E0AB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7FF20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343F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8356A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07BD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84DA284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7DEB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6.1.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7C0C9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BC29A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550C8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3,1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8E36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3,1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87243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41C46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17CB3E2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6069D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6.1.1.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80B7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C5880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C0DF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103B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9544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33A3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790E001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0DBA98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C3CB9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Agluonėnų pagrindinė mokykla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26770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F712A0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10,8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23CED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3,8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7F76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C4506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7,0</w:t>
            </w:r>
          </w:p>
        </w:tc>
      </w:tr>
      <w:tr w:rsidR="000E7E2E" w:rsidRPr="003A2676" w14:paraId="5ECAF822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EE649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714EF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0AE14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703895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767E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AA09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0F67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37277F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E1B3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64E1D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6F9F8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7D49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10,8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35077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3,8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2B421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53A17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7,0</w:t>
            </w:r>
          </w:p>
        </w:tc>
      </w:tr>
      <w:tr w:rsidR="000E7E2E" w:rsidRPr="003A2676" w14:paraId="52ABDC3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71495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17B68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1E855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ABA7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10,8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FC91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3104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3B32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7,0</w:t>
            </w:r>
          </w:p>
        </w:tc>
      </w:tr>
      <w:tr w:rsidR="000E7E2E" w:rsidRPr="003A2676" w14:paraId="6245EECF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B3086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14DA8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Dituvos pagrindinė mokykla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D2317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7E2E7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87E94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CBDC1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89056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BD5104E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7648D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93788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4531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48EC5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5E73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7520E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BD631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987A77E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DF7FF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8.1.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3C00E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BEBF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87690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2,2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95A9D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2,2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60CE1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8F76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7E2B817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3189C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8.1.1.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7E8A0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305DD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4D3C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CCFE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1D37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AA61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7D41733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D2E3D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9.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39281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Dovilų pagrindinė mokykla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84F7C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DFBBF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37,162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FB4F6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17,162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E34C3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14,847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AC5D3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20,0</w:t>
            </w:r>
          </w:p>
        </w:tc>
      </w:tr>
      <w:tr w:rsidR="000E7E2E" w:rsidRPr="003A2676" w14:paraId="31C26B55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8B00E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AF788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003F2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4557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0C94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5637A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0F42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E9C1CE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9C717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B90CE3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03E94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DD6CA3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37,162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D7DE3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17,162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32AAF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14,847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93E69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20,0</w:t>
            </w:r>
          </w:p>
        </w:tc>
      </w:tr>
      <w:tr w:rsidR="000E7E2E" w:rsidRPr="003A2676" w14:paraId="4C1813A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0CE2A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0886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E69F4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3A3D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22,1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2104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6659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3C20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20,0</w:t>
            </w:r>
          </w:p>
        </w:tc>
      </w:tr>
      <w:tr w:rsidR="000E7E2E" w:rsidRPr="003A2676" w14:paraId="28704BD6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B80BC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9.1.5.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682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Naujoms mokytojų padėjėjų pareigybėms įsteigti 2021 metais (VBD)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E62BB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E9EC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15,062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E72C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15,062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68D3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14,847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37A8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E8E93FC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A0C75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5CDBCA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Ketvergių pagrindinė mokykla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8B4D1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D8701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2,7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0D302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2,7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BBC8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D99B6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924D3C6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D0259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E827F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112E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DF4723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9096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AA2EF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7F02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8AE0A1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DD10F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E0E338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9AF1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FC83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2,7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100A3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2,7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21D18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2FE2E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A32062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61D5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FD47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7A95D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D9021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2,7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30E9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C4957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60C4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4EBA17D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260B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11.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E4BA1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Kretingalės pagrindinė mokykla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52448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DC317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15,065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1F02C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5,065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77EE8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3,711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C6997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10,0</w:t>
            </w:r>
          </w:p>
        </w:tc>
      </w:tr>
      <w:tr w:rsidR="000E7E2E" w:rsidRPr="003A2676" w14:paraId="1A05BF1B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9F3E3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3472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DAEAE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351A7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06B0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46D2F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75AD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DE119F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13B1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49163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A4701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2A224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15,065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32270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5,065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CD09E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3,711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C2481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10,0</w:t>
            </w:r>
          </w:p>
        </w:tc>
      </w:tr>
      <w:tr w:rsidR="000E7E2E" w:rsidRPr="003A2676" w14:paraId="688F888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D0B6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11.1.1.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9BCBA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1BAE2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B66C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11,3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3226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CC80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1936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10,0</w:t>
            </w:r>
          </w:p>
        </w:tc>
      </w:tr>
      <w:tr w:rsidR="000E7E2E" w:rsidRPr="003A2676" w14:paraId="6A6849FA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5041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11.1.5.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0C3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Naujoms mokytojų padėjėjų pareigybėms įsteigti 2021 metais (VBD)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1AC91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6352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3,765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20A6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3,765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53D0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3,711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3E15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5C67DB8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ADC67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12.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63A6D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Lapių pagrindinė mokykla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CC4DB9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EA23A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253C0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3CDE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013DA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871AAAB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D1C87F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5830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FB985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CFC68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BFA7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5B66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24B5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D9B8A9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AD15F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12.1.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0BF9C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38874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6C09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7B475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29E2E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B34F5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7B9D1A4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FEEA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12.1.1.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2B6C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A1E9F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5940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D8BD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A9E2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14ED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63B5219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C441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12.2.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CF315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5. Socialinės apsaugos ir NVO politikos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6467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A3B4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0791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25BF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E1EA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45BFDA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969F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12.2.1.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2FD4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EA55E4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DFD4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A1A3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6C2A6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4D3B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20C281B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FFE5D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13.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DFCD1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Plikių Ievos Labutytės pagrindinė mokykla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8BF43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E1EF1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5E6D5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546B5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6529D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4F25C27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B49D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FC48CB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17A7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44EF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75AB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7FDC4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323D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5A2A9A0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5F95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13.1.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C63A4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751E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E39F4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2051B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AB0E2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079EF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DD3EBD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25D3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13.1.1.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F6EE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DB4D5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F3C6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CF9F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F05B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B67A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D34BEF1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AD133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14.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08594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Vėžaičių pagrindinė mokykla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5705FD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D9007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16,165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B4391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11,965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C0884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3,711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F66BA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4,2</w:t>
            </w:r>
          </w:p>
        </w:tc>
      </w:tr>
      <w:tr w:rsidR="000E7E2E" w:rsidRPr="003A2676" w14:paraId="45A0CA1C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E076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BFE5BF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DDA19D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DB39C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074F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04D79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E9E6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12A4BBD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6807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lastRenderedPageBreak/>
              <w:t>14.1.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2A5AF3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FE556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DCB8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16,165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648EC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11,965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84CC4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3,711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5DC88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4,2</w:t>
            </w:r>
          </w:p>
        </w:tc>
      </w:tr>
      <w:tr w:rsidR="000E7E2E" w:rsidRPr="003A2676" w14:paraId="7FE922BB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84E9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DB511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2CA93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266D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12,4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FD5E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8,2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E585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0A00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4,2</w:t>
            </w:r>
          </w:p>
        </w:tc>
      </w:tr>
      <w:tr w:rsidR="000E7E2E" w:rsidRPr="003A2676" w14:paraId="0203D38F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E664A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14.1.5.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68B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Naujoms mokytojų padėjėjų pareigybėms įsteigti 2021 metais (VBD)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090AA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AAA7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3,765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B6A5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3,765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C02F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3,711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9C83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BAA2BC8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D7D10A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15.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B6066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3A2676">
              <w:rPr>
                <w:b/>
                <w:bCs/>
                <w:sz w:val="20"/>
                <w:szCs w:val="20"/>
                <w:lang w:eastAsia="lt-LT"/>
              </w:rPr>
              <w:t>Slengių</w:t>
            </w:r>
            <w:proofErr w:type="spellEnd"/>
            <w:r w:rsidRPr="003A2676">
              <w:rPr>
                <w:b/>
                <w:bCs/>
                <w:sz w:val="20"/>
                <w:szCs w:val="20"/>
                <w:lang w:eastAsia="lt-LT"/>
              </w:rPr>
              <w:t xml:space="preserve"> mokykla-daugiafunkcis centras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E0BE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ACD5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4868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ACA6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3C2E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28E8A22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5E732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423F6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948630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C8F8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B928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400B8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6D10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253625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60CD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7BA26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ED0B0F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E34B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80FB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EC54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315A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109FAB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F185C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687D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59AA5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A827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CA10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A0BB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04F9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D1736FE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52F5A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16.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671DB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lopšelis-darželis ,,Ąžuoliukas"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A9015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6784E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8,33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22553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8,33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EA497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7,422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CFA9D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EFCC2AA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5A5E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B9EBD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5752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B3CD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AEE6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8085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5745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C0645B6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4A8E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16.1.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8FB79F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844094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AE443B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8,33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C7CCD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8,33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C977E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7,422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CA081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D726BE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D309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16.1.1.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D995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FCCC9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40076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7A4D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CE54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51F6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D9AE145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A1C98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16.1.4.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B5E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Naujoms mokytojų padėjėjų pareigybėms įsteigti 2021 metais (VBD)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C314C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BEF2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7,53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35E8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7,53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E17F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7,422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A3E0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46AB5F1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C0FEF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17.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31178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lopšelis-darželis ,,Gintarėlis"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1EF1A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E8F5C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8,53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EB13D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8,53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22B87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7,422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CC6F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A37ED2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D2DD2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C0680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123FC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25A90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3704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8726B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5FD6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A637A75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0DD1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17.1.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F5801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60209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F0F02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8,53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F8482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8,53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B65B0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7,422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8F171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B65E31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5D9E7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17.1.1.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50B6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E355E5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3061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E4AC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839C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DF7B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DA12628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C552C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17.1.4.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68E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Naujoms mokytojų padėjėjų pareigybėms įsteigti 2021 metais (VBD)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32501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F955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7,53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02B3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7,53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7320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7,422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6135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6C6FEAA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41AACB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18.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1F48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lopšelis-darželis ,,Saulutė"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4FB803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32F6C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EFE07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42A6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CC0A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0E7A91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4843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2191E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BA382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979C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2967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A27F9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6689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5B2FC0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4FE78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18.1.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2C52C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02DE42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5696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AB0E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13EC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1F5E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DA5718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7A737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18.1.1.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CE33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685C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735B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4118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5171C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61A2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F48942E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6F012686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19.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1A2FE4C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lopšelis-darželis ,,</w:t>
            </w:r>
            <w:proofErr w:type="spellStart"/>
            <w:r w:rsidRPr="003A2676">
              <w:rPr>
                <w:b/>
                <w:bCs/>
                <w:sz w:val="20"/>
                <w:szCs w:val="20"/>
                <w:lang w:eastAsia="lt-LT"/>
              </w:rPr>
              <w:t>Naminukas</w:t>
            </w:r>
            <w:proofErr w:type="spellEnd"/>
            <w:r w:rsidRPr="003A2676">
              <w:rPr>
                <w:b/>
                <w:bCs/>
                <w:sz w:val="20"/>
                <w:szCs w:val="20"/>
                <w:lang w:eastAsia="lt-LT"/>
              </w:rPr>
              <w:t>"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3A67A68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CE196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11,0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70F16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A7F6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780E4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10,0</w:t>
            </w:r>
          </w:p>
        </w:tc>
      </w:tr>
      <w:tr w:rsidR="000E7E2E" w:rsidRPr="003A2676" w14:paraId="7233CD8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96B2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553E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018B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0312B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B03A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671C7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CE1E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485C04D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0E07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19.1.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8F9A55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2080B3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63A5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11,0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97B1D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5015E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25A7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10,0</w:t>
            </w:r>
          </w:p>
        </w:tc>
      </w:tr>
      <w:tr w:rsidR="000E7E2E" w:rsidRPr="003A2676" w14:paraId="08EFC12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F3CD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19.1.1.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3DC90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5662AA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4127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11,0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518A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E913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58B5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10,0</w:t>
            </w:r>
          </w:p>
        </w:tc>
      </w:tr>
      <w:tr w:rsidR="000E7E2E" w:rsidRPr="003A2676" w14:paraId="225EC17C" w14:textId="77777777" w:rsidTr="000E7E2E">
        <w:trPr>
          <w:trHeight w:val="2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70D1DD9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20.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FD82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Priekulės vaikų lopšelis-darželis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4C85383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9CE0D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11,4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2942D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B58D1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B14EF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10,0</w:t>
            </w:r>
          </w:p>
        </w:tc>
      </w:tr>
      <w:tr w:rsidR="000E7E2E" w:rsidRPr="003A2676" w14:paraId="5167053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316F6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8C064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9CAA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041FB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027C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3D9B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3E6B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DC1032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12B0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BE5D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E05C3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FBF6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11,4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F1A79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C79369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EFBDD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10,0</w:t>
            </w:r>
          </w:p>
        </w:tc>
      </w:tr>
      <w:tr w:rsidR="000E7E2E" w:rsidRPr="003A2676" w14:paraId="297B6077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A3065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8597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CD9DE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F4EB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11,4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B3A8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1903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7080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10,0</w:t>
            </w:r>
          </w:p>
        </w:tc>
      </w:tr>
      <w:tr w:rsidR="000E7E2E" w:rsidRPr="003A2676" w14:paraId="0FA3B489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074F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21.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52437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muzikos mokykla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B3A35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4D022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10,3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169C3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34DA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627DA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8,4</w:t>
            </w:r>
          </w:p>
        </w:tc>
      </w:tr>
      <w:tr w:rsidR="000E7E2E" w:rsidRPr="003A2676" w14:paraId="606DCDD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51932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83A6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47FF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D1F30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237B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0926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CEC9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61BCE8C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DF77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C3619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44634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6330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10,3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04A03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45750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68C94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8,4</w:t>
            </w:r>
          </w:p>
        </w:tc>
      </w:tr>
      <w:tr w:rsidR="000E7E2E" w:rsidRPr="003A2676" w14:paraId="458A73B7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FC75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21.1.1.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E754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6BCA7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0168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10,3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E0EC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A46F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1DEB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8,4</w:t>
            </w:r>
          </w:p>
        </w:tc>
      </w:tr>
      <w:tr w:rsidR="000E7E2E" w:rsidRPr="003A2676" w14:paraId="1769B7AD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60DC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22.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B13B0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vaikų ir jaunimo laisvalaikio centras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F0799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36F6C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638DC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0135B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3762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6EF23EB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8301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94D0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BDBC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A646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A0BA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E99E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40E2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3F3BDAD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41AD1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22.1.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A001A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2E0DA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8EB40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5F135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35ADE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1BD9C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8AD11EA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04B9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22.1.1.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002F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1DCEC4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1E84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9CD8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EA20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B25F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14CC885" w14:textId="77777777" w:rsidTr="000E7E2E">
        <w:trPr>
          <w:trHeight w:val="4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4294EE90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26.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690D8C3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Klaipėdos rajono turizmo informacijos centras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8917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29B1D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5898A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A637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61768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893B86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58B0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A471ED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362C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0F8F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B9D3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BAC3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9796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7C2337A" w14:textId="77777777" w:rsidTr="000E7E2E">
        <w:trPr>
          <w:trHeight w:val="46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5A8E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26.1.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7FE426C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2. Ekonominio konkurencingumo didinimo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6F72A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04.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4B624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C392D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A52BC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4B28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AF59D60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D838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26.1.1.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C5C7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4FDF5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F4B9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F494E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278E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60FB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318AE68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A320B3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28.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A4F0B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 xml:space="preserve">Gargždų socialinių paslaugų centras 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70E9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6CC02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D41D2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2C7A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1BAD0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A15D84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7946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4742E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9D6D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4A11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3FFC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A8B07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6952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D1F87FE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17227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28.1.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10C30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5. Socialinės apsaugos ir NVO politikos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D5DB0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0080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094E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D9A78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BAFAE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947AE1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B0F6A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28.1.1.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4887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5196D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D214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32B0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5FA1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822B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E2BB9E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EDFD91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30.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5AEB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 xml:space="preserve">Priekulės socialinių paslaugų centras 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D8DA8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04FAD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15,9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DA48C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15,9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E5CB6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7816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64E846D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87FEA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132CB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685B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3990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1ED6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4D055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2F00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EE796CF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AFB4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30.1.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C696AE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5. Socialinės apsaugos ir NVO politikos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F5A6A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C801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15,9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B5F5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15,9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5EDD8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22B6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2A03195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16A3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30.1.1.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5038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5C87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9007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45AC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C6ED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6394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00269E1" w14:textId="77777777" w:rsidTr="000E7E2E">
        <w:trPr>
          <w:trHeight w:val="54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B045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lastRenderedPageBreak/>
              <w:t>30.1.3.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21D9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Socialinių paslaugų šakos kolektyvinės sutarties įsipareigojimams įgyvendinti (VBD)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665E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F10BF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3E40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2FEBA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17E2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64C8912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A494E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32.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2778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Jono Lankučio viešoji biblioteka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F722B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BC174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92CD9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A5307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01758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5BE48C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36C4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DB97B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518DC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9134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5CB5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75B3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3422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54D82BE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A0BD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32.1.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A567B6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888FD3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28245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C6B21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6B790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D02B3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9C51F7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D744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32.1.1.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2F66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2A342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DE16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D491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9F04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4275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14910DE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56398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33.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8F921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krašto muziejus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A5D1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185EE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BE81B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43C3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5B1F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A5B759D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9011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AE316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68AC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6A83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0417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C32E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94BB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5567DA7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BEDB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33.1.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9B4B9E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B0A079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9250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DCE5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1A8C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5F8C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CF1E18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1F5DD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33.1.1.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ECF0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38160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2F5D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F3D3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CFCB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8C59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888CA29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64C3D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34.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7B51F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Gargždų kultūros centras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C54DB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0334B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12,6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CA700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12,6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F944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8232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7FF4F1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0559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F913D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3AAC6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B510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1923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2A22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3235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2AE0D82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91B3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34.1.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E4DC60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723D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6EE8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12,6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ABCA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12,6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4A1F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77E1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A066C10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8E81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34.1.1.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C156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E6EA7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7F32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12,6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7199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12,6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CD50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6137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1394740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6C90DA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35.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E02B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Dovilų etninės kultūros centras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BFD2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AA71E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9F25B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3595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70EA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3E6E310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F396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994AF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9D1D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518C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3553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811A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A90E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6991706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1A62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35.1.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7092C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C410D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8584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E88D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5323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36C9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B71F746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150FE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35.1.1.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0F3A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F3CFB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34CB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1DE2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4F67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0A4E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BB96AD4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28005B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36.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2B1A5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Kretingalės kultūros centras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5FA4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E7E5B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254E1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F243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C273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333EA5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43EE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DFAE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F921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34C5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4D8A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9901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86B2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F5EF5F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1313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36.1.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AEF1E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41255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04F2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A346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9696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E46C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80B456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F209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36.1.1.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1C6C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3812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FA73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FADB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84E8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94CF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C8FB6FD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147F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37.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1E11D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Priekulės kultūros centras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5D2F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B988F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89AAF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32BC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3430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B260AE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BF88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A2D2F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142B4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C4BE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7ECD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53EA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285D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DC3953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E4DA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37.1.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545BF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01A0E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79D8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43B4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32C2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266E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5861AC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080C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37.1.1.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825C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F4ACC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52A5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6D26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1AD9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DC90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6A4B315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F6E69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38.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B8B9C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Veiviržėnų kultūros centras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7B4D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27048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A4683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FC69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24EC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A98C71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70C7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5F0EB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8505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F2C2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E2C2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1FA9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8365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64958D0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1AE5B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38.1.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EBA360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78A6B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5FE1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2972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E376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FF14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063F6E7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E0F9B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38.1.1.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9506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F4919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44CA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E67C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042D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019A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576F37E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3C56C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39.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9A157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Vėžaičių kultūros centras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F700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9AC2F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F79CA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017B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BBA4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F530880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7E23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F4A94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BCD26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F991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02C7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6C4C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796D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E828C7C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7A188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39.1.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AC608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5C1173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63BD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3C4B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E46C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DC67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C72F81E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423B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39.1.1.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A5BC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F9B49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52FF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EC90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34D1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137B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C5644B4" w14:textId="77777777" w:rsidTr="000E7E2E">
        <w:trPr>
          <w:trHeight w:val="2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556D0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40.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0411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Sporto centras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D7C1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EB123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E4E54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1,6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FB25A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9F0C3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AD7C07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967B6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8888A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AEE7A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B77B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C869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32F6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E949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AB41C36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FA45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40.1.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09B43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8. Kūno kultūros ir sporto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12446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9371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461C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6D32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F2ED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3D94AF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AB090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40.1.1.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5267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22296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5AF8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BC27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0CCD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00E8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8B640A5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EF434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43.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8B2105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Savivaldybės administracija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E8426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07CA6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-1 716,407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AB3CA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-135,507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00ACC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-0,880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B19B6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-1 580,9</w:t>
            </w:r>
          </w:p>
        </w:tc>
      </w:tr>
      <w:tr w:rsidR="000E7E2E" w:rsidRPr="003A2676" w14:paraId="456BE2EA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AD88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0892E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B8C0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75B48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5AD4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63C2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DEA8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7D5B3D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CF91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1DEEC8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E444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F090D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-234,4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B11B7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-119,3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352BB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-0,295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97AB8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-115,1</w:t>
            </w:r>
          </w:p>
        </w:tc>
      </w:tr>
      <w:tr w:rsidR="000E7E2E" w:rsidRPr="003A2676" w14:paraId="43942FCC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0440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43.1.1.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D7D2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 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63F9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3681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-249,0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C1B9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-133,9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B00F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-0,295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FE0E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-115,1</w:t>
            </w:r>
          </w:p>
        </w:tc>
      </w:tr>
      <w:tr w:rsidR="000E7E2E" w:rsidRPr="003A2676" w14:paraId="0586B941" w14:textId="77777777" w:rsidTr="00E608E0">
        <w:trPr>
          <w:trHeight w:val="613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A873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43.1.5.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42133B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A20A4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304B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9228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F199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4BF2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B48FC71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DA3F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lastRenderedPageBreak/>
              <w:t>43.2.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B0915A7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2. Ekonominio konkurencingumo didinimo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05AF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FAC60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9,4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49A25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A4AE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8EC2B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9,4</w:t>
            </w:r>
          </w:p>
        </w:tc>
      </w:tr>
      <w:tr w:rsidR="000E7E2E" w:rsidRPr="003A2676" w14:paraId="787949CD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97E8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8B8AC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162F9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E9EB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A6A3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9236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1424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907585E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148C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43.2.1.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2215475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1CA66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04.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E5FE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116C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29FB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4F7E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9,4</w:t>
            </w:r>
          </w:p>
        </w:tc>
      </w:tr>
      <w:tr w:rsidR="000E7E2E" w:rsidRPr="003A2676" w14:paraId="0804DED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60D3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6464F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40F2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7205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F9DA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3F6AB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E4CC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92BFD3E" w14:textId="77777777" w:rsidTr="000E7E2E">
        <w:trPr>
          <w:trHeight w:val="28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4ADF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43.2.1.1.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F21BB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D3C07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4B38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7495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52A2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FFA8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9,4</w:t>
            </w:r>
          </w:p>
        </w:tc>
      </w:tr>
      <w:tr w:rsidR="000E7E2E" w:rsidRPr="003A2676" w14:paraId="49A68514" w14:textId="77777777" w:rsidTr="000E7E2E">
        <w:trPr>
          <w:trHeight w:val="5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EFD7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43.5.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F15E0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5. Socialinės apsaugos ir NVO politikos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A7031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DBB6E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-3,0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C4865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-3,0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237F0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8C5B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80C042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C2A8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095EB4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783066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A0758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897F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A557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C95C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30E999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86A3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43.5.3.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DEB6B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41446F3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2A22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-3,0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3B61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-3,0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E71B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D6B0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2AF1A06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737B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43.6.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90EC47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6. Susisiekimo ir inžinerinės infrastruktūros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3C52B3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8E65B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-1 478,2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9FC10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-3,0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7C4D4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7031C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-1 475,2</w:t>
            </w:r>
          </w:p>
        </w:tc>
      </w:tr>
      <w:tr w:rsidR="000E7E2E" w:rsidRPr="003A2676" w14:paraId="1485E9C7" w14:textId="77777777" w:rsidTr="000E7E2E">
        <w:trPr>
          <w:trHeight w:val="27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60B4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B9E5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AA6AA5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124DE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0361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7B0E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954C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CEB5B76" w14:textId="77777777" w:rsidTr="000E7E2E">
        <w:trPr>
          <w:trHeight w:val="27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6337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43.6.1.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D10A3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D828E0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04.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F10B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70,0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0E71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2F2AE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F062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70,0</w:t>
            </w:r>
          </w:p>
        </w:tc>
      </w:tr>
      <w:tr w:rsidR="000E7E2E" w:rsidRPr="003A2676" w14:paraId="68266552" w14:textId="77777777" w:rsidTr="000E7E2E">
        <w:trPr>
          <w:trHeight w:val="27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0832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43.6.2.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52FD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D19F4F3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06.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6C295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3795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3B73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83E9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9C2EEDB" w14:textId="77777777" w:rsidTr="000E7E2E">
        <w:trPr>
          <w:trHeight w:val="27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9F0A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205CB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7850F64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C5694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2512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6FC91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155B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D5FA9B5" w14:textId="77777777" w:rsidTr="000E7E2E">
        <w:trPr>
          <w:trHeight w:val="27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20E1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43.6.2.4.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27917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Endriejavo seniūnija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51C5C2C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8BE5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B6FA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6C49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1935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BAD5680" w14:textId="77777777" w:rsidTr="000E7E2E">
        <w:trPr>
          <w:trHeight w:val="27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E6AE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43.6.2.11.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5729AE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Vėžaičių seniūnija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AE6E04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735E5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-0,3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B892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6A6E4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52EB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ECF2579" w14:textId="77777777" w:rsidTr="000E7E2E">
        <w:trPr>
          <w:trHeight w:val="87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C65A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43.6.3.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34D33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7E87A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04.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E880F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-1 548,2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664F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C367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1574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-1545,2</w:t>
            </w:r>
          </w:p>
        </w:tc>
      </w:tr>
      <w:tr w:rsidR="000E7E2E" w:rsidRPr="003A2676" w14:paraId="6CEF01DD" w14:textId="77777777" w:rsidTr="000E7E2E">
        <w:trPr>
          <w:trHeight w:val="49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D809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43.7.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9A7DB7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5A80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CDB01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-9,6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A9EDC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-9,6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D5489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0D3EE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0,0</w:t>
            </w:r>
          </w:p>
        </w:tc>
      </w:tr>
      <w:tr w:rsidR="000E7E2E" w:rsidRPr="003A2676" w14:paraId="7B7D61BF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7622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DA7DF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DDBD7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7D266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F604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2E749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BA03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03DB3B42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BD67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43.7.1.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FEA93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E2F44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83BD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-9,6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B7AE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-9,6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779D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9F93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11A3DD7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CF8E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5193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563BF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0472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6F99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2D05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F0D9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258E942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339F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43.7.1.1.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93C945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Priekulės seniūnija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D1E4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05FB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3DC7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DD94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4A7D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20,0</w:t>
            </w:r>
          </w:p>
        </w:tc>
      </w:tr>
      <w:tr w:rsidR="000E7E2E" w:rsidRPr="003A2676" w14:paraId="4649FAFB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7F95B5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43.8.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314A88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8. Kūno kultūros ir sporto plėtros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512E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31D69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BF16C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9C9D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16F5D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A1D19F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F2E51D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076D97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1FAE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050A6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29C4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128E4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86FF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5E2AC7B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97A2FD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43.8.1.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AF2E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62612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F4E5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-257,5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C41B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-257,5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287A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-191,8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A56D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AFCDE3B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3FFC8D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43.8.4.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9D2D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AC5BD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0EDFA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257,5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675A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257,5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BC357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191,8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B55F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6DC8C7F" w14:textId="77777777" w:rsidTr="000E7E2E">
        <w:trPr>
          <w:trHeight w:val="51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67BF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43.9.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22F6ACF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9. Savivaldybės valdymo ir pagrindinių funkcijų vykdymo programa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0214F21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58D3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743DB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31057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-0,585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67CBF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8EDED7A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606A73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918CE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749898E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EC3A8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4F14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9043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285A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A73236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ABC0F6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43.9.10.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7B11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B41B512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C34B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F9E7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ED51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-0,585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153A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FE819FA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127C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43.9.10.2.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004B4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valstybinei funkcijai (VBD)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B547C9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BB31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2998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99D6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-0,585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8307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27F214B" w14:textId="77777777" w:rsidTr="000E7E2E">
        <w:trPr>
          <w:trHeight w:val="255"/>
        </w:trPr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9500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44.</w:t>
            </w:r>
          </w:p>
        </w:tc>
        <w:tc>
          <w:tcPr>
            <w:tcW w:w="3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F1B7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C993D" w14:textId="77777777" w:rsidR="000E7E2E" w:rsidRPr="003A2676" w:rsidRDefault="000E7E2E" w:rsidP="000E7E2E">
            <w:pPr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DF952B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-1 445,803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6A94ED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30,497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DFF6C7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86,477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0B1059" w14:textId="77777777" w:rsidR="000E7E2E" w:rsidRPr="003A2676" w:rsidRDefault="000E7E2E" w:rsidP="000E7E2E">
            <w:pPr>
              <w:jc w:val="right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-1 476,3</w:t>
            </w:r>
          </w:p>
        </w:tc>
      </w:tr>
      <w:tr w:rsidR="000E7E2E" w:rsidRPr="003A2676" w14:paraId="79B1B5F0" w14:textId="77777777" w:rsidTr="000E7E2E">
        <w:trPr>
          <w:trHeight w:val="255"/>
        </w:trPr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CF09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5DEF8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77FFB" w14:textId="77777777" w:rsidR="000E7E2E" w:rsidRPr="003A2676" w:rsidRDefault="000E7E2E" w:rsidP="000E7E2E">
            <w:pPr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566E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A420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4D02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12436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32003B0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DB65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44.1.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6A097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AFC58" w14:textId="77777777" w:rsidR="000E7E2E" w:rsidRPr="003A2676" w:rsidRDefault="000E7E2E" w:rsidP="000E7E2E">
            <w:pPr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F801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15D6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-68,9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F80B1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-0,295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CF05D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68,9</w:t>
            </w:r>
          </w:p>
        </w:tc>
      </w:tr>
      <w:tr w:rsidR="000E7E2E" w:rsidRPr="003A2676" w14:paraId="7DEBCBA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A571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44.3.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2B291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 xml:space="preserve"> valstybinėms funkcijoms (VBD)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D4A2F0" w14:textId="77777777" w:rsidR="000E7E2E" w:rsidRPr="003A2676" w:rsidRDefault="000E7E2E" w:rsidP="000E7E2E">
            <w:pPr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B989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99DD0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C13F4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-0,585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A4F8D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9D12412" w14:textId="77777777" w:rsidTr="00D957ED">
        <w:trPr>
          <w:trHeight w:val="760"/>
        </w:trPr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0238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44.6.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C8EC5E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C32E6" w14:textId="77777777" w:rsidR="000E7E2E" w:rsidRPr="003A2676" w:rsidRDefault="000E7E2E" w:rsidP="000E7E2E">
            <w:pPr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4969B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-1 548,2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941E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-3,0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1161F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E89CB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-1 545,2</w:t>
            </w:r>
          </w:p>
        </w:tc>
      </w:tr>
      <w:tr w:rsidR="000E7E2E" w:rsidRPr="003A2676" w14:paraId="17AAB3F5" w14:textId="77777777" w:rsidTr="00D957ED">
        <w:trPr>
          <w:trHeight w:val="731"/>
        </w:trPr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1AF9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44.11.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9A00A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80DD6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D7BEA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14,6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A0CD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C98A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CA4AF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380743A" w14:textId="77777777" w:rsidTr="00D957ED">
        <w:trPr>
          <w:trHeight w:val="373"/>
        </w:trPr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689C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44.20.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9FA37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Konsultacijoms mokiniams, patiriantiems mokymosi sunkumų (VBD(COVID))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E7A05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C0CC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20,492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2E49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20,492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94F5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24F96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51EBBFC" w14:textId="77777777" w:rsidTr="00D957ED">
        <w:trPr>
          <w:trHeight w:val="393"/>
        </w:trPr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7BB6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44.21.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7DDFCD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Socialinių paslaugų šakos kolektyvinės sutarties įsipareigojimams įgyvendinti (VBD)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ABA4C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9D3C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EF8F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152D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834C9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0,0</w:t>
            </w:r>
          </w:p>
        </w:tc>
      </w:tr>
      <w:tr w:rsidR="000E7E2E" w:rsidRPr="003A2676" w14:paraId="38C7FF10" w14:textId="77777777" w:rsidTr="00D957ED">
        <w:trPr>
          <w:trHeight w:val="261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1E9F0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44.22.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C8436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Naujoms mokytojų padėjėjų pareigybėms įsteigti 2021 metais (VBD)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CFDC62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6542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52,712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7FB2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52,712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A882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51,957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15B4D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3E2152B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0E9E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AD143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EAB89A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8CDC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C13D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27F1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1861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CF5220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2F34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lastRenderedPageBreak/>
              <w:t>45.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BD0C5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1. Žinių visuomenės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4F7A7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D6C39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-3,096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DCD81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7,404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19F02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71,862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E0510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-10,5</w:t>
            </w:r>
          </w:p>
        </w:tc>
      </w:tr>
      <w:tr w:rsidR="000E7E2E" w:rsidRPr="003A2676" w14:paraId="24DC825E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78A6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5C192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FFFA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FFFE4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88D3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E6A7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66DB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7E58F04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2050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45.1.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8805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0616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6419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-90,9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EA05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-80,4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9C75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-0,295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1A5E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-10,5</w:t>
            </w:r>
          </w:p>
        </w:tc>
      </w:tr>
      <w:tr w:rsidR="000E7E2E" w:rsidRPr="003A2676" w14:paraId="693FC5F1" w14:textId="77777777" w:rsidTr="000E7E2E">
        <w:trPr>
          <w:trHeight w:val="70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C63F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45.6.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400E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F246A2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91CC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1EA7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DA25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9B0C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85937BB" w14:textId="77777777" w:rsidTr="00E656EB">
        <w:trPr>
          <w:trHeight w:val="157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98DD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45.9.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E40C8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Konsultacijoms mokiniams, patiriantiems mokymosi sunkumų (VBD(COVID))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EC2A96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9E48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20,492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00E0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20,492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6918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20,2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A05B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CE46977" w14:textId="77777777" w:rsidTr="00D957ED">
        <w:trPr>
          <w:trHeight w:val="393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BF85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45.10.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1C8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Naujoms mokytojų padėjėjų pareigybėms įsteigti 2021 metais (VBD)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136E33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7D16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52,712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A4CF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52,712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8728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51,957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FB0F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BA24B9F" w14:textId="77777777" w:rsidTr="000E7E2E">
        <w:trPr>
          <w:trHeight w:val="43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ED87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46.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BB42094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2. Ekonominio konkurencingumo didinimo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2C08D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1EBEB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10,0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4523D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3CD04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D1101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9,4</w:t>
            </w:r>
          </w:p>
        </w:tc>
      </w:tr>
      <w:tr w:rsidR="000E7E2E" w:rsidRPr="003A2676" w14:paraId="6506415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C012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43E42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539B2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36C0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541C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A6B2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E9A6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492D89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4FA2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46.1.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5FE4ED7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3545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04.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6627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10,0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C748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F3E4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4FE7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9,4</w:t>
            </w:r>
          </w:p>
        </w:tc>
      </w:tr>
      <w:tr w:rsidR="000E7E2E" w:rsidRPr="003A2676" w14:paraId="09922925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C365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E2AA2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66011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20568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33CA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B79F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2A649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280B1947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1362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46.1.1.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6409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9C2D0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3A87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10,0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29D4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92BB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E499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9,4</w:t>
            </w:r>
          </w:p>
        </w:tc>
      </w:tr>
      <w:tr w:rsidR="000E7E2E" w:rsidRPr="003A2676" w14:paraId="25F66FD0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57B5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49.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E92ABF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5. Socialinės apsaugos ir NVO politikos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019A41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839B5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14,6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A8F47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14,6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744F3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CF3E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77A90B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C588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DF8D6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44FD48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90E05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B9A8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3F62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7DA9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55542BC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E10C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49.1.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73FEB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D4C0417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5F1F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FBA0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14,6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0E56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D7D1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31090F7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DFC8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E1698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4B5A49A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88A8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81E9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693DE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8743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B4D9103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64C2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49.1.1.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3D6F2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A89E1E5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C022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C7F7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1FF0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05A8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F71DFA9" w14:textId="77777777" w:rsidTr="00D957ED">
        <w:trPr>
          <w:trHeight w:val="427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0DAC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49.1.8.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69526E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Socialinių paslaugų šakos kolektyvinės sutarties įsipareigojimams įgyvendinti (VBD)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36C3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BB8E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1227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56543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15,2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A906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9B9CF0C" w14:textId="77777777" w:rsidTr="000E7E2E">
        <w:trPr>
          <w:trHeight w:val="45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E2AF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50.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40885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6. Susisiekimo ir inžinerinės infrastruktūros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B27C3A2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91EA7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-1 478,2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9CFCB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-3,0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5AAF0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B8D5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-1 475,2</w:t>
            </w:r>
          </w:p>
        </w:tc>
      </w:tr>
      <w:tr w:rsidR="000E7E2E" w:rsidRPr="003A2676" w14:paraId="06DD92F7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8B8A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1C353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80F385F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25999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4083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B0FD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AEB3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5EE338D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BD16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50.1.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CC3F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B77B905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04.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1D52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70,0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BE97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7D35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3A66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70,0</w:t>
            </w:r>
          </w:p>
        </w:tc>
      </w:tr>
      <w:tr w:rsidR="000E7E2E" w:rsidRPr="003A2676" w14:paraId="18933898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8B3A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50.2.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1BB54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4DC6A4B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06.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6A4D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EFE5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0EDF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698D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B40B701" w14:textId="77777777" w:rsidTr="000E7E2E">
        <w:trPr>
          <w:trHeight w:val="69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EDEA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50.3.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E1B3A6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59323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04.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A898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-1 548,2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A969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-3,0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038E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40780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-1 545,2</w:t>
            </w:r>
          </w:p>
        </w:tc>
      </w:tr>
      <w:tr w:rsidR="000E7E2E" w:rsidRPr="003A2676" w14:paraId="3663DB30" w14:textId="77777777" w:rsidTr="00D957ED">
        <w:trPr>
          <w:trHeight w:val="309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984CB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283B15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F7E93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7C776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9,9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BCFA8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9,9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A5F69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B10E3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EAEA81D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C8AB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C1825D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B3105D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78CCF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1D6EA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E904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188E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60FD5CB2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44D5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51.1.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785D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E65E897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8A2C7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96F6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9,9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49F3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CA2C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1CBA4945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9FFB0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52.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2F9C6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8. Kūno kultūros ir sporto plėtros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EA4FE11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3A38D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615BE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1,6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CD25F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F50C3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C7DDF1A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99C6E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302EC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D640535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88444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6FF8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54A7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7679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BF96B29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4BAB8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52.1.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BE941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790363C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D6A8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-255,9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D530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-255,9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7090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-191,8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281C7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B59A3AC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0E2C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52.5.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7DE4D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savivaldybės lėšos (SB)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CF82828" w14:textId="77777777" w:rsidR="000E7E2E" w:rsidRPr="003A2676" w:rsidRDefault="000E7E2E" w:rsidP="000E7E2E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96DDC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257,5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856E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257,5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ACEC8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191,8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BB9F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41369DC4" w14:textId="77777777" w:rsidTr="000E7E2E">
        <w:trPr>
          <w:trHeight w:val="480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8E8FC1D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53.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CBD79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9. Savivaldybės valdymo ir pagrindinių funkcijų vykdymo programa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29DBC1A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5EF8F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4310A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A42A5" w14:textId="77777777" w:rsidR="000E7E2E" w:rsidRPr="003A2676" w:rsidRDefault="000E7E2E" w:rsidP="000E7E2E">
            <w:pPr>
              <w:jc w:val="right"/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-0,585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B9101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BE4A7C5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F503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4B939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Iš jos: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E02B3D8" w14:textId="77777777" w:rsidR="000E7E2E" w:rsidRPr="003A2676" w:rsidRDefault="000E7E2E" w:rsidP="000E7E2E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3A2676">
              <w:rPr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A5424" w14:textId="77777777" w:rsidR="000E7E2E" w:rsidRPr="003A2676" w:rsidRDefault="000E7E2E" w:rsidP="000E7E2E">
            <w:pPr>
              <w:rPr>
                <w:i/>
                <w:iCs/>
                <w:sz w:val="20"/>
                <w:szCs w:val="20"/>
                <w:lang w:eastAsia="lt-LT"/>
              </w:rPr>
            </w:pPr>
            <w:r w:rsidRPr="003A2676">
              <w:rPr>
                <w:i/>
                <w:i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AA76C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59281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2488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7B926BD1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53D23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53.9.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711E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C468881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09.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FC90E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0F23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99A9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-0,585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CBF44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0E7E2E" w:rsidRPr="003A2676" w14:paraId="3EDF108D" w14:textId="77777777" w:rsidTr="000E7E2E">
        <w:trPr>
          <w:trHeight w:val="255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F2225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53.9.2.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0DAA9B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valstybinei funkcijai (VBD)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6A286" w14:textId="77777777" w:rsidR="000E7E2E" w:rsidRPr="003A2676" w:rsidRDefault="000E7E2E" w:rsidP="000E7E2E">
            <w:pPr>
              <w:jc w:val="center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5BA95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3CDAF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-0,607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66719" w14:textId="77777777" w:rsidR="000E7E2E" w:rsidRPr="003A2676" w:rsidRDefault="000E7E2E" w:rsidP="000E7E2E">
            <w:pPr>
              <w:jc w:val="right"/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-0,585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E1096" w14:textId="77777777" w:rsidR="000E7E2E" w:rsidRPr="003A2676" w:rsidRDefault="000E7E2E" w:rsidP="000E7E2E">
            <w:pPr>
              <w:rPr>
                <w:sz w:val="20"/>
                <w:szCs w:val="20"/>
                <w:lang w:eastAsia="lt-LT"/>
              </w:rPr>
            </w:pPr>
            <w:r w:rsidRPr="003A2676">
              <w:rPr>
                <w:sz w:val="20"/>
                <w:szCs w:val="20"/>
                <w:lang w:eastAsia="lt-LT"/>
              </w:rPr>
              <w:t> </w:t>
            </w:r>
          </w:p>
        </w:tc>
      </w:tr>
    </w:tbl>
    <w:p w14:paraId="7B7C81ED" w14:textId="4C01534E" w:rsidR="00A726C7" w:rsidRDefault="00A726C7" w:rsidP="00DA6BD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>
        <w:t>3.3.   4 priedą: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620"/>
        <w:gridCol w:w="4300"/>
        <w:gridCol w:w="2876"/>
      </w:tblGrid>
      <w:tr w:rsidR="003A2676" w:rsidRPr="003A2676" w14:paraId="1FBCD833" w14:textId="77777777" w:rsidTr="003A2676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5EB15" w14:textId="77777777" w:rsidR="003A2676" w:rsidRPr="003A2676" w:rsidRDefault="003A2676" w:rsidP="003A2676">
            <w:pPr>
              <w:rPr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38B5" w14:textId="77777777" w:rsidR="003A2676" w:rsidRPr="003A2676" w:rsidRDefault="003A2676" w:rsidP="003A2676">
            <w:pPr>
              <w:rPr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43471" w14:textId="77777777" w:rsidR="003A2676" w:rsidRPr="003A2676" w:rsidRDefault="003A2676" w:rsidP="003A2676">
            <w:pPr>
              <w:jc w:val="right"/>
              <w:rPr>
                <w:sz w:val="20"/>
                <w:szCs w:val="20"/>
              </w:rPr>
            </w:pPr>
            <w:r w:rsidRPr="003A2676">
              <w:rPr>
                <w:sz w:val="20"/>
                <w:szCs w:val="20"/>
              </w:rPr>
              <w:t>tūkst. eurų</w:t>
            </w:r>
          </w:p>
        </w:tc>
      </w:tr>
      <w:tr w:rsidR="003A2676" w:rsidRPr="003A2676" w14:paraId="5BDFC465" w14:textId="77777777" w:rsidTr="003A2676">
        <w:trPr>
          <w:trHeight w:val="64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EDD3" w14:textId="77777777" w:rsidR="003A2676" w:rsidRPr="003A2676" w:rsidRDefault="003A2676" w:rsidP="003A2676">
            <w:pPr>
              <w:jc w:val="center"/>
              <w:rPr>
                <w:sz w:val="20"/>
                <w:szCs w:val="20"/>
              </w:rPr>
            </w:pPr>
            <w:r w:rsidRPr="003A2676">
              <w:rPr>
                <w:sz w:val="20"/>
                <w:szCs w:val="20"/>
              </w:rPr>
              <w:t>Įstaigos pavadinimas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948F" w14:textId="77777777" w:rsidR="003A2676" w:rsidRPr="003A2676" w:rsidRDefault="003A2676" w:rsidP="003A2676">
            <w:pPr>
              <w:jc w:val="center"/>
              <w:rPr>
                <w:sz w:val="20"/>
                <w:szCs w:val="20"/>
              </w:rPr>
            </w:pPr>
            <w:r w:rsidRPr="003A2676">
              <w:rPr>
                <w:sz w:val="20"/>
                <w:szCs w:val="20"/>
              </w:rPr>
              <w:t>Koordinuotai teikiamų paslaugų vaikams nuo gimimo iki 18 metų (turint didelių ir labai didelių specialiųjų ugdymosi poreikių - iki 21 metų) ir vaiko atstovams koordinavimui finansuoti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3B24" w14:textId="77777777" w:rsidR="003A2676" w:rsidRPr="003A2676" w:rsidRDefault="003A2676" w:rsidP="003A2676">
            <w:pPr>
              <w:jc w:val="center"/>
              <w:rPr>
                <w:sz w:val="20"/>
                <w:szCs w:val="20"/>
              </w:rPr>
            </w:pPr>
            <w:r w:rsidRPr="003A2676">
              <w:rPr>
                <w:sz w:val="20"/>
                <w:szCs w:val="20"/>
              </w:rPr>
              <w:t>Iš viso:</w:t>
            </w:r>
          </w:p>
        </w:tc>
      </w:tr>
      <w:tr w:rsidR="003A2676" w:rsidRPr="003A2676" w14:paraId="23938B75" w14:textId="77777777" w:rsidTr="003A2676">
        <w:trPr>
          <w:trHeight w:val="240"/>
        </w:trPr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3B52" w14:textId="77777777" w:rsidR="003A2676" w:rsidRPr="003A2676" w:rsidRDefault="003A2676" w:rsidP="003A2676">
            <w:pPr>
              <w:rPr>
                <w:sz w:val="20"/>
                <w:szCs w:val="20"/>
              </w:rPr>
            </w:pPr>
            <w:r w:rsidRPr="003A2676">
              <w:rPr>
                <w:sz w:val="20"/>
                <w:szCs w:val="20"/>
              </w:rPr>
              <w:t>Klaipėdos r. savivaldybės administracija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69075" w14:textId="77777777" w:rsidR="003A2676" w:rsidRPr="003A2676" w:rsidRDefault="003A2676" w:rsidP="003A2676">
            <w:pPr>
              <w:jc w:val="right"/>
              <w:rPr>
                <w:sz w:val="20"/>
                <w:szCs w:val="20"/>
              </w:rPr>
            </w:pPr>
            <w:r w:rsidRPr="003A2676">
              <w:rPr>
                <w:sz w:val="20"/>
                <w:szCs w:val="20"/>
              </w:rPr>
              <w:t>-0,607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09FEA" w14:textId="77777777" w:rsidR="003A2676" w:rsidRPr="003A2676" w:rsidRDefault="003A2676" w:rsidP="003A2676">
            <w:pPr>
              <w:jc w:val="right"/>
              <w:rPr>
                <w:sz w:val="20"/>
                <w:szCs w:val="20"/>
              </w:rPr>
            </w:pPr>
            <w:r w:rsidRPr="003A2676">
              <w:rPr>
                <w:sz w:val="20"/>
                <w:szCs w:val="20"/>
              </w:rPr>
              <w:t>-0,607</w:t>
            </w:r>
          </w:p>
        </w:tc>
      </w:tr>
      <w:tr w:rsidR="003A2676" w:rsidRPr="003A2676" w14:paraId="341B253B" w14:textId="77777777" w:rsidTr="003A2676">
        <w:trPr>
          <w:trHeight w:val="24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CADD" w14:textId="77777777" w:rsidR="003A2676" w:rsidRPr="003A2676" w:rsidRDefault="003A2676" w:rsidP="003A2676">
            <w:pPr>
              <w:rPr>
                <w:sz w:val="20"/>
                <w:szCs w:val="20"/>
              </w:rPr>
            </w:pPr>
            <w:r w:rsidRPr="003A2676">
              <w:rPr>
                <w:sz w:val="20"/>
                <w:szCs w:val="20"/>
              </w:rPr>
              <w:t>Iš viso: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6571" w14:textId="77777777" w:rsidR="003A2676" w:rsidRPr="003A2676" w:rsidRDefault="003A2676" w:rsidP="003A2676">
            <w:pPr>
              <w:jc w:val="right"/>
              <w:rPr>
                <w:sz w:val="20"/>
                <w:szCs w:val="20"/>
              </w:rPr>
            </w:pPr>
            <w:r w:rsidRPr="003A2676">
              <w:rPr>
                <w:sz w:val="20"/>
                <w:szCs w:val="20"/>
              </w:rPr>
              <w:t>-0,607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5BEA" w14:textId="77777777" w:rsidR="003A2676" w:rsidRPr="003A2676" w:rsidRDefault="003A2676" w:rsidP="003A2676">
            <w:pPr>
              <w:jc w:val="right"/>
              <w:rPr>
                <w:sz w:val="20"/>
                <w:szCs w:val="20"/>
              </w:rPr>
            </w:pPr>
            <w:r w:rsidRPr="003A2676">
              <w:rPr>
                <w:sz w:val="20"/>
                <w:szCs w:val="20"/>
              </w:rPr>
              <w:t>-0,607</w:t>
            </w:r>
          </w:p>
        </w:tc>
      </w:tr>
    </w:tbl>
    <w:p w14:paraId="298CF5C8" w14:textId="27E83A5B" w:rsidR="00FB3702" w:rsidRDefault="00FB3702" w:rsidP="003A2676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lastRenderedPageBreak/>
        <w:t>4. Klaipėdos rajono savivaldybės tarybos 2021 m. sausio 28 d. sprendimo Nr. T11-33 ,,Dėl Klaipėdos rajono savivaldybės 2021 metų biudžeto patvirtinimo“ 1, 3 ir 4 priedus išdėstyti nauja redakcija (priedai pridedami).</w:t>
      </w:r>
    </w:p>
    <w:p w14:paraId="0B893398" w14:textId="1FBDCFE7" w:rsidR="00FB3702" w:rsidRDefault="00FB3702" w:rsidP="003A2676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5. Skelbti šį sprendimą Teisės aktų registre ir Klaipėdos rajono savivaldybės interneto svetainėje.</w:t>
      </w:r>
    </w:p>
    <w:p w14:paraId="2FAB1792" w14:textId="77777777" w:rsidR="00E656EB" w:rsidRDefault="00E656EB" w:rsidP="006D3F48">
      <w:pPr>
        <w:pStyle w:val="Pagrindiniotekstotrauka2"/>
        <w:tabs>
          <w:tab w:val="clear" w:pos="9639"/>
        </w:tabs>
        <w:ind w:left="0"/>
        <w:rPr>
          <w:caps/>
        </w:rPr>
      </w:pPr>
    </w:p>
    <w:p w14:paraId="51B3F7AE" w14:textId="48ACA0BD" w:rsidR="00E656EB" w:rsidRDefault="00E656EB" w:rsidP="006D3F48">
      <w:pPr>
        <w:pStyle w:val="Pagrindiniotekstotrauka2"/>
        <w:tabs>
          <w:tab w:val="clear" w:pos="9639"/>
        </w:tabs>
        <w:ind w:left="0"/>
        <w:rPr>
          <w:caps/>
        </w:rPr>
      </w:pPr>
    </w:p>
    <w:p w14:paraId="219F59D7" w14:textId="77777777" w:rsidR="003A2676" w:rsidRDefault="003A2676" w:rsidP="006D3F48">
      <w:pPr>
        <w:pStyle w:val="Pagrindiniotekstotrauka2"/>
        <w:tabs>
          <w:tab w:val="clear" w:pos="9639"/>
        </w:tabs>
        <w:ind w:left="0"/>
        <w:rPr>
          <w:caps/>
        </w:rPr>
      </w:pPr>
    </w:p>
    <w:p w14:paraId="65E44EE7" w14:textId="00C361FD" w:rsidR="003E1691" w:rsidRDefault="006C5F00" w:rsidP="006D3F48">
      <w:pPr>
        <w:pStyle w:val="Pagrindiniotekstotrauka2"/>
        <w:tabs>
          <w:tab w:val="clear" w:pos="9639"/>
        </w:tabs>
        <w:ind w:left="0"/>
      </w:pPr>
      <w:r>
        <w:rPr>
          <w:caps/>
        </w:rPr>
        <w:t>S</w:t>
      </w:r>
      <w:r>
        <w:t>avivaldybės meras</w:t>
      </w:r>
      <w:r w:rsidR="003A2676">
        <w:tab/>
      </w:r>
      <w:r w:rsidR="003A2676">
        <w:tab/>
      </w:r>
      <w:r w:rsidR="003A2676">
        <w:tab/>
      </w:r>
      <w:r w:rsidR="003A2676">
        <w:tab/>
      </w:r>
      <w:r w:rsidR="003A2676">
        <w:tab/>
      </w:r>
      <w:r w:rsidR="003A2676">
        <w:tab/>
      </w:r>
      <w:r w:rsidR="003A2676">
        <w:tab/>
      </w:r>
      <w:r w:rsidR="003A2676">
        <w:tab/>
        <w:t xml:space="preserve">     Bronius Markauskas</w:t>
      </w:r>
    </w:p>
    <w:p w14:paraId="1CBCC99C" w14:textId="77777777" w:rsidR="00C627DE" w:rsidRDefault="00C627DE" w:rsidP="006D3F48">
      <w:pPr>
        <w:pStyle w:val="Pagrindiniotekstotrauka2"/>
        <w:tabs>
          <w:tab w:val="clear" w:pos="9639"/>
        </w:tabs>
        <w:ind w:left="0"/>
      </w:pPr>
    </w:p>
    <w:sectPr w:rsidR="00C627DE" w:rsidSect="0006684D">
      <w:headerReference w:type="even" r:id="rId8"/>
      <w:headerReference w:type="default" r:id="rId9"/>
      <w:type w:val="continuous"/>
      <w:pgSz w:w="11907" w:h="16840" w:code="9"/>
      <w:pgMar w:top="1134" w:right="454" w:bottom="1134" w:left="158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DB2E6" w14:textId="77777777" w:rsidR="00F439AA" w:rsidRDefault="00F439AA">
      <w:r>
        <w:separator/>
      </w:r>
    </w:p>
  </w:endnote>
  <w:endnote w:type="continuationSeparator" w:id="0">
    <w:p w14:paraId="47B33A20" w14:textId="77777777" w:rsidR="00F439AA" w:rsidRDefault="00F4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CDC5E" w14:textId="77777777" w:rsidR="00F439AA" w:rsidRDefault="00F439AA">
      <w:r>
        <w:separator/>
      </w:r>
    </w:p>
  </w:footnote>
  <w:footnote w:type="continuationSeparator" w:id="0">
    <w:p w14:paraId="15EACB37" w14:textId="77777777" w:rsidR="00F439AA" w:rsidRDefault="00F43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E85E0" w14:textId="77777777" w:rsidR="00E608E0" w:rsidRDefault="00E608E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E608E0" w:rsidRDefault="00E608E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96F09" w14:textId="77777777" w:rsidR="00E608E0" w:rsidRDefault="00E608E0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1A1E94">
      <w:rPr>
        <w:noProof/>
      </w:rPr>
      <w:t>9</w:t>
    </w:r>
    <w:r>
      <w:fldChar w:fldCharType="end"/>
    </w:r>
  </w:p>
  <w:p w14:paraId="327556FB" w14:textId="77777777" w:rsidR="00E608E0" w:rsidRDefault="00E608E0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5EB03E1F"/>
    <w:multiLevelType w:val="hybridMultilevel"/>
    <w:tmpl w:val="7A385D48"/>
    <w:lvl w:ilvl="0" w:tplc="5FBE8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D26"/>
    <w:rsid w:val="0000211C"/>
    <w:rsid w:val="000033C9"/>
    <w:rsid w:val="00003AAD"/>
    <w:rsid w:val="000043B3"/>
    <w:rsid w:val="00006916"/>
    <w:rsid w:val="00007703"/>
    <w:rsid w:val="000111A1"/>
    <w:rsid w:val="00014DE3"/>
    <w:rsid w:val="0001588B"/>
    <w:rsid w:val="00020C3F"/>
    <w:rsid w:val="00020DAD"/>
    <w:rsid w:val="0002148B"/>
    <w:rsid w:val="00021614"/>
    <w:rsid w:val="00023652"/>
    <w:rsid w:val="00027577"/>
    <w:rsid w:val="00030281"/>
    <w:rsid w:val="0003233A"/>
    <w:rsid w:val="0003246F"/>
    <w:rsid w:val="000341DD"/>
    <w:rsid w:val="000365D5"/>
    <w:rsid w:val="00036B3B"/>
    <w:rsid w:val="00041232"/>
    <w:rsid w:val="00042AA3"/>
    <w:rsid w:val="00042D26"/>
    <w:rsid w:val="00043CBD"/>
    <w:rsid w:val="000450D2"/>
    <w:rsid w:val="00045C36"/>
    <w:rsid w:val="00047139"/>
    <w:rsid w:val="000472A3"/>
    <w:rsid w:val="00051751"/>
    <w:rsid w:val="00055F9C"/>
    <w:rsid w:val="00057FA8"/>
    <w:rsid w:val="000610FC"/>
    <w:rsid w:val="00064ED8"/>
    <w:rsid w:val="00065AFB"/>
    <w:rsid w:val="0006684D"/>
    <w:rsid w:val="00067097"/>
    <w:rsid w:val="00067AB5"/>
    <w:rsid w:val="0007015E"/>
    <w:rsid w:val="000706B8"/>
    <w:rsid w:val="00070AA7"/>
    <w:rsid w:val="00070C7F"/>
    <w:rsid w:val="00072523"/>
    <w:rsid w:val="00072C68"/>
    <w:rsid w:val="0007436D"/>
    <w:rsid w:val="00077600"/>
    <w:rsid w:val="00080BE6"/>
    <w:rsid w:val="00082B0B"/>
    <w:rsid w:val="0008309E"/>
    <w:rsid w:val="000832B4"/>
    <w:rsid w:val="00084131"/>
    <w:rsid w:val="00086001"/>
    <w:rsid w:val="00086EB7"/>
    <w:rsid w:val="000920AD"/>
    <w:rsid w:val="00092DC9"/>
    <w:rsid w:val="000944AE"/>
    <w:rsid w:val="00094FFC"/>
    <w:rsid w:val="000A20A0"/>
    <w:rsid w:val="000A327F"/>
    <w:rsid w:val="000A3A17"/>
    <w:rsid w:val="000A4BA2"/>
    <w:rsid w:val="000A4C2C"/>
    <w:rsid w:val="000B3FA5"/>
    <w:rsid w:val="000C27AB"/>
    <w:rsid w:val="000C2C94"/>
    <w:rsid w:val="000C32EF"/>
    <w:rsid w:val="000C3B27"/>
    <w:rsid w:val="000C6C97"/>
    <w:rsid w:val="000D17A4"/>
    <w:rsid w:val="000D1BB3"/>
    <w:rsid w:val="000D28DF"/>
    <w:rsid w:val="000D39AC"/>
    <w:rsid w:val="000D653D"/>
    <w:rsid w:val="000E7E2E"/>
    <w:rsid w:val="000F0ADA"/>
    <w:rsid w:val="000F1FB1"/>
    <w:rsid w:val="000F533D"/>
    <w:rsid w:val="000F5352"/>
    <w:rsid w:val="000F5483"/>
    <w:rsid w:val="000F6707"/>
    <w:rsid w:val="000F74CA"/>
    <w:rsid w:val="000F7A3E"/>
    <w:rsid w:val="00100A2B"/>
    <w:rsid w:val="00102C41"/>
    <w:rsid w:val="00106107"/>
    <w:rsid w:val="001144A6"/>
    <w:rsid w:val="001159D3"/>
    <w:rsid w:val="001200E3"/>
    <w:rsid w:val="00121ACB"/>
    <w:rsid w:val="00121B1D"/>
    <w:rsid w:val="00123050"/>
    <w:rsid w:val="00125182"/>
    <w:rsid w:val="00130202"/>
    <w:rsid w:val="001337C1"/>
    <w:rsid w:val="00134033"/>
    <w:rsid w:val="001348C4"/>
    <w:rsid w:val="00136AED"/>
    <w:rsid w:val="00144B29"/>
    <w:rsid w:val="00152A35"/>
    <w:rsid w:val="001548D2"/>
    <w:rsid w:val="00154A38"/>
    <w:rsid w:val="00155682"/>
    <w:rsid w:val="001567CB"/>
    <w:rsid w:val="00157B30"/>
    <w:rsid w:val="0016062F"/>
    <w:rsid w:val="001609C0"/>
    <w:rsid w:val="001613FB"/>
    <w:rsid w:val="001614E1"/>
    <w:rsid w:val="00161C35"/>
    <w:rsid w:val="00161CD4"/>
    <w:rsid w:val="00162577"/>
    <w:rsid w:val="00162DAE"/>
    <w:rsid w:val="00163F69"/>
    <w:rsid w:val="001656D2"/>
    <w:rsid w:val="00171E72"/>
    <w:rsid w:val="00174FAF"/>
    <w:rsid w:val="00176E67"/>
    <w:rsid w:val="00180A4F"/>
    <w:rsid w:val="00184B50"/>
    <w:rsid w:val="00184FB1"/>
    <w:rsid w:val="0019457B"/>
    <w:rsid w:val="001959C4"/>
    <w:rsid w:val="00197E09"/>
    <w:rsid w:val="001A03B8"/>
    <w:rsid w:val="001A0946"/>
    <w:rsid w:val="001A0B31"/>
    <w:rsid w:val="001A1E94"/>
    <w:rsid w:val="001A5479"/>
    <w:rsid w:val="001A6298"/>
    <w:rsid w:val="001A6BE5"/>
    <w:rsid w:val="001B2D3E"/>
    <w:rsid w:val="001C06F5"/>
    <w:rsid w:val="001C311A"/>
    <w:rsid w:val="001C3B2F"/>
    <w:rsid w:val="001D2BA6"/>
    <w:rsid w:val="001D5C75"/>
    <w:rsid w:val="001D5F0F"/>
    <w:rsid w:val="001D618D"/>
    <w:rsid w:val="001E0176"/>
    <w:rsid w:val="001E0CE9"/>
    <w:rsid w:val="001E2479"/>
    <w:rsid w:val="001E34BD"/>
    <w:rsid w:val="001F050B"/>
    <w:rsid w:val="001F0BCB"/>
    <w:rsid w:val="001F1CB7"/>
    <w:rsid w:val="001F69A3"/>
    <w:rsid w:val="001F79E3"/>
    <w:rsid w:val="0020746A"/>
    <w:rsid w:val="0021080D"/>
    <w:rsid w:val="002109E0"/>
    <w:rsid w:val="0021210C"/>
    <w:rsid w:val="002156CC"/>
    <w:rsid w:val="00221B20"/>
    <w:rsid w:val="002225C8"/>
    <w:rsid w:val="00222A68"/>
    <w:rsid w:val="0022351F"/>
    <w:rsid w:val="002238CC"/>
    <w:rsid w:val="002250DF"/>
    <w:rsid w:val="00225F96"/>
    <w:rsid w:val="00230792"/>
    <w:rsid w:val="0023417F"/>
    <w:rsid w:val="002348C8"/>
    <w:rsid w:val="00237067"/>
    <w:rsid w:val="00237515"/>
    <w:rsid w:val="00237BCB"/>
    <w:rsid w:val="002403D8"/>
    <w:rsid w:val="002416CE"/>
    <w:rsid w:val="00242C5F"/>
    <w:rsid w:val="00242D17"/>
    <w:rsid w:val="00243DEE"/>
    <w:rsid w:val="002457B0"/>
    <w:rsid w:val="00245881"/>
    <w:rsid w:val="00245B06"/>
    <w:rsid w:val="00245C25"/>
    <w:rsid w:val="002470F4"/>
    <w:rsid w:val="00251755"/>
    <w:rsid w:val="00255485"/>
    <w:rsid w:val="00260DC0"/>
    <w:rsid w:val="00261F8C"/>
    <w:rsid w:val="002631F3"/>
    <w:rsid w:val="00266504"/>
    <w:rsid w:val="00272A21"/>
    <w:rsid w:val="00273FD8"/>
    <w:rsid w:val="00274537"/>
    <w:rsid w:val="00274C16"/>
    <w:rsid w:val="0027545A"/>
    <w:rsid w:val="00275498"/>
    <w:rsid w:val="002767C8"/>
    <w:rsid w:val="002775D6"/>
    <w:rsid w:val="00282FC1"/>
    <w:rsid w:val="002834E6"/>
    <w:rsid w:val="002901F5"/>
    <w:rsid w:val="00290B9C"/>
    <w:rsid w:val="002913FF"/>
    <w:rsid w:val="002940F4"/>
    <w:rsid w:val="002947B2"/>
    <w:rsid w:val="00295681"/>
    <w:rsid w:val="00295711"/>
    <w:rsid w:val="00295E93"/>
    <w:rsid w:val="00296E11"/>
    <w:rsid w:val="002B12EB"/>
    <w:rsid w:val="002B624E"/>
    <w:rsid w:val="002B6D0E"/>
    <w:rsid w:val="002B7AFA"/>
    <w:rsid w:val="002C00D8"/>
    <w:rsid w:val="002C0283"/>
    <w:rsid w:val="002C0605"/>
    <w:rsid w:val="002C0ED3"/>
    <w:rsid w:val="002C60DB"/>
    <w:rsid w:val="002D0810"/>
    <w:rsid w:val="002D29A3"/>
    <w:rsid w:val="002D45F3"/>
    <w:rsid w:val="002D471E"/>
    <w:rsid w:val="002D54BF"/>
    <w:rsid w:val="002D5C7F"/>
    <w:rsid w:val="002D6489"/>
    <w:rsid w:val="002E0425"/>
    <w:rsid w:val="002E513F"/>
    <w:rsid w:val="002E59DB"/>
    <w:rsid w:val="002F0F1D"/>
    <w:rsid w:val="002F5F21"/>
    <w:rsid w:val="002F6C37"/>
    <w:rsid w:val="0030315D"/>
    <w:rsid w:val="003035A0"/>
    <w:rsid w:val="003049B6"/>
    <w:rsid w:val="00312111"/>
    <w:rsid w:val="00316552"/>
    <w:rsid w:val="00316B74"/>
    <w:rsid w:val="00317D21"/>
    <w:rsid w:val="00321671"/>
    <w:rsid w:val="003253B1"/>
    <w:rsid w:val="00326A54"/>
    <w:rsid w:val="00326CAA"/>
    <w:rsid w:val="003342DF"/>
    <w:rsid w:val="00334A9B"/>
    <w:rsid w:val="0033702E"/>
    <w:rsid w:val="003406ED"/>
    <w:rsid w:val="00340FF6"/>
    <w:rsid w:val="00343294"/>
    <w:rsid w:val="003436F1"/>
    <w:rsid w:val="00344F79"/>
    <w:rsid w:val="003450AF"/>
    <w:rsid w:val="00350786"/>
    <w:rsid w:val="00351BAE"/>
    <w:rsid w:val="00352931"/>
    <w:rsid w:val="00353080"/>
    <w:rsid w:val="00353ECD"/>
    <w:rsid w:val="0035582F"/>
    <w:rsid w:val="00357BD1"/>
    <w:rsid w:val="00362E34"/>
    <w:rsid w:val="00363E3B"/>
    <w:rsid w:val="00364095"/>
    <w:rsid w:val="00364219"/>
    <w:rsid w:val="0036494E"/>
    <w:rsid w:val="00365FD0"/>
    <w:rsid w:val="00371DEF"/>
    <w:rsid w:val="003735DD"/>
    <w:rsid w:val="0037611E"/>
    <w:rsid w:val="00376681"/>
    <w:rsid w:val="00376916"/>
    <w:rsid w:val="00381D15"/>
    <w:rsid w:val="00382D40"/>
    <w:rsid w:val="003831E9"/>
    <w:rsid w:val="00383675"/>
    <w:rsid w:val="0038460C"/>
    <w:rsid w:val="003877E6"/>
    <w:rsid w:val="00392AB8"/>
    <w:rsid w:val="00392CD6"/>
    <w:rsid w:val="00395B08"/>
    <w:rsid w:val="00395B41"/>
    <w:rsid w:val="003962C9"/>
    <w:rsid w:val="003A029A"/>
    <w:rsid w:val="003A0DC4"/>
    <w:rsid w:val="003A12C6"/>
    <w:rsid w:val="003A1577"/>
    <w:rsid w:val="003A2057"/>
    <w:rsid w:val="003A2676"/>
    <w:rsid w:val="003A39BC"/>
    <w:rsid w:val="003A54A3"/>
    <w:rsid w:val="003B0414"/>
    <w:rsid w:val="003B0E17"/>
    <w:rsid w:val="003B1062"/>
    <w:rsid w:val="003B2ED3"/>
    <w:rsid w:val="003B40C7"/>
    <w:rsid w:val="003B69FC"/>
    <w:rsid w:val="003C2EA0"/>
    <w:rsid w:val="003C36D9"/>
    <w:rsid w:val="003C6436"/>
    <w:rsid w:val="003C65DB"/>
    <w:rsid w:val="003D1560"/>
    <w:rsid w:val="003D4D16"/>
    <w:rsid w:val="003D50BA"/>
    <w:rsid w:val="003E046F"/>
    <w:rsid w:val="003E04B8"/>
    <w:rsid w:val="003E068C"/>
    <w:rsid w:val="003E0B4B"/>
    <w:rsid w:val="003E1691"/>
    <w:rsid w:val="003E2257"/>
    <w:rsid w:val="003E6E78"/>
    <w:rsid w:val="003F07C0"/>
    <w:rsid w:val="003F1193"/>
    <w:rsid w:val="003F131A"/>
    <w:rsid w:val="003F613D"/>
    <w:rsid w:val="003F68EA"/>
    <w:rsid w:val="00400AED"/>
    <w:rsid w:val="00403176"/>
    <w:rsid w:val="0040325D"/>
    <w:rsid w:val="00404611"/>
    <w:rsid w:val="00406D2C"/>
    <w:rsid w:val="00406D6C"/>
    <w:rsid w:val="00407819"/>
    <w:rsid w:val="00407E9D"/>
    <w:rsid w:val="00407F54"/>
    <w:rsid w:val="004129E1"/>
    <w:rsid w:val="00413594"/>
    <w:rsid w:val="00413A9F"/>
    <w:rsid w:val="00413B8F"/>
    <w:rsid w:val="00414FDE"/>
    <w:rsid w:val="00417CCA"/>
    <w:rsid w:val="00422831"/>
    <w:rsid w:val="004235AB"/>
    <w:rsid w:val="00423D06"/>
    <w:rsid w:val="00426CEA"/>
    <w:rsid w:val="00427974"/>
    <w:rsid w:val="00430F3D"/>
    <w:rsid w:val="00434D32"/>
    <w:rsid w:val="004421D0"/>
    <w:rsid w:val="00442227"/>
    <w:rsid w:val="00442D8D"/>
    <w:rsid w:val="004438B6"/>
    <w:rsid w:val="00444CC2"/>
    <w:rsid w:val="004506C5"/>
    <w:rsid w:val="004518AB"/>
    <w:rsid w:val="00452F12"/>
    <w:rsid w:val="004549A8"/>
    <w:rsid w:val="00456D6A"/>
    <w:rsid w:val="00460C56"/>
    <w:rsid w:val="00461360"/>
    <w:rsid w:val="004651AB"/>
    <w:rsid w:val="00465A35"/>
    <w:rsid w:val="00471405"/>
    <w:rsid w:val="00473909"/>
    <w:rsid w:val="004739EF"/>
    <w:rsid w:val="00473C83"/>
    <w:rsid w:val="004750B8"/>
    <w:rsid w:val="0048287E"/>
    <w:rsid w:val="00482E5C"/>
    <w:rsid w:val="0048451A"/>
    <w:rsid w:val="00486461"/>
    <w:rsid w:val="00490000"/>
    <w:rsid w:val="004904C7"/>
    <w:rsid w:val="004927DE"/>
    <w:rsid w:val="00493FEB"/>
    <w:rsid w:val="004961BF"/>
    <w:rsid w:val="004A6969"/>
    <w:rsid w:val="004A6E21"/>
    <w:rsid w:val="004A7E42"/>
    <w:rsid w:val="004B1CEB"/>
    <w:rsid w:val="004B62AF"/>
    <w:rsid w:val="004C0186"/>
    <w:rsid w:val="004C28E2"/>
    <w:rsid w:val="004C5B18"/>
    <w:rsid w:val="004C7B68"/>
    <w:rsid w:val="004D176B"/>
    <w:rsid w:val="004D3079"/>
    <w:rsid w:val="004D4B15"/>
    <w:rsid w:val="004D601A"/>
    <w:rsid w:val="004D72FF"/>
    <w:rsid w:val="004D7C29"/>
    <w:rsid w:val="004E30E8"/>
    <w:rsid w:val="004E4635"/>
    <w:rsid w:val="004E5037"/>
    <w:rsid w:val="004F3EFC"/>
    <w:rsid w:val="004F4C45"/>
    <w:rsid w:val="00500500"/>
    <w:rsid w:val="00505C1D"/>
    <w:rsid w:val="005063A3"/>
    <w:rsid w:val="0051594A"/>
    <w:rsid w:val="00516EB7"/>
    <w:rsid w:val="00520783"/>
    <w:rsid w:val="005219E6"/>
    <w:rsid w:val="005233D9"/>
    <w:rsid w:val="00525372"/>
    <w:rsid w:val="00527546"/>
    <w:rsid w:val="005275D2"/>
    <w:rsid w:val="005305CA"/>
    <w:rsid w:val="0053238E"/>
    <w:rsid w:val="00533F65"/>
    <w:rsid w:val="00534170"/>
    <w:rsid w:val="0053599E"/>
    <w:rsid w:val="005417D3"/>
    <w:rsid w:val="00541ABE"/>
    <w:rsid w:val="005425DF"/>
    <w:rsid w:val="005458B9"/>
    <w:rsid w:val="00546150"/>
    <w:rsid w:val="00546346"/>
    <w:rsid w:val="005500B0"/>
    <w:rsid w:val="0055019E"/>
    <w:rsid w:val="00551C05"/>
    <w:rsid w:val="00552A14"/>
    <w:rsid w:val="00552E5B"/>
    <w:rsid w:val="0055776B"/>
    <w:rsid w:val="00562913"/>
    <w:rsid w:val="00563151"/>
    <w:rsid w:val="005642F5"/>
    <w:rsid w:val="0056627C"/>
    <w:rsid w:val="00566F21"/>
    <w:rsid w:val="0056737D"/>
    <w:rsid w:val="0057125E"/>
    <w:rsid w:val="00571563"/>
    <w:rsid w:val="0057178F"/>
    <w:rsid w:val="0057489D"/>
    <w:rsid w:val="005770B2"/>
    <w:rsid w:val="0058014F"/>
    <w:rsid w:val="00581C11"/>
    <w:rsid w:val="00582F11"/>
    <w:rsid w:val="00584D50"/>
    <w:rsid w:val="005856D7"/>
    <w:rsid w:val="00586496"/>
    <w:rsid w:val="00587DE6"/>
    <w:rsid w:val="0059227F"/>
    <w:rsid w:val="00592A7D"/>
    <w:rsid w:val="00592DE6"/>
    <w:rsid w:val="00592EC6"/>
    <w:rsid w:val="00593CEE"/>
    <w:rsid w:val="005A1B5C"/>
    <w:rsid w:val="005A2D38"/>
    <w:rsid w:val="005A4F8E"/>
    <w:rsid w:val="005A6B1B"/>
    <w:rsid w:val="005B1103"/>
    <w:rsid w:val="005B1489"/>
    <w:rsid w:val="005B375C"/>
    <w:rsid w:val="005B3F0A"/>
    <w:rsid w:val="005B5A66"/>
    <w:rsid w:val="005B6CBE"/>
    <w:rsid w:val="005B77F6"/>
    <w:rsid w:val="005B7D08"/>
    <w:rsid w:val="005C054A"/>
    <w:rsid w:val="005C0765"/>
    <w:rsid w:val="005C162D"/>
    <w:rsid w:val="005C2986"/>
    <w:rsid w:val="005C7767"/>
    <w:rsid w:val="005D1011"/>
    <w:rsid w:val="005D2BC6"/>
    <w:rsid w:val="005D790F"/>
    <w:rsid w:val="005D7CC6"/>
    <w:rsid w:val="005E032B"/>
    <w:rsid w:val="005E244C"/>
    <w:rsid w:val="005E3A4C"/>
    <w:rsid w:val="005E42C6"/>
    <w:rsid w:val="005E4BE9"/>
    <w:rsid w:val="005E58A2"/>
    <w:rsid w:val="005E6270"/>
    <w:rsid w:val="005E6DBE"/>
    <w:rsid w:val="005E7C62"/>
    <w:rsid w:val="005F02E4"/>
    <w:rsid w:val="005F2A3D"/>
    <w:rsid w:val="005F2BD3"/>
    <w:rsid w:val="005F3042"/>
    <w:rsid w:val="00601B87"/>
    <w:rsid w:val="00605E72"/>
    <w:rsid w:val="00606DB7"/>
    <w:rsid w:val="00607F1A"/>
    <w:rsid w:val="00610684"/>
    <w:rsid w:val="0061354F"/>
    <w:rsid w:val="00616731"/>
    <w:rsid w:val="00620521"/>
    <w:rsid w:val="00625D7D"/>
    <w:rsid w:val="006263AD"/>
    <w:rsid w:val="006278EB"/>
    <w:rsid w:val="00632940"/>
    <w:rsid w:val="00633742"/>
    <w:rsid w:val="0064059C"/>
    <w:rsid w:val="006438C2"/>
    <w:rsid w:val="00643A68"/>
    <w:rsid w:val="00644F4E"/>
    <w:rsid w:val="006461C5"/>
    <w:rsid w:val="00646503"/>
    <w:rsid w:val="00647FFC"/>
    <w:rsid w:val="00651547"/>
    <w:rsid w:val="006515AC"/>
    <w:rsid w:val="006518B3"/>
    <w:rsid w:val="00652479"/>
    <w:rsid w:val="00660BD7"/>
    <w:rsid w:val="006660A1"/>
    <w:rsid w:val="00667F14"/>
    <w:rsid w:val="006711C9"/>
    <w:rsid w:val="00672AC6"/>
    <w:rsid w:val="00674AD9"/>
    <w:rsid w:val="006750EA"/>
    <w:rsid w:val="00681B43"/>
    <w:rsid w:val="00681F85"/>
    <w:rsid w:val="00682C20"/>
    <w:rsid w:val="00683DB7"/>
    <w:rsid w:val="006A33E7"/>
    <w:rsid w:val="006A43AC"/>
    <w:rsid w:val="006A6D2E"/>
    <w:rsid w:val="006B2A16"/>
    <w:rsid w:val="006B63E7"/>
    <w:rsid w:val="006B69CB"/>
    <w:rsid w:val="006B7429"/>
    <w:rsid w:val="006C1AF0"/>
    <w:rsid w:val="006C2162"/>
    <w:rsid w:val="006C30DF"/>
    <w:rsid w:val="006C31D3"/>
    <w:rsid w:val="006C32C8"/>
    <w:rsid w:val="006C51B6"/>
    <w:rsid w:val="006C5F00"/>
    <w:rsid w:val="006C7B92"/>
    <w:rsid w:val="006D2B01"/>
    <w:rsid w:val="006D2E97"/>
    <w:rsid w:val="006D3F48"/>
    <w:rsid w:val="006D5F51"/>
    <w:rsid w:val="006D7468"/>
    <w:rsid w:val="006E03D4"/>
    <w:rsid w:val="006E094A"/>
    <w:rsid w:val="006E2B11"/>
    <w:rsid w:val="006E3A7A"/>
    <w:rsid w:val="006E5E4C"/>
    <w:rsid w:val="006E7D69"/>
    <w:rsid w:val="006F245B"/>
    <w:rsid w:val="00702E8C"/>
    <w:rsid w:val="0070379A"/>
    <w:rsid w:val="00704E19"/>
    <w:rsid w:val="0070641E"/>
    <w:rsid w:val="0071029C"/>
    <w:rsid w:val="00711157"/>
    <w:rsid w:val="00713D39"/>
    <w:rsid w:val="00713F98"/>
    <w:rsid w:val="007145DE"/>
    <w:rsid w:val="00714E5F"/>
    <w:rsid w:val="0071561B"/>
    <w:rsid w:val="00715E01"/>
    <w:rsid w:val="00717B46"/>
    <w:rsid w:val="00720C92"/>
    <w:rsid w:val="00720CCE"/>
    <w:rsid w:val="0072175F"/>
    <w:rsid w:val="007244FF"/>
    <w:rsid w:val="00726CFD"/>
    <w:rsid w:val="00727994"/>
    <w:rsid w:val="00727BDC"/>
    <w:rsid w:val="00727D00"/>
    <w:rsid w:val="0073059D"/>
    <w:rsid w:val="00730B3D"/>
    <w:rsid w:val="00730C78"/>
    <w:rsid w:val="00731176"/>
    <w:rsid w:val="007335CF"/>
    <w:rsid w:val="00741C79"/>
    <w:rsid w:val="00743716"/>
    <w:rsid w:val="00743D65"/>
    <w:rsid w:val="0074662D"/>
    <w:rsid w:val="007523F3"/>
    <w:rsid w:val="0075357A"/>
    <w:rsid w:val="007537EF"/>
    <w:rsid w:val="00756C73"/>
    <w:rsid w:val="0075777D"/>
    <w:rsid w:val="0076077E"/>
    <w:rsid w:val="00761250"/>
    <w:rsid w:val="00762D1F"/>
    <w:rsid w:val="007644FC"/>
    <w:rsid w:val="0076630F"/>
    <w:rsid w:val="007679A0"/>
    <w:rsid w:val="00771D57"/>
    <w:rsid w:val="0077213B"/>
    <w:rsid w:val="00773B5F"/>
    <w:rsid w:val="007745C2"/>
    <w:rsid w:val="00775A3F"/>
    <w:rsid w:val="00777904"/>
    <w:rsid w:val="00777BAF"/>
    <w:rsid w:val="00781A18"/>
    <w:rsid w:val="007848A5"/>
    <w:rsid w:val="00786D25"/>
    <w:rsid w:val="007921FB"/>
    <w:rsid w:val="007932EB"/>
    <w:rsid w:val="00797066"/>
    <w:rsid w:val="00797B20"/>
    <w:rsid w:val="007A12E0"/>
    <w:rsid w:val="007A2F07"/>
    <w:rsid w:val="007A3704"/>
    <w:rsid w:val="007A45B3"/>
    <w:rsid w:val="007A5A29"/>
    <w:rsid w:val="007A5C90"/>
    <w:rsid w:val="007B0D5F"/>
    <w:rsid w:val="007B1B81"/>
    <w:rsid w:val="007C0E9F"/>
    <w:rsid w:val="007C12BD"/>
    <w:rsid w:val="007C486E"/>
    <w:rsid w:val="007C62B5"/>
    <w:rsid w:val="007D1411"/>
    <w:rsid w:val="007D1E0A"/>
    <w:rsid w:val="007D2FE4"/>
    <w:rsid w:val="007D4120"/>
    <w:rsid w:val="007D56C8"/>
    <w:rsid w:val="007E140F"/>
    <w:rsid w:val="007E1626"/>
    <w:rsid w:val="007E5FBF"/>
    <w:rsid w:val="007F0142"/>
    <w:rsid w:val="007F1FBE"/>
    <w:rsid w:val="007F3684"/>
    <w:rsid w:val="007F58F8"/>
    <w:rsid w:val="007F6A61"/>
    <w:rsid w:val="007F7F3F"/>
    <w:rsid w:val="00801499"/>
    <w:rsid w:val="00801B52"/>
    <w:rsid w:val="00805542"/>
    <w:rsid w:val="008056BF"/>
    <w:rsid w:val="008068BF"/>
    <w:rsid w:val="00806C59"/>
    <w:rsid w:val="00807A1A"/>
    <w:rsid w:val="0081011F"/>
    <w:rsid w:val="0081065D"/>
    <w:rsid w:val="00812DBF"/>
    <w:rsid w:val="00812FA7"/>
    <w:rsid w:val="0081420F"/>
    <w:rsid w:val="008150A6"/>
    <w:rsid w:val="00816A11"/>
    <w:rsid w:val="00817853"/>
    <w:rsid w:val="00830B4E"/>
    <w:rsid w:val="0083615C"/>
    <w:rsid w:val="00840CF5"/>
    <w:rsid w:val="00841D85"/>
    <w:rsid w:val="008441FA"/>
    <w:rsid w:val="008464B9"/>
    <w:rsid w:val="00847515"/>
    <w:rsid w:val="00854E4B"/>
    <w:rsid w:val="008575FE"/>
    <w:rsid w:val="00860719"/>
    <w:rsid w:val="00861645"/>
    <w:rsid w:val="00861982"/>
    <w:rsid w:val="00862FD3"/>
    <w:rsid w:val="00866273"/>
    <w:rsid w:val="00866E85"/>
    <w:rsid w:val="00866F28"/>
    <w:rsid w:val="008708DC"/>
    <w:rsid w:val="00870A56"/>
    <w:rsid w:val="00874AE8"/>
    <w:rsid w:val="00874E1D"/>
    <w:rsid w:val="008751D3"/>
    <w:rsid w:val="00875B13"/>
    <w:rsid w:val="00876A12"/>
    <w:rsid w:val="008807B2"/>
    <w:rsid w:val="008845E2"/>
    <w:rsid w:val="00885E93"/>
    <w:rsid w:val="00887449"/>
    <w:rsid w:val="0088769B"/>
    <w:rsid w:val="00894D73"/>
    <w:rsid w:val="00895B18"/>
    <w:rsid w:val="0089676B"/>
    <w:rsid w:val="008A2A4B"/>
    <w:rsid w:val="008A45A7"/>
    <w:rsid w:val="008A4DFF"/>
    <w:rsid w:val="008A51B7"/>
    <w:rsid w:val="008A5440"/>
    <w:rsid w:val="008A70FB"/>
    <w:rsid w:val="008A7370"/>
    <w:rsid w:val="008A7820"/>
    <w:rsid w:val="008B0B1B"/>
    <w:rsid w:val="008B450D"/>
    <w:rsid w:val="008B5EAE"/>
    <w:rsid w:val="008B6EA9"/>
    <w:rsid w:val="008C0D5A"/>
    <w:rsid w:val="008C18EC"/>
    <w:rsid w:val="008C46D2"/>
    <w:rsid w:val="008C4AB1"/>
    <w:rsid w:val="008D06A0"/>
    <w:rsid w:val="008D0DF8"/>
    <w:rsid w:val="008D37F2"/>
    <w:rsid w:val="008D3A5F"/>
    <w:rsid w:val="008D55A0"/>
    <w:rsid w:val="008D741F"/>
    <w:rsid w:val="008D7EE7"/>
    <w:rsid w:val="008E03C2"/>
    <w:rsid w:val="008E3F8E"/>
    <w:rsid w:val="008E69C1"/>
    <w:rsid w:val="008F04F2"/>
    <w:rsid w:val="008F3356"/>
    <w:rsid w:val="008F38B8"/>
    <w:rsid w:val="00901FEC"/>
    <w:rsid w:val="00902832"/>
    <w:rsid w:val="0090451C"/>
    <w:rsid w:val="00904905"/>
    <w:rsid w:val="00904EE4"/>
    <w:rsid w:val="00905D2E"/>
    <w:rsid w:val="00913264"/>
    <w:rsid w:val="00913839"/>
    <w:rsid w:val="00914C74"/>
    <w:rsid w:val="00914DFD"/>
    <w:rsid w:val="00915322"/>
    <w:rsid w:val="00917386"/>
    <w:rsid w:val="00917663"/>
    <w:rsid w:val="0092222E"/>
    <w:rsid w:val="00923255"/>
    <w:rsid w:val="00923F46"/>
    <w:rsid w:val="00924723"/>
    <w:rsid w:val="0093095A"/>
    <w:rsid w:val="00934038"/>
    <w:rsid w:val="00936CDF"/>
    <w:rsid w:val="00937150"/>
    <w:rsid w:val="009436D3"/>
    <w:rsid w:val="00944165"/>
    <w:rsid w:val="009469AE"/>
    <w:rsid w:val="00946E83"/>
    <w:rsid w:val="0095096D"/>
    <w:rsid w:val="00954167"/>
    <w:rsid w:val="00954A53"/>
    <w:rsid w:val="00954FE1"/>
    <w:rsid w:val="00955D36"/>
    <w:rsid w:val="009560EB"/>
    <w:rsid w:val="0095684E"/>
    <w:rsid w:val="009571E5"/>
    <w:rsid w:val="0096377D"/>
    <w:rsid w:val="009644DD"/>
    <w:rsid w:val="0096635B"/>
    <w:rsid w:val="009663BC"/>
    <w:rsid w:val="00966402"/>
    <w:rsid w:val="00966A38"/>
    <w:rsid w:val="009677E7"/>
    <w:rsid w:val="00970CA6"/>
    <w:rsid w:val="00971F8A"/>
    <w:rsid w:val="00972569"/>
    <w:rsid w:val="00973439"/>
    <w:rsid w:val="00973705"/>
    <w:rsid w:val="00973AA7"/>
    <w:rsid w:val="009753A3"/>
    <w:rsid w:val="00983E6E"/>
    <w:rsid w:val="00987B5F"/>
    <w:rsid w:val="009911D9"/>
    <w:rsid w:val="00994328"/>
    <w:rsid w:val="00995C96"/>
    <w:rsid w:val="009A031E"/>
    <w:rsid w:val="009A0AE7"/>
    <w:rsid w:val="009A3FFC"/>
    <w:rsid w:val="009A483E"/>
    <w:rsid w:val="009A4863"/>
    <w:rsid w:val="009B1C92"/>
    <w:rsid w:val="009B5E8F"/>
    <w:rsid w:val="009B6579"/>
    <w:rsid w:val="009B7EE3"/>
    <w:rsid w:val="009C2516"/>
    <w:rsid w:val="009D2313"/>
    <w:rsid w:val="009D2612"/>
    <w:rsid w:val="009D61A9"/>
    <w:rsid w:val="009E039D"/>
    <w:rsid w:val="009E2FCA"/>
    <w:rsid w:val="009E4F38"/>
    <w:rsid w:val="009E537C"/>
    <w:rsid w:val="009F49F9"/>
    <w:rsid w:val="009F605E"/>
    <w:rsid w:val="009F6D84"/>
    <w:rsid w:val="00A034C5"/>
    <w:rsid w:val="00A03835"/>
    <w:rsid w:val="00A0513A"/>
    <w:rsid w:val="00A11BD0"/>
    <w:rsid w:val="00A122B3"/>
    <w:rsid w:val="00A144DE"/>
    <w:rsid w:val="00A1462D"/>
    <w:rsid w:val="00A15614"/>
    <w:rsid w:val="00A16B6D"/>
    <w:rsid w:val="00A22C99"/>
    <w:rsid w:val="00A23A83"/>
    <w:rsid w:val="00A24F90"/>
    <w:rsid w:val="00A2577F"/>
    <w:rsid w:val="00A26963"/>
    <w:rsid w:val="00A27C6B"/>
    <w:rsid w:val="00A30BC7"/>
    <w:rsid w:val="00A33578"/>
    <w:rsid w:val="00A36256"/>
    <w:rsid w:val="00A37F9C"/>
    <w:rsid w:val="00A41871"/>
    <w:rsid w:val="00A43010"/>
    <w:rsid w:val="00A44A54"/>
    <w:rsid w:val="00A46EF4"/>
    <w:rsid w:val="00A50752"/>
    <w:rsid w:val="00A512B4"/>
    <w:rsid w:val="00A51EB2"/>
    <w:rsid w:val="00A539F2"/>
    <w:rsid w:val="00A54FF2"/>
    <w:rsid w:val="00A5659C"/>
    <w:rsid w:val="00A572F8"/>
    <w:rsid w:val="00A6073B"/>
    <w:rsid w:val="00A6370D"/>
    <w:rsid w:val="00A64864"/>
    <w:rsid w:val="00A7215D"/>
    <w:rsid w:val="00A726C7"/>
    <w:rsid w:val="00A73A1F"/>
    <w:rsid w:val="00A76490"/>
    <w:rsid w:val="00A76D04"/>
    <w:rsid w:val="00A858AD"/>
    <w:rsid w:val="00A85A59"/>
    <w:rsid w:val="00A913D7"/>
    <w:rsid w:val="00A93762"/>
    <w:rsid w:val="00A95E55"/>
    <w:rsid w:val="00AA001A"/>
    <w:rsid w:val="00AA36B6"/>
    <w:rsid w:val="00AA779A"/>
    <w:rsid w:val="00AB0B0A"/>
    <w:rsid w:val="00AB0D77"/>
    <w:rsid w:val="00AB17D6"/>
    <w:rsid w:val="00AB368F"/>
    <w:rsid w:val="00AB4600"/>
    <w:rsid w:val="00AB46FF"/>
    <w:rsid w:val="00AC26A2"/>
    <w:rsid w:val="00AC4142"/>
    <w:rsid w:val="00AC43A0"/>
    <w:rsid w:val="00AC4481"/>
    <w:rsid w:val="00AC4B10"/>
    <w:rsid w:val="00AC55BC"/>
    <w:rsid w:val="00AC6BD9"/>
    <w:rsid w:val="00AD1660"/>
    <w:rsid w:val="00AD207B"/>
    <w:rsid w:val="00AD2C23"/>
    <w:rsid w:val="00AD3399"/>
    <w:rsid w:val="00AD3E7E"/>
    <w:rsid w:val="00AD413F"/>
    <w:rsid w:val="00AD4FA9"/>
    <w:rsid w:val="00AD5A19"/>
    <w:rsid w:val="00AD6232"/>
    <w:rsid w:val="00AD7197"/>
    <w:rsid w:val="00AD7955"/>
    <w:rsid w:val="00AD7BD7"/>
    <w:rsid w:val="00AD7BDF"/>
    <w:rsid w:val="00AD7C57"/>
    <w:rsid w:val="00AE0544"/>
    <w:rsid w:val="00AE0E5A"/>
    <w:rsid w:val="00AE1397"/>
    <w:rsid w:val="00AE140D"/>
    <w:rsid w:val="00AE1E17"/>
    <w:rsid w:val="00AE4029"/>
    <w:rsid w:val="00AE50D4"/>
    <w:rsid w:val="00B063C5"/>
    <w:rsid w:val="00B12579"/>
    <w:rsid w:val="00B154E0"/>
    <w:rsid w:val="00B20ACE"/>
    <w:rsid w:val="00B20D20"/>
    <w:rsid w:val="00B230AD"/>
    <w:rsid w:val="00B2451A"/>
    <w:rsid w:val="00B24EAF"/>
    <w:rsid w:val="00B25266"/>
    <w:rsid w:val="00B27595"/>
    <w:rsid w:val="00B27930"/>
    <w:rsid w:val="00B327A3"/>
    <w:rsid w:val="00B338AA"/>
    <w:rsid w:val="00B34609"/>
    <w:rsid w:val="00B3543A"/>
    <w:rsid w:val="00B44892"/>
    <w:rsid w:val="00B455D9"/>
    <w:rsid w:val="00B45C5D"/>
    <w:rsid w:val="00B4759C"/>
    <w:rsid w:val="00B47A91"/>
    <w:rsid w:val="00B47BE3"/>
    <w:rsid w:val="00B5085D"/>
    <w:rsid w:val="00B51981"/>
    <w:rsid w:val="00B535E2"/>
    <w:rsid w:val="00B60EC0"/>
    <w:rsid w:val="00B61F97"/>
    <w:rsid w:val="00B6401D"/>
    <w:rsid w:val="00B64060"/>
    <w:rsid w:val="00B663D9"/>
    <w:rsid w:val="00B66B9D"/>
    <w:rsid w:val="00B713A6"/>
    <w:rsid w:val="00B74550"/>
    <w:rsid w:val="00B754CF"/>
    <w:rsid w:val="00B75535"/>
    <w:rsid w:val="00B75978"/>
    <w:rsid w:val="00B80258"/>
    <w:rsid w:val="00B80EE7"/>
    <w:rsid w:val="00B82453"/>
    <w:rsid w:val="00B845C5"/>
    <w:rsid w:val="00B90831"/>
    <w:rsid w:val="00B90D26"/>
    <w:rsid w:val="00B912CF"/>
    <w:rsid w:val="00B920F5"/>
    <w:rsid w:val="00B936C3"/>
    <w:rsid w:val="00B94629"/>
    <w:rsid w:val="00B94D19"/>
    <w:rsid w:val="00BA153A"/>
    <w:rsid w:val="00BA31C8"/>
    <w:rsid w:val="00BA4BB8"/>
    <w:rsid w:val="00BA6416"/>
    <w:rsid w:val="00BA6FC9"/>
    <w:rsid w:val="00BB10E5"/>
    <w:rsid w:val="00BB47E1"/>
    <w:rsid w:val="00BB4A15"/>
    <w:rsid w:val="00BC0F23"/>
    <w:rsid w:val="00BC1F86"/>
    <w:rsid w:val="00BC3EA6"/>
    <w:rsid w:val="00BC4825"/>
    <w:rsid w:val="00BC6A01"/>
    <w:rsid w:val="00BD0072"/>
    <w:rsid w:val="00BD07E2"/>
    <w:rsid w:val="00BD14D1"/>
    <w:rsid w:val="00BD56DD"/>
    <w:rsid w:val="00BD79B2"/>
    <w:rsid w:val="00BF3575"/>
    <w:rsid w:val="00BF4E59"/>
    <w:rsid w:val="00BF723D"/>
    <w:rsid w:val="00C02584"/>
    <w:rsid w:val="00C03433"/>
    <w:rsid w:val="00C044E4"/>
    <w:rsid w:val="00C04C3E"/>
    <w:rsid w:val="00C05666"/>
    <w:rsid w:val="00C05C0F"/>
    <w:rsid w:val="00C116CA"/>
    <w:rsid w:val="00C11CF5"/>
    <w:rsid w:val="00C12363"/>
    <w:rsid w:val="00C13775"/>
    <w:rsid w:val="00C13FC0"/>
    <w:rsid w:val="00C17CE9"/>
    <w:rsid w:val="00C23045"/>
    <w:rsid w:val="00C2315F"/>
    <w:rsid w:val="00C246AF"/>
    <w:rsid w:val="00C25558"/>
    <w:rsid w:val="00C36796"/>
    <w:rsid w:val="00C368CE"/>
    <w:rsid w:val="00C465B2"/>
    <w:rsid w:val="00C4673D"/>
    <w:rsid w:val="00C51E1F"/>
    <w:rsid w:val="00C52648"/>
    <w:rsid w:val="00C547A8"/>
    <w:rsid w:val="00C577ED"/>
    <w:rsid w:val="00C6020F"/>
    <w:rsid w:val="00C6043E"/>
    <w:rsid w:val="00C62323"/>
    <w:rsid w:val="00C627DE"/>
    <w:rsid w:val="00C63AAF"/>
    <w:rsid w:val="00C63E7B"/>
    <w:rsid w:val="00C64E77"/>
    <w:rsid w:val="00C6634A"/>
    <w:rsid w:val="00C67B50"/>
    <w:rsid w:val="00C67E17"/>
    <w:rsid w:val="00C67F09"/>
    <w:rsid w:val="00C76514"/>
    <w:rsid w:val="00C843E4"/>
    <w:rsid w:val="00C85CA9"/>
    <w:rsid w:val="00C8648F"/>
    <w:rsid w:val="00C91710"/>
    <w:rsid w:val="00C954C0"/>
    <w:rsid w:val="00C97041"/>
    <w:rsid w:val="00CA1716"/>
    <w:rsid w:val="00CA1CA8"/>
    <w:rsid w:val="00CA43AD"/>
    <w:rsid w:val="00CA571D"/>
    <w:rsid w:val="00CA5752"/>
    <w:rsid w:val="00CB0660"/>
    <w:rsid w:val="00CB1333"/>
    <w:rsid w:val="00CB230F"/>
    <w:rsid w:val="00CC3F0E"/>
    <w:rsid w:val="00CC5704"/>
    <w:rsid w:val="00CC758C"/>
    <w:rsid w:val="00CD2081"/>
    <w:rsid w:val="00CD2E00"/>
    <w:rsid w:val="00CD4D51"/>
    <w:rsid w:val="00CD4E23"/>
    <w:rsid w:val="00CD6257"/>
    <w:rsid w:val="00CE7CCA"/>
    <w:rsid w:val="00CF0998"/>
    <w:rsid w:val="00CF1E13"/>
    <w:rsid w:val="00CF4623"/>
    <w:rsid w:val="00CF5183"/>
    <w:rsid w:val="00CF6936"/>
    <w:rsid w:val="00CF729F"/>
    <w:rsid w:val="00CF791C"/>
    <w:rsid w:val="00CF7BFA"/>
    <w:rsid w:val="00CF7DC7"/>
    <w:rsid w:val="00D0009A"/>
    <w:rsid w:val="00D004A7"/>
    <w:rsid w:val="00D005A5"/>
    <w:rsid w:val="00D01CC1"/>
    <w:rsid w:val="00D042AD"/>
    <w:rsid w:val="00D052B8"/>
    <w:rsid w:val="00D05837"/>
    <w:rsid w:val="00D06A0C"/>
    <w:rsid w:val="00D07BE3"/>
    <w:rsid w:val="00D10D23"/>
    <w:rsid w:val="00D1361C"/>
    <w:rsid w:val="00D13CAC"/>
    <w:rsid w:val="00D14B03"/>
    <w:rsid w:val="00D17CED"/>
    <w:rsid w:val="00D214C0"/>
    <w:rsid w:val="00D23C77"/>
    <w:rsid w:val="00D25B24"/>
    <w:rsid w:val="00D27675"/>
    <w:rsid w:val="00D31503"/>
    <w:rsid w:val="00D3316D"/>
    <w:rsid w:val="00D3756D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1C59"/>
    <w:rsid w:val="00D638F6"/>
    <w:rsid w:val="00D64AD4"/>
    <w:rsid w:val="00D65DC6"/>
    <w:rsid w:val="00D667C5"/>
    <w:rsid w:val="00D70B99"/>
    <w:rsid w:val="00D71882"/>
    <w:rsid w:val="00D7368F"/>
    <w:rsid w:val="00D73EEF"/>
    <w:rsid w:val="00D75087"/>
    <w:rsid w:val="00D809E7"/>
    <w:rsid w:val="00D84D38"/>
    <w:rsid w:val="00D9340C"/>
    <w:rsid w:val="00D9472B"/>
    <w:rsid w:val="00D957ED"/>
    <w:rsid w:val="00DA0DB8"/>
    <w:rsid w:val="00DA4A91"/>
    <w:rsid w:val="00DA6BD8"/>
    <w:rsid w:val="00DA7160"/>
    <w:rsid w:val="00DB0AC0"/>
    <w:rsid w:val="00DB0E7C"/>
    <w:rsid w:val="00DB13F2"/>
    <w:rsid w:val="00DB327A"/>
    <w:rsid w:val="00DB3EC8"/>
    <w:rsid w:val="00DB76FC"/>
    <w:rsid w:val="00DC10AC"/>
    <w:rsid w:val="00DC5503"/>
    <w:rsid w:val="00DC5559"/>
    <w:rsid w:val="00DC585F"/>
    <w:rsid w:val="00DD17D4"/>
    <w:rsid w:val="00DD2366"/>
    <w:rsid w:val="00DD31B6"/>
    <w:rsid w:val="00DD47CA"/>
    <w:rsid w:val="00DE3DC6"/>
    <w:rsid w:val="00DE5E0A"/>
    <w:rsid w:val="00DF6E8D"/>
    <w:rsid w:val="00DF7789"/>
    <w:rsid w:val="00DF785A"/>
    <w:rsid w:val="00E008EF"/>
    <w:rsid w:val="00E009D0"/>
    <w:rsid w:val="00E00F54"/>
    <w:rsid w:val="00E00F86"/>
    <w:rsid w:val="00E0252F"/>
    <w:rsid w:val="00E02B51"/>
    <w:rsid w:val="00E034A1"/>
    <w:rsid w:val="00E03942"/>
    <w:rsid w:val="00E03C0C"/>
    <w:rsid w:val="00E06E5D"/>
    <w:rsid w:val="00E0724B"/>
    <w:rsid w:val="00E12C5F"/>
    <w:rsid w:val="00E1441F"/>
    <w:rsid w:val="00E144E3"/>
    <w:rsid w:val="00E17A77"/>
    <w:rsid w:val="00E20D7A"/>
    <w:rsid w:val="00E22BEA"/>
    <w:rsid w:val="00E2346B"/>
    <w:rsid w:val="00E23F16"/>
    <w:rsid w:val="00E24DA0"/>
    <w:rsid w:val="00E26309"/>
    <w:rsid w:val="00E30B34"/>
    <w:rsid w:val="00E326E8"/>
    <w:rsid w:val="00E32BC5"/>
    <w:rsid w:val="00E36A21"/>
    <w:rsid w:val="00E3738E"/>
    <w:rsid w:val="00E37D2E"/>
    <w:rsid w:val="00E4563F"/>
    <w:rsid w:val="00E45772"/>
    <w:rsid w:val="00E46DA5"/>
    <w:rsid w:val="00E46F2F"/>
    <w:rsid w:val="00E47CD2"/>
    <w:rsid w:val="00E5299F"/>
    <w:rsid w:val="00E5623D"/>
    <w:rsid w:val="00E608E0"/>
    <w:rsid w:val="00E6164A"/>
    <w:rsid w:val="00E656EB"/>
    <w:rsid w:val="00E65A4B"/>
    <w:rsid w:val="00E66340"/>
    <w:rsid w:val="00E672CE"/>
    <w:rsid w:val="00E678D1"/>
    <w:rsid w:val="00E70212"/>
    <w:rsid w:val="00E73076"/>
    <w:rsid w:val="00E75439"/>
    <w:rsid w:val="00E779F8"/>
    <w:rsid w:val="00E81BF0"/>
    <w:rsid w:val="00E83544"/>
    <w:rsid w:val="00E84F10"/>
    <w:rsid w:val="00E86146"/>
    <w:rsid w:val="00E91D7D"/>
    <w:rsid w:val="00E959EE"/>
    <w:rsid w:val="00E95B1C"/>
    <w:rsid w:val="00E97147"/>
    <w:rsid w:val="00EA09A9"/>
    <w:rsid w:val="00EA10C2"/>
    <w:rsid w:val="00EA2483"/>
    <w:rsid w:val="00EA30FC"/>
    <w:rsid w:val="00EA357A"/>
    <w:rsid w:val="00EA3DD9"/>
    <w:rsid w:val="00EA6D34"/>
    <w:rsid w:val="00EA7504"/>
    <w:rsid w:val="00EA7EF5"/>
    <w:rsid w:val="00EB0250"/>
    <w:rsid w:val="00EB4202"/>
    <w:rsid w:val="00EB42C6"/>
    <w:rsid w:val="00EB6187"/>
    <w:rsid w:val="00EB6313"/>
    <w:rsid w:val="00EB7D7F"/>
    <w:rsid w:val="00EC06DA"/>
    <w:rsid w:val="00EC0ABE"/>
    <w:rsid w:val="00EC21B8"/>
    <w:rsid w:val="00EC3C27"/>
    <w:rsid w:val="00EC4C8A"/>
    <w:rsid w:val="00EC4F90"/>
    <w:rsid w:val="00EC5CF7"/>
    <w:rsid w:val="00ED383A"/>
    <w:rsid w:val="00ED39EB"/>
    <w:rsid w:val="00ED4B4C"/>
    <w:rsid w:val="00ED6681"/>
    <w:rsid w:val="00EE13A0"/>
    <w:rsid w:val="00EE1905"/>
    <w:rsid w:val="00EE1A33"/>
    <w:rsid w:val="00EE1E14"/>
    <w:rsid w:val="00EE3DA2"/>
    <w:rsid w:val="00EF0942"/>
    <w:rsid w:val="00EF6523"/>
    <w:rsid w:val="00EF7299"/>
    <w:rsid w:val="00F00389"/>
    <w:rsid w:val="00F015ED"/>
    <w:rsid w:val="00F02E1B"/>
    <w:rsid w:val="00F0577B"/>
    <w:rsid w:val="00F07451"/>
    <w:rsid w:val="00F079EA"/>
    <w:rsid w:val="00F100A3"/>
    <w:rsid w:val="00F10E27"/>
    <w:rsid w:val="00F14438"/>
    <w:rsid w:val="00F144E1"/>
    <w:rsid w:val="00F16577"/>
    <w:rsid w:val="00F17274"/>
    <w:rsid w:val="00F176A8"/>
    <w:rsid w:val="00F17A11"/>
    <w:rsid w:val="00F205B6"/>
    <w:rsid w:val="00F21175"/>
    <w:rsid w:val="00F21410"/>
    <w:rsid w:val="00F22447"/>
    <w:rsid w:val="00F319FD"/>
    <w:rsid w:val="00F330B5"/>
    <w:rsid w:val="00F341F2"/>
    <w:rsid w:val="00F423F1"/>
    <w:rsid w:val="00F42B74"/>
    <w:rsid w:val="00F439AA"/>
    <w:rsid w:val="00F44EAC"/>
    <w:rsid w:val="00F47058"/>
    <w:rsid w:val="00F512A0"/>
    <w:rsid w:val="00F51479"/>
    <w:rsid w:val="00F52C46"/>
    <w:rsid w:val="00F53892"/>
    <w:rsid w:val="00F53F41"/>
    <w:rsid w:val="00F57578"/>
    <w:rsid w:val="00F575D6"/>
    <w:rsid w:val="00F5791C"/>
    <w:rsid w:val="00F615DD"/>
    <w:rsid w:val="00F61CBE"/>
    <w:rsid w:val="00F6509E"/>
    <w:rsid w:val="00F70994"/>
    <w:rsid w:val="00F71CD8"/>
    <w:rsid w:val="00F72509"/>
    <w:rsid w:val="00F8220F"/>
    <w:rsid w:val="00F82808"/>
    <w:rsid w:val="00F8305B"/>
    <w:rsid w:val="00F83254"/>
    <w:rsid w:val="00F907EB"/>
    <w:rsid w:val="00F93081"/>
    <w:rsid w:val="00F93F98"/>
    <w:rsid w:val="00F95784"/>
    <w:rsid w:val="00FA46AE"/>
    <w:rsid w:val="00FB157E"/>
    <w:rsid w:val="00FB1595"/>
    <w:rsid w:val="00FB1B76"/>
    <w:rsid w:val="00FB3702"/>
    <w:rsid w:val="00FB4950"/>
    <w:rsid w:val="00FB7550"/>
    <w:rsid w:val="00FC18F7"/>
    <w:rsid w:val="00FC1CDE"/>
    <w:rsid w:val="00FC4DDA"/>
    <w:rsid w:val="00FC57F6"/>
    <w:rsid w:val="00FC731E"/>
    <w:rsid w:val="00FC7EBA"/>
    <w:rsid w:val="00FD320A"/>
    <w:rsid w:val="00FD68AF"/>
    <w:rsid w:val="00FF0583"/>
    <w:rsid w:val="00FF1D1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5639DA4F-4E33-443F-B1E2-B7733FBE6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4C01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3233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3233A"/>
    <w:rPr>
      <w:color w:val="800080"/>
      <w:u w:val="single"/>
    </w:rPr>
  </w:style>
  <w:style w:type="paragraph" w:customStyle="1" w:styleId="xl66">
    <w:name w:val="xl66"/>
    <w:basedOn w:val="prastasis"/>
    <w:rsid w:val="0003233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68">
    <w:name w:val="xl68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0">
    <w:name w:val="xl7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71">
    <w:name w:val="xl71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2">
    <w:name w:val="xl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3">
    <w:name w:val="xl7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74">
    <w:name w:val="xl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5">
    <w:name w:val="xl75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6">
    <w:name w:val="xl7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7">
    <w:name w:val="xl77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8">
    <w:name w:val="xl7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79">
    <w:name w:val="xl7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0">
    <w:name w:val="xl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81">
    <w:name w:val="xl8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2">
    <w:name w:val="xl82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3">
    <w:name w:val="xl83"/>
    <w:basedOn w:val="prastasis"/>
    <w:rsid w:val="0003233A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85">
    <w:name w:val="xl8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86">
    <w:name w:val="xl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7">
    <w:name w:val="xl8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92">
    <w:name w:val="xl9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3">
    <w:name w:val="xl93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94">
    <w:name w:val="xl94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6">
    <w:name w:val="xl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7">
    <w:name w:val="xl97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8">
    <w:name w:val="xl9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3">
    <w:name w:val="xl10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04">
    <w:name w:val="xl104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5">
    <w:name w:val="xl10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6">
    <w:name w:val="xl10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07">
    <w:name w:val="xl10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8">
    <w:name w:val="xl10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1">
    <w:name w:val="xl11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2">
    <w:name w:val="xl11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3">
    <w:name w:val="xl11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4">
    <w:name w:val="xl114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15">
    <w:name w:val="xl11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6">
    <w:name w:val="xl116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17">
    <w:name w:val="xl11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8">
    <w:name w:val="xl1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9">
    <w:name w:val="xl11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0">
    <w:name w:val="xl120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21">
    <w:name w:val="xl12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2">
    <w:name w:val="xl12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3">
    <w:name w:val="xl12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4">
    <w:name w:val="xl12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5">
    <w:name w:val="xl12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26">
    <w:name w:val="xl12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7">
    <w:name w:val="xl12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8">
    <w:name w:val="xl12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9">
    <w:name w:val="xl12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0">
    <w:name w:val="xl13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1">
    <w:name w:val="xl131"/>
    <w:basedOn w:val="prastasis"/>
    <w:rsid w:val="000323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2">
    <w:name w:val="xl132"/>
    <w:basedOn w:val="prastasis"/>
    <w:rsid w:val="0003233A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03233A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35">
    <w:name w:val="xl135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7">
    <w:name w:val="xl13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8">
    <w:name w:val="xl138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9">
    <w:name w:val="xl13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2">
    <w:name w:val="xl14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43">
    <w:name w:val="xl14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44">
    <w:name w:val="xl14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5">
    <w:name w:val="xl14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6">
    <w:name w:val="xl14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7">
    <w:name w:val="xl14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8">
    <w:name w:val="xl14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9">
    <w:name w:val="xl14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1">
    <w:name w:val="xl15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2">
    <w:name w:val="xl15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3">
    <w:name w:val="xl15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4">
    <w:name w:val="xl1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5">
    <w:name w:val="xl15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6">
    <w:name w:val="xl15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7">
    <w:name w:val="xl15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0">
    <w:name w:val="xl16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1">
    <w:name w:val="xl16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2">
    <w:name w:val="xl16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3">
    <w:name w:val="xl16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4">
    <w:name w:val="xl164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5">
    <w:name w:val="xl16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6">
    <w:name w:val="xl16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7">
    <w:name w:val="xl16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8">
    <w:name w:val="xl16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69">
    <w:name w:val="xl16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0">
    <w:name w:val="xl17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1">
    <w:name w:val="xl17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2">
    <w:name w:val="xl1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3">
    <w:name w:val="xl173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4">
    <w:name w:val="xl174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6">
    <w:name w:val="xl17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7">
    <w:name w:val="xl177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8">
    <w:name w:val="xl17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9">
    <w:name w:val="xl179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0">
    <w:name w:val="xl1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1">
    <w:name w:val="xl18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2">
    <w:name w:val="xl18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3">
    <w:name w:val="xl18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4">
    <w:name w:val="xl18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5">
    <w:name w:val="xl18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6">
    <w:name w:val="xl1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7">
    <w:name w:val="xl18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8">
    <w:name w:val="xl18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9">
    <w:name w:val="xl18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0">
    <w:name w:val="xl19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1">
    <w:name w:val="xl191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2">
    <w:name w:val="xl19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3">
    <w:name w:val="xl19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94">
    <w:name w:val="xl19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5">
    <w:name w:val="xl195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6">
    <w:name w:val="xl1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7">
    <w:name w:val="xl197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8">
    <w:name w:val="xl198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9">
    <w:name w:val="xl19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0">
    <w:name w:val="xl20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1">
    <w:name w:val="xl20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02">
    <w:name w:val="xl20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3">
    <w:name w:val="xl203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4">
    <w:name w:val="xl204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03233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03233A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08">
    <w:name w:val="xl20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9">
    <w:name w:val="xl20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0">
    <w:name w:val="xl21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1">
    <w:name w:val="xl21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2">
    <w:name w:val="xl21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3">
    <w:name w:val="xl21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4">
    <w:name w:val="xl214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15">
    <w:name w:val="xl21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6">
    <w:name w:val="xl21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17">
    <w:name w:val="xl21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18">
    <w:name w:val="xl2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9">
    <w:name w:val="xl21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0">
    <w:name w:val="xl220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1">
    <w:name w:val="xl22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2">
    <w:name w:val="xl22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3">
    <w:name w:val="xl223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4">
    <w:name w:val="xl224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5">
    <w:name w:val="xl22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6">
    <w:name w:val="xl226"/>
    <w:basedOn w:val="prastasis"/>
    <w:rsid w:val="0003233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7">
    <w:name w:val="xl227"/>
    <w:basedOn w:val="prastasis"/>
    <w:rsid w:val="0003233A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8">
    <w:name w:val="xl22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9">
    <w:name w:val="xl229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30">
    <w:name w:val="xl23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1">
    <w:name w:val="xl231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2">
    <w:name w:val="xl232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33">
    <w:name w:val="xl233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4">
    <w:name w:val="xl23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5">
    <w:name w:val="xl23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6">
    <w:name w:val="xl23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7">
    <w:name w:val="xl237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8">
    <w:name w:val="xl23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39">
    <w:name w:val="xl23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40">
    <w:name w:val="xl24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1">
    <w:name w:val="xl24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42">
    <w:name w:val="xl242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3">
    <w:name w:val="xl243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44">
    <w:name w:val="xl244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5">
    <w:name w:val="xl24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46">
    <w:name w:val="xl246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7">
    <w:name w:val="xl24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8">
    <w:name w:val="xl24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9">
    <w:name w:val="xl24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50">
    <w:name w:val="xl250"/>
    <w:basedOn w:val="prastasis"/>
    <w:rsid w:val="000323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1">
    <w:name w:val="xl251"/>
    <w:basedOn w:val="prastasis"/>
    <w:rsid w:val="0003233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2">
    <w:name w:val="xl252"/>
    <w:basedOn w:val="prastasis"/>
    <w:rsid w:val="000323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3">
    <w:name w:val="xl253"/>
    <w:basedOn w:val="prastasis"/>
    <w:rsid w:val="0003233A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54">
    <w:name w:val="xl2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5">
    <w:name w:val="xl255"/>
    <w:basedOn w:val="prastasis"/>
    <w:rsid w:val="000323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6">
    <w:name w:val="xl25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7">
    <w:name w:val="xl25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8">
    <w:name w:val="xl25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9">
    <w:name w:val="xl259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60">
    <w:name w:val="xl26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03233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63">
    <w:name w:val="xl26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70">
    <w:name w:val="xl270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1">
    <w:name w:val="xl27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4">
    <w:name w:val="xl2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5">
    <w:name w:val="xl27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6">
    <w:name w:val="xl276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8">
    <w:name w:val="xl27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9">
    <w:name w:val="xl279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0">
    <w:name w:val="xl280"/>
    <w:basedOn w:val="prastasis"/>
    <w:rsid w:val="000323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1">
    <w:name w:val="xl281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7</TotalTime>
  <Pages>8</Pages>
  <Words>12128</Words>
  <Characters>6913</Characters>
  <Application>Microsoft Office Word</Application>
  <DocSecurity>0</DocSecurity>
  <Lines>57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Dainora Daugeliene</cp:lastModifiedBy>
  <cp:revision>4</cp:revision>
  <cp:lastPrinted>2020-02-11T14:23:00Z</cp:lastPrinted>
  <dcterms:created xsi:type="dcterms:W3CDTF">2021-03-17T07:23:00Z</dcterms:created>
  <dcterms:modified xsi:type="dcterms:W3CDTF">2021-03-26T09:43:00Z</dcterms:modified>
</cp:coreProperties>
</file>