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41743" w14:textId="685D495E" w:rsidR="0056359C" w:rsidRDefault="0056359C" w:rsidP="0056359C">
      <w:pPr>
        <w:jc w:val="center"/>
        <w:rPr>
          <w:caps/>
          <w:sz w:val="12"/>
          <w:szCs w:val="12"/>
        </w:rPr>
      </w:pPr>
      <w:bookmarkStart w:id="0" w:name="_Hlk536624141"/>
      <w:bookmarkStart w:id="1" w:name="_Hlk16151182"/>
      <w:bookmarkStart w:id="2" w:name="data_metai"/>
      <w:r w:rsidRPr="005756B1">
        <w:rPr>
          <w:b/>
          <w:caps/>
          <w:noProof/>
        </w:rPr>
        <w:drawing>
          <wp:inline distT="0" distB="0" distL="0" distR="0" wp14:anchorId="4D1CBFD5" wp14:editId="62F82F56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DD4967B" w14:textId="77777777" w:rsidR="00E25B7C" w:rsidRPr="0056359C" w:rsidRDefault="00E25B7C" w:rsidP="0056359C">
      <w:pPr>
        <w:jc w:val="center"/>
        <w:rPr>
          <w:caps/>
          <w:sz w:val="12"/>
          <w:szCs w:val="12"/>
        </w:rPr>
      </w:pPr>
    </w:p>
    <w:p w14:paraId="266D6086" w14:textId="77777777" w:rsidR="0056359C" w:rsidRPr="005756B1" w:rsidRDefault="0056359C" w:rsidP="0056359C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5756B1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3"/>
    <w:p w14:paraId="04C8E97C" w14:textId="77777777" w:rsidR="009B1C92" w:rsidRPr="00E25B7C" w:rsidRDefault="009B1C92" w:rsidP="003D3A64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bookmarkEnd w:id="2"/>
    <w:p w14:paraId="2AB1F0E5" w14:textId="77777777" w:rsidR="00937150" w:rsidRPr="00A37F4E" w:rsidRDefault="00937150" w:rsidP="00A37F4E">
      <w:pPr>
        <w:pStyle w:val="Pavadinimas"/>
        <w:spacing w:before="0" w:after="0"/>
        <w:rPr>
          <w:rFonts w:ascii="Times New Roman" w:hAnsi="Times New Roman"/>
          <w:sz w:val="28"/>
          <w:szCs w:val="28"/>
        </w:rPr>
      </w:pPr>
      <w:r w:rsidRPr="00A37F4E">
        <w:rPr>
          <w:rFonts w:ascii="Times New Roman" w:hAnsi="Times New Roman"/>
          <w:sz w:val="28"/>
          <w:szCs w:val="28"/>
        </w:rPr>
        <w:t>SPRENDIMAS</w:t>
      </w:r>
    </w:p>
    <w:p w14:paraId="07735989" w14:textId="77777777" w:rsidR="00B455D9" w:rsidRPr="00A37F4E" w:rsidRDefault="00A37F4E" w:rsidP="0032789B">
      <w:pPr>
        <w:pStyle w:val="Pavadinimas"/>
        <w:spacing w:before="0" w:after="0"/>
        <w:rPr>
          <w:rFonts w:ascii="Times New Roman" w:hAnsi="Times New Roman"/>
          <w:sz w:val="28"/>
          <w:szCs w:val="28"/>
        </w:rPr>
      </w:pPr>
      <w:r w:rsidRPr="00A37F4E">
        <w:rPr>
          <w:rFonts w:ascii="Times New Roman" w:hAnsi="Times New Roman"/>
          <w:sz w:val="28"/>
          <w:szCs w:val="28"/>
        </w:rPr>
        <w:t xml:space="preserve">DĖL </w:t>
      </w:r>
      <w:r w:rsidR="008022C4">
        <w:rPr>
          <w:rFonts w:ascii="Times New Roman" w:hAnsi="Times New Roman"/>
          <w:sz w:val="28"/>
          <w:szCs w:val="28"/>
        </w:rPr>
        <w:t>PRIEMOKOS</w:t>
      </w:r>
      <w:r w:rsidRPr="00A37F4E">
        <w:rPr>
          <w:rFonts w:ascii="Times New Roman" w:hAnsi="Times New Roman"/>
          <w:sz w:val="28"/>
          <w:szCs w:val="28"/>
        </w:rPr>
        <w:t xml:space="preserve"> SKYRIMO</w:t>
      </w:r>
      <w:r w:rsidR="00676DB3">
        <w:rPr>
          <w:rFonts w:ascii="Times New Roman" w:hAnsi="Times New Roman"/>
          <w:sz w:val="28"/>
          <w:szCs w:val="28"/>
        </w:rPr>
        <w:t xml:space="preserve"> </w:t>
      </w:r>
      <w:r w:rsidR="00787846">
        <w:rPr>
          <w:rFonts w:ascii="Times New Roman" w:hAnsi="Times New Roman"/>
          <w:sz w:val="28"/>
          <w:szCs w:val="28"/>
        </w:rPr>
        <w:t xml:space="preserve">KLAIPĖDOS RAJONO </w:t>
      </w:r>
      <w:r w:rsidR="00676DB3">
        <w:rPr>
          <w:rFonts w:ascii="Times New Roman" w:hAnsi="Times New Roman"/>
          <w:sz w:val="28"/>
          <w:szCs w:val="28"/>
        </w:rPr>
        <w:t xml:space="preserve">SAVIVALDYBĖS ADMINISTRACIJOS DIREKTORIUI </w:t>
      </w:r>
      <w:r w:rsidR="00DB5F62">
        <w:rPr>
          <w:rFonts w:ascii="Times New Roman" w:hAnsi="Times New Roman"/>
          <w:sz w:val="28"/>
          <w:szCs w:val="28"/>
        </w:rPr>
        <w:t>A. BOGDANOVUI</w:t>
      </w:r>
    </w:p>
    <w:p w14:paraId="6F3E9629" w14:textId="77777777" w:rsidR="003D3A64" w:rsidRPr="0056359C" w:rsidRDefault="003D3A64" w:rsidP="0032789B">
      <w:pPr>
        <w:pStyle w:val="Pavadinimas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</w:p>
    <w:p w14:paraId="4F13A857" w14:textId="18008E3C" w:rsidR="008F38B8" w:rsidRDefault="002156CC" w:rsidP="003D3A6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240E11">
        <w:rPr>
          <w:rFonts w:ascii="Times New Roman" w:hAnsi="Times New Roman"/>
        </w:rPr>
        <w:t>2</w:t>
      </w:r>
      <w:r w:rsidR="001E5A99">
        <w:rPr>
          <w:rFonts w:ascii="Times New Roman" w:hAnsi="Times New Roman"/>
        </w:rPr>
        <w:t>1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1E5A99">
        <w:rPr>
          <w:rFonts w:ascii="Times New Roman" w:hAnsi="Times New Roman"/>
          <w:caps w:val="0"/>
        </w:rPr>
        <w:t>sausio</w:t>
      </w:r>
      <w:r w:rsidR="000C179F">
        <w:rPr>
          <w:rFonts w:ascii="Times New Roman" w:hAnsi="Times New Roman"/>
          <w:caps w:val="0"/>
        </w:rPr>
        <w:t xml:space="preserve"> </w:t>
      </w:r>
      <w:r w:rsidR="0056359C">
        <w:rPr>
          <w:rFonts w:ascii="Times New Roman" w:hAnsi="Times New Roman"/>
          <w:caps w:val="0"/>
        </w:rPr>
        <w:t xml:space="preserve">28 </w:t>
      </w:r>
      <w:r w:rsidR="00CD2E00">
        <w:rPr>
          <w:rFonts w:ascii="Times New Roman" w:hAnsi="Times New Roman"/>
          <w:caps w:val="0"/>
        </w:rPr>
        <w:t>d. Nr. T11-</w:t>
      </w:r>
      <w:r w:rsidR="00E25B7C">
        <w:rPr>
          <w:rFonts w:ascii="Times New Roman" w:hAnsi="Times New Roman"/>
          <w:caps w:val="0"/>
        </w:rPr>
        <w:t>16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402DFEC7" w14:textId="1B02AB6B" w:rsidR="008F38B8" w:rsidRDefault="008F38B8" w:rsidP="003D3A64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</w:pPr>
    </w:p>
    <w:p w14:paraId="27BA4B2D" w14:textId="77777777" w:rsidR="009B5AD9" w:rsidRPr="0045322A" w:rsidRDefault="000C179F" w:rsidP="009B5AD9">
      <w:pPr>
        <w:keepNext/>
        <w:ind w:firstLineChars="472" w:firstLine="1133"/>
        <w:jc w:val="both"/>
        <w:outlineLvl w:val="1"/>
        <w:rPr>
          <w:bCs/>
        </w:rPr>
      </w:pPr>
      <w:bookmarkStart w:id="4" w:name="_Hlk20218574"/>
      <w:r w:rsidRPr="0045322A">
        <w:rPr>
          <w:bCs/>
        </w:rPr>
        <w:t xml:space="preserve">Klaipėdos rajono savivaldybės taryba, vadovaudamasi Lietuvos Respublikos vietos savivaldos įstatymo 16 straipsnio 2 dalies </w:t>
      </w:r>
      <w:r w:rsidR="0045322A" w:rsidRPr="0045322A">
        <w:rPr>
          <w:bCs/>
        </w:rPr>
        <w:t>9</w:t>
      </w:r>
      <w:r w:rsidRPr="0045322A">
        <w:rPr>
          <w:bCs/>
        </w:rPr>
        <w:t xml:space="preserve"> punktu, Lietuvos Respublikos valstybės </w:t>
      </w:r>
      <w:r w:rsidR="0045322A" w:rsidRPr="0045322A">
        <w:rPr>
          <w:bCs/>
        </w:rPr>
        <w:t>tarnybos įstatymo 30 straipsnio 1 dalies 2 punktu</w:t>
      </w:r>
      <w:r w:rsidRPr="0045322A">
        <w:rPr>
          <w:bCs/>
        </w:rPr>
        <w:t>, n u s p r e n d ž i a</w:t>
      </w:r>
      <w:r w:rsidR="0045322A">
        <w:rPr>
          <w:bCs/>
        </w:rPr>
        <w:t>,</w:t>
      </w:r>
    </w:p>
    <w:p w14:paraId="30E2B924" w14:textId="3E88FEED" w:rsidR="00DB5F62" w:rsidRPr="005B468D" w:rsidRDefault="0045322A" w:rsidP="0056359C">
      <w:pPr>
        <w:shd w:val="clear" w:color="auto" w:fill="FFFFFF"/>
        <w:spacing w:line="231" w:lineRule="atLeast"/>
        <w:ind w:firstLine="1134"/>
        <w:jc w:val="both"/>
        <w:rPr>
          <w:bCs/>
        </w:rPr>
      </w:pPr>
      <w:r w:rsidRPr="007C249E">
        <w:rPr>
          <w:bCs/>
        </w:rPr>
        <w:t>s</w:t>
      </w:r>
      <w:r w:rsidR="00C70625" w:rsidRPr="007C249E">
        <w:rPr>
          <w:bCs/>
        </w:rPr>
        <w:t xml:space="preserve">kirti Klaipėdos rajono savivaldybės administracijos direktoriui Artūrui Bogdanovui </w:t>
      </w:r>
      <w:r w:rsidR="00FD5C21" w:rsidRPr="007C249E">
        <w:rPr>
          <w:bCs/>
        </w:rPr>
        <w:t>4</w:t>
      </w:r>
      <w:r w:rsidR="00C70625" w:rsidRPr="007C249E">
        <w:rPr>
          <w:bCs/>
        </w:rPr>
        <w:t>0 procentų priemoką už papildomų užduočių, suformuluotų raštu, atlikimą,</w:t>
      </w:r>
      <w:r w:rsidR="007C249E" w:rsidRPr="007C249E">
        <w:t xml:space="preserve"> </w:t>
      </w:r>
      <w:r w:rsidR="007C249E" w:rsidRPr="00DC3517">
        <w:t>kai vykdomos pareigybės aprašyme nenumatytos funkcijos</w:t>
      </w:r>
      <w:r w:rsidR="007C249E" w:rsidRPr="007C249E">
        <w:rPr>
          <w:bCs/>
        </w:rPr>
        <w:t xml:space="preserve">: </w:t>
      </w:r>
      <w:r w:rsidR="007C249E">
        <w:t>dalyvavimas įgyvendinant ir koordinuojant p</w:t>
      </w:r>
      <w:r w:rsidR="007C249E" w:rsidRPr="007C249E">
        <w:t>rojekt</w:t>
      </w:r>
      <w:r w:rsidR="007C249E">
        <w:t>ą</w:t>
      </w:r>
      <w:r w:rsidR="007C249E" w:rsidRPr="007C249E">
        <w:t xml:space="preserve"> „Priekulės miesto atvirų viešųjų erdvių tvarkymas“ įgyvendinam</w:t>
      </w:r>
      <w:r w:rsidR="007213D7">
        <w:t>ą</w:t>
      </w:r>
      <w:r w:rsidR="007C249E" w:rsidRPr="007C249E">
        <w:t xml:space="preserve"> pagal</w:t>
      </w:r>
      <w:r w:rsidR="0056359C">
        <w:t xml:space="preserve"> </w:t>
      </w:r>
      <w:r w:rsidR="007C249E" w:rsidRPr="007C249E">
        <w:rPr>
          <w:bdr w:val="none" w:sz="0" w:space="0" w:color="auto" w:frame="1"/>
        </w:rPr>
        <w:t xml:space="preserve">2014–2020 metų Europos Sąjungos fondų investicijų veiksmų programos 8 prioriteto „Socialinės </w:t>
      </w:r>
      <w:proofErr w:type="spellStart"/>
      <w:r w:rsidR="007C249E" w:rsidRPr="007C249E">
        <w:rPr>
          <w:bdr w:val="none" w:sz="0" w:space="0" w:color="auto" w:frame="1"/>
        </w:rPr>
        <w:t>įtraukties</w:t>
      </w:r>
      <w:proofErr w:type="spellEnd"/>
      <w:r w:rsidR="007C249E" w:rsidRPr="007C249E">
        <w:rPr>
          <w:bdr w:val="none" w:sz="0" w:space="0" w:color="auto" w:frame="1"/>
        </w:rPr>
        <w:t xml:space="preserve"> didinimas ir kova su skurdu“ 08.2.1-CPVA-R-908 priemonę „Kaimo gyvenamųjų vietovių atnaujinimas</w:t>
      </w:r>
      <w:r w:rsidR="007C249E">
        <w:rPr>
          <w:bdr w:val="none" w:sz="0" w:space="0" w:color="auto" w:frame="1"/>
        </w:rPr>
        <w:t>“</w:t>
      </w:r>
      <w:r w:rsidR="00616892">
        <w:rPr>
          <w:bdr w:val="none" w:sz="0" w:space="0" w:color="auto" w:frame="1"/>
        </w:rPr>
        <w:t xml:space="preserve">, </w:t>
      </w:r>
      <w:r w:rsidR="007213D7">
        <w:rPr>
          <w:bdr w:val="none" w:sz="0" w:space="0" w:color="auto" w:frame="1"/>
        </w:rPr>
        <w:t>iki projekto įgyvendinimo pabaigos.</w:t>
      </w:r>
    </w:p>
    <w:bookmarkEnd w:id="4"/>
    <w:p w14:paraId="04E571F9" w14:textId="77777777" w:rsidR="005E4F1A" w:rsidRDefault="005E4F1A" w:rsidP="000C179F">
      <w:pPr>
        <w:tabs>
          <w:tab w:val="right" w:pos="9639"/>
        </w:tabs>
        <w:ind w:firstLine="1134"/>
        <w:jc w:val="both"/>
      </w:pPr>
    </w:p>
    <w:p w14:paraId="71521367" w14:textId="77777777" w:rsidR="005E4F1A" w:rsidRDefault="005E4F1A" w:rsidP="000C179F">
      <w:pPr>
        <w:tabs>
          <w:tab w:val="right" w:pos="9639"/>
        </w:tabs>
        <w:ind w:firstLine="1134"/>
        <w:jc w:val="both"/>
      </w:pPr>
    </w:p>
    <w:p w14:paraId="6A28F1FE" w14:textId="77777777" w:rsidR="000C179F" w:rsidRPr="000C179F" w:rsidRDefault="000C179F" w:rsidP="000C179F">
      <w:pPr>
        <w:tabs>
          <w:tab w:val="right" w:pos="9639"/>
        </w:tabs>
        <w:ind w:firstLine="1134"/>
        <w:jc w:val="both"/>
      </w:pPr>
    </w:p>
    <w:p w14:paraId="6F8957C1" w14:textId="5E1DBB01" w:rsidR="000C179F" w:rsidRPr="000C179F" w:rsidRDefault="000C179F" w:rsidP="000C179F">
      <w:pPr>
        <w:tabs>
          <w:tab w:val="right" w:pos="9638"/>
        </w:tabs>
      </w:pPr>
      <w:r w:rsidRPr="000C179F">
        <w:t>Savivaldybės meras</w:t>
      </w:r>
      <w:r w:rsidRPr="000C179F">
        <w:tab/>
      </w:r>
      <w:r w:rsidR="0056359C">
        <w:t>Bronius Markauskas</w:t>
      </w:r>
    </w:p>
    <w:sectPr w:rsidR="000C179F" w:rsidRPr="000C179F" w:rsidSect="005D2A3C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/>
      <w:pgMar w:top="1134" w:right="567" w:bottom="1134" w:left="1701" w:header="709" w:footer="709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69AF7" w14:textId="77777777" w:rsidR="00BF4478" w:rsidRDefault="00BF4478">
      <w:r>
        <w:separator/>
      </w:r>
    </w:p>
  </w:endnote>
  <w:endnote w:type="continuationSeparator" w:id="0">
    <w:p w14:paraId="2F5B538D" w14:textId="77777777" w:rsidR="00BF4478" w:rsidRDefault="00BF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EAC35" w14:textId="77777777" w:rsidR="002835B6" w:rsidRDefault="002835B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77D7F" w14:textId="77777777" w:rsidR="00BF4478" w:rsidRDefault="00BF4478">
      <w:r>
        <w:separator/>
      </w:r>
    </w:p>
  </w:footnote>
  <w:footnote w:type="continuationSeparator" w:id="0">
    <w:p w14:paraId="761C721A" w14:textId="77777777" w:rsidR="00BF4478" w:rsidRDefault="00BF4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A3D92" w14:textId="77777777" w:rsidR="002835B6" w:rsidRDefault="002835B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508C7EE" w14:textId="77777777" w:rsidR="002835B6" w:rsidRDefault="002835B6">
    <w:pPr>
      <w:pStyle w:val="Antrats"/>
      <w:ind w:right="360"/>
    </w:pPr>
  </w:p>
  <w:p w14:paraId="4CEAD0A6" w14:textId="77777777" w:rsidR="002835B6" w:rsidRDefault="002835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39B5E" w14:textId="77777777" w:rsidR="002835B6" w:rsidRDefault="002835B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3E580" w14:textId="77777777" w:rsidR="002835B6" w:rsidRDefault="002835B6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475300F"/>
    <w:multiLevelType w:val="hybridMultilevel"/>
    <w:tmpl w:val="D95E66C6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3E49"/>
    <w:multiLevelType w:val="hybridMultilevel"/>
    <w:tmpl w:val="4DA88EC8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7325C"/>
    <w:multiLevelType w:val="hybridMultilevel"/>
    <w:tmpl w:val="8612F0B4"/>
    <w:lvl w:ilvl="0" w:tplc="CA5A76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3954EA"/>
    <w:multiLevelType w:val="multilevel"/>
    <w:tmpl w:val="C3B6D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88431A"/>
    <w:multiLevelType w:val="hybridMultilevel"/>
    <w:tmpl w:val="32D6C766"/>
    <w:lvl w:ilvl="0" w:tplc="042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C944BF"/>
    <w:multiLevelType w:val="hybridMultilevel"/>
    <w:tmpl w:val="113EC9B2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E897AF9"/>
    <w:multiLevelType w:val="hybridMultilevel"/>
    <w:tmpl w:val="7528E26A"/>
    <w:lvl w:ilvl="0" w:tplc="ED0C92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1D6C96"/>
    <w:multiLevelType w:val="hybridMultilevel"/>
    <w:tmpl w:val="87149DC8"/>
    <w:lvl w:ilvl="0" w:tplc="70CCDFA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 w15:restartNumberingAfterBreak="0">
    <w:nsid w:val="4A475CBB"/>
    <w:multiLevelType w:val="hybridMultilevel"/>
    <w:tmpl w:val="7B34F428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0731518"/>
    <w:multiLevelType w:val="hybridMultilevel"/>
    <w:tmpl w:val="8AC8A2D8"/>
    <w:lvl w:ilvl="0" w:tplc="8BB416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3413D69"/>
    <w:multiLevelType w:val="hybridMultilevel"/>
    <w:tmpl w:val="FEEA16C0"/>
    <w:lvl w:ilvl="0" w:tplc="4A9A76CC">
      <w:start w:val="1"/>
      <w:numFmt w:val="decimal"/>
      <w:lvlText w:val="%1."/>
      <w:lvlJc w:val="left"/>
      <w:pPr>
        <w:tabs>
          <w:tab w:val="num" w:pos="2430"/>
        </w:tabs>
        <w:ind w:left="2430" w:hanging="135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6A748D"/>
    <w:multiLevelType w:val="hybridMultilevel"/>
    <w:tmpl w:val="A91AFF60"/>
    <w:lvl w:ilvl="0" w:tplc="C96CC1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B1C7EAF"/>
    <w:multiLevelType w:val="hybridMultilevel"/>
    <w:tmpl w:val="DA1600C8"/>
    <w:lvl w:ilvl="0" w:tplc="D730C91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B962E2"/>
    <w:multiLevelType w:val="hybridMultilevel"/>
    <w:tmpl w:val="0A408450"/>
    <w:lvl w:ilvl="0" w:tplc="16A418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72087893"/>
    <w:multiLevelType w:val="hybridMultilevel"/>
    <w:tmpl w:val="06EA81B2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 w15:restartNumberingAfterBreak="0">
    <w:nsid w:val="79A87907"/>
    <w:multiLevelType w:val="hybridMultilevel"/>
    <w:tmpl w:val="A92A4D84"/>
    <w:lvl w:ilvl="0" w:tplc="A75C118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12"/>
  </w:num>
  <w:num w:numId="5">
    <w:abstractNumId w:val="5"/>
  </w:num>
  <w:num w:numId="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9"/>
  </w:num>
  <w:num w:numId="10">
    <w:abstractNumId w:val="16"/>
  </w:num>
  <w:num w:numId="11">
    <w:abstractNumId w:val="1"/>
  </w:num>
  <w:num w:numId="12">
    <w:abstractNumId w:val="2"/>
  </w:num>
  <w:num w:numId="13">
    <w:abstractNumId w:val="18"/>
  </w:num>
  <w:num w:numId="14">
    <w:abstractNumId w:val="6"/>
  </w:num>
  <w:num w:numId="15">
    <w:abstractNumId w:val="14"/>
  </w:num>
  <w:num w:numId="16">
    <w:abstractNumId w:val="15"/>
  </w:num>
  <w:num w:numId="17">
    <w:abstractNumId w:val="13"/>
  </w:num>
  <w:num w:numId="18">
    <w:abstractNumId w:val="7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340"/>
    <w:rsid w:val="00020332"/>
    <w:rsid w:val="0002148B"/>
    <w:rsid w:val="00022E75"/>
    <w:rsid w:val="000232A2"/>
    <w:rsid w:val="000600A4"/>
    <w:rsid w:val="00065BD5"/>
    <w:rsid w:val="00066E0D"/>
    <w:rsid w:val="0006775B"/>
    <w:rsid w:val="00092468"/>
    <w:rsid w:val="000A20A0"/>
    <w:rsid w:val="000C179F"/>
    <w:rsid w:val="000C5FB6"/>
    <w:rsid w:val="000D1BB3"/>
    <w:rsid w:val="000F1CDF"/>
    <w:rsid w:val="001144A6"/>
    <w:rsid w:val="00121ACB"/>
    <w:rsid w:val="00121AF4"/>
    <w:rsid w:val="0012247F"/>
    <w:rsid w:val="00122D9E"/>
    <w:rsid w:val="00127D30"/>
    <w:rsid w:val="00132164"/>
    <w:rsid w:val="001337C1"/>
    <w:rsid w:val="00135311"/>
    <w:rsid w:val="00142E16"/>
    <w:rsid w:val="00146AFE"/>
    <w:rsid w:val="0014760F"/>
    <w:rsid w:val="00155682"/>
    <w:rsid w:val="001567CB"/>
    <w:rsid w:val="0017137C"/>
    <w:rsid w:val="00171B3D"/>
    <w:rsid w:val="00172F28"/>
    <w:rsid w:val="00184489"/>
    <w:rsid w:val="00184B50"/>
    <w:rsid w:val="001B144E"/>
    <w:rsid w:val="001B25D1"/>
    <w:rsid w:val="001C1FE7"/>
    <w:rsid w:val="001D0340"/>
    <w:rsid w:val="001E5A99"/>
    <w:rsid w:val="00202C96"/>
    <w:rsid w:val="0020746A"/>
    <w:rsid w:val="002075FA"/>
    <w:rsid w:val="0021210C"/>
    <w:rsid w:val="00213C59"/>
    <w:rsid w:val="002150AA"/>
    <w:rsid w:val="002156CC"/>
    <w:rsid w:val="002164CA"/>
    <w:rsid w:val="002207DE"/>
    <w:rsid w:val="00230792"/>
    <w:rsid w:val="00237067"/>
    <w:rsid w:val="00237AED"/>
    <w:rsid w:val="002403D8"/>
    <w:rsid w:val="0024047F"/>
    <w:rsid w:val="0024090D"/>
    <w:rsid w:val="00240E11"/>
    <w:rsid w:val="00242C5F"/>
    <w:rsid w:val="00243DEE"/>
    <w:rsid w:val="00246567"/>
    <w:rsid w:val="00251F9C"/>
    <w:rsid w:val="002616E2"/>
    <w:rsid w:val="00272A21"/>
    <w:rsid w:val="00272AF6"/>
    <w:rsid w:val="0027545A"/>
    <w:rsid w:val="002835B6"/>
    <w:rsid w:val="002876AE"/>
    <w:rsid w:val="00290977"/>
    <w:rsid w:val="00290B9C"/>
    <w:rsid w:val="00293B60"/>
    <w:rsid w:val="002947B2"/>
    <w:rsid w:val="00295711"/>
    <w:rsid w:val="00296E11"/>
    <w:rsid w:val="002B2AB9"/>
    <w:rsid w:val="002C0283"/>
    <w:rsid w:val="002C0A80"/>
    <w:rsid w:val="002D0C93"/>
    <w:rsid w:val="002D452D"/>
    <w:rsid w:val="002D78B8"/>
    <w:rsid w:val="002E3A98"/>
    <w:rsid w:val="002E4E5F"/>
    <w:rsid w:val="002F5F21"/>
    <w:rsid w:val="002F7F76"/>
    <w:rsid w:val="00312664"/>
    <w:rsid w:val="003172E0"/>
    <w:rsid w:val="00323418"/>
    <w:rsid w:val="00323639"/>
    <w:rsid w:val="0032789B"/>
    <w:rsid w:val="00342F2E"/>
    <w:rsid w:val="003436F1"/>
    <w:rsid w:val="00365FD0"/>
    <w:rsid w:val="00385542"/>
    <w:rsid w:val="00392CD6"/>
    <w:rsid w:val="00393048"/>
    <w:rsid w:val="003A2057"/>
    <w:rsid w:val="003A6134"/>
    <w:rsid w:val="003B0414"/>
    <w:rsid w:val="003B36E9"/>
    <w:rsid w:val="003B5277"/>
    <w:rsid w:val="003C0FBA"/>
    <w:rsid w:val="003C3354"/>
    <w:rsid w:val="003C36D9"/>
    <w:rsid w:val="003D1560"/>
    <w:rsid w:val="003D3A64"/>
    <w:rsid w:val="003D5E11"/>
    <w:rsid w:val="003E04B8"/>
    <w:rsid w:val="003E07E0"/>
    <w:rsid w:val="003F1193"/>
    <w:rsid w:val="003F2996"/>
    <w:rsid w:val="003F2BAD"/>
    <w:rsid w:val="003F3306"/>
    <w:rsid w:val="003F6B61"/>
    <w:rsid w:val="003F734E"/>
    <w:rsid w:val="00407F54"/>
    <w:rsid w:val="00410450"/>
    <w:rsid w:val="00413B8F"/>
    <w:rsid w:val="004266D4"/>
    <w:rsid w:val="0042681E"/>
    <w:rsid w:val="004313C6"/>
    <w:rsid w:val="004506C5"/>
    <w:rsid w:val="0045322A"/>
    <w:rsid w:val="00461A2A"/>
    <w:rsid w:val="004653E1"/>
    <w:rsid w:val="0048137F"/>
    <w:rsid w:val="00481CDA"/>
    <w:rsid w:val="00482E5C"/>
    <w:rsid w:val="00494F18"/>
    <w:rsid w:val="0049585C"/>
    <w:rsid w:val="004A600D"/>
    <w:rsid w:val="004B1CEB"/>
    <w:rsid w:val="004B3CE1"/>
    <w:rsid w:val="004C2937"/>
    <w:rsid w:val="004C4688"/>
    <w:rsid w:val="004C53D5"/>
    <w:rsid w:val="004E30E8"/>
    <w:rsid w:val="004E5037"/>
    <w:rsid w:val="004F05D5"/>
    <w:rsid w:val="00500D05"/>
    <w:rsid w:val="00502AF0"/>
    <w:rsid w:val="0051303B"/>
    <w:rsid w:val="00521A7F"/>
    <w:rsid w:val="00524876"/>
    <w:rsid w:val="0052495F"/>
    <w:rsid w:val="00525372"/>
    <w:rsid w:val="00527546"/>
    <w:rsid w:val="00534170"/>
    <w:rsid w:val="00540A4F"/>
    <w:rsid w:val="0054179C"/>
    <w:rsid w:val="005425DF"/>
    <w:rsid w:val="00546150"/>
    <w:rsid w:val="00547D11"/>
    <w:rsid w:val="0056359C"/>
    <w:rsid w:val="00566F21"/>
    <w:rsid w:val="0056737D"/>
    <w:rsid w:val="00570907"/>
    <w:rsid w:val="00573090"/>
    <w:rsid w:val="0057489D"/>
    <w:rsid w:val="00575D69"/>
    <w:rsid w:val="00577C27"/>
    <w:rsid w:val="00586F98"/>
    <w:rsid w:val="00587616"/>
    <w:rsid w:val="005B468D"/>
    <w:rsid w:val="005C7139"/>
    <w:rsid w:val="005D2A3C"/>
    <w:rsid w:val="005D2D32"/>
    <w:rsid w:val="005E4F1A"/>
    <w:rsid w:val="005E694A"/>
    <w:rsid w:val="005F2B61"/>
    <w:rsid w:val="005F3B06"/>
    <w:rsid w:val="0060060E"/>
    <w:rsid w:val="0061437C"/>
    <w:rsid w:val="00616892"/>
    <w:rsid w:val="00632B2F"/>
    <w:rsid w:val="00651547"/>
    <w:rsid w:val="006518B3"/>
    <w:rsid w:val="00661BFF"/>
    <w:rsid w:val="00667F14"/>
    <w:rsid w:val="006731CB"/>
    <w:rsid w:val="00673E60"/>
    <w:rsid w:val="00676DB3"/>
    <w:rsid w:val="00685A06"/>
    <w:rsid w:val="00686B80"/>
    <w:rsid w:val="00692BBA"/>
    <w:rsid w:val="00697572"/>
    <w:rsid w:val="006A15E1"/>
    <w:rsid w:val="006A2956"/>
    <w:rsid w:val="006A3327"/>
    <w:rsid w:val="006B2891"/>
    <w:rsid w:val="006B4362"/>
    <w:rsid w:val="006B4CAE"/>
    <w:rsid w:val="006B552F"/>
    <w:rsid w:val="006B63E7"/>
    <w:rsid w:val="006B70C8"/>
    <w:rsid w:val="006C129B"/>
    <w:rsid w:val="006C30DF"/>
    <w:rsid w:val="006C5F00"/>
    <w:rsid w:val="006D2B01"/>
    <w:rsid w:val="006D4EC8"/>
    <w:rsid w:val="006D6586"/>
    <w:rsid w:val="006D7468"/>
    <w:rsid w:val="006E3A7A"/>
    <w:rsid w:val="006F245B"/>
    <w:rsid w:val="006F2E65"/>
    <w:rsid w:val="006F598D"/>
    <w:rsid w:val="006F7138"/>
    <w:rsid w:val="00711098"/>
    <w:rsid w:val="007213D7"/>
    <w:rsid w:val="00721A81"/>
    <w:rsid w:val="00725427"/>
    <w:rsid w:val="00730EA1"/>
    <w:rsid w:val="007421A7"/>
    <w:rsid w:val="00757FCE"/>
    <w:rsid w:val="00760FE2"/>
    <w:rsid w:val="00774180"/>
    <w:rsid w:val="007777FC"/>
    <w:rsid w:val="00787846"/>
    <w:rsid w:val="00796CE5"/>
    <w:rsid w:val="007A5C90"/>
    <w:rsid w:val="007B1B81"/>
    <w:rsid w:val="007B73BF"/>
    <w:rsid w:val="007C0827"/>
    <w:rsid w:val="007C12BD"/>
    <w:rsid w:val="007C249E"/>
    <w:rsid w:val="007C537C"/>
    <w:rsid w:val="007F0142"/>
    <w:rsid w:val="008022C4"/>
    <w:rsid w:val="00812C87"/>
    <w:rsid w:val="00813705"/>
    <w:rsid w:val="00815E58"/>
    <w:rsid w:val="00820A9D"/>
    <w:rsid w:val="00830B4E"/>
    <w:rsid w:val="00835DD7"/>
    <w:rsid w:val="00861982"/>
    <w:rsid w:val="00865557"/>
    <w:rsid w:val="008658AF"/>
    <w:rsid w:val="00894D73"/>
    <w:rsid w:val="008A4DFF"/>
    <w:rsid w:val="008B6EA9"/>
    <w:rsid w:val="008C3E28"/>
    <w:rsid w:val="008D6F73"/>
    <w:rsid w:val="008F299E"/>
    <w:rsid w:val="008F38B8"/>
    <w:rsid w:val="008F4FFE"/>
    <w:rsid w:val="00901FEC"/>
    <w:rsid w:val="009123C6"/>
    <w:rsid w:val="009136D5"/>
    <w:rsid w:val="00913839"/>
    <w:rsid w:val="00914DFD"/>
    <w:rsid w:val="0091510C"/>
    <w:rsid w:val="00933CCE"/>
    <w:rsid w:val="0093634A"/>
    <w:rsid w:val="00937150"/>
    <w:rsid w:val="00946B25"/>
    <w:rsid w:val="0097633A"/>
    <w:rsid w:val="009809A2"/>
    <w:rsid w:val="009830B7"/>
    <w:rsid w:val="00987F8E"/>
    <w:rsid w:val="009911D9"/>
    <w:rsid w:val="009A031E"/>
    <w:rsid w:val="009B1C92"/>
    <w:rsid w:val="009B5AD9"/>
    <w:rsid w:val="009D7832"/>
    <w:rsid w:val="009E039D"/>
    <w:rsid w:val="00A02ED7"/>
    <w:rsid w:val="00A122B3"/>
    <w:rsid w:val="00A14D62"/>
    <w:rsid w:val="00A16108"/>
    <w:rsid w:val="00A216FA"/>
    <w:rsid w:val="00A227B5"/>
    <w:rsid w:val="00A27C6B"/>
    <w:rsid w:val="00A37F4E"/>
    <w:rsid w:val="00A40412"/>
    <w:rsid w:val="00A5559E"/>
    <w:rsid w:val="00A722C8"/>
    <w:rsid w:val="00A76D04"/>
    <w:rsid w:val="00A80256"/>
    <w:rsid w:val="00A84D0E"/>
    <w:rsid w:val="00A9194B"/>
    <w:rsid w:val="00A954EF"/>
    <w:rsid w:val="00AA353C"/>
    <w:rsid w:val="00AD2FC1"/>
    <w:rsid w:val="00AD4989"/>
    <w:rsid w:val="00AF0AD8"/>
    <w:rsid w:val="00AF2164"/>
    <w:rsid w:val="00B05551"/>
    <w:rsid w:val="00B06CE2"/>
    <w:rsid w:val="00B313A1"/>
    <w:rsid w:val="00B35EAA"/>
    <w:rsid w:val="00B400B6"/>
    <w:rsid w:val="00B455D9"/>
    <w:rsid w:val="00B510F9"/>
    <w:rsid w:val="00B530B7"/>
    <w:rsid w:val="00B72586"/>
    <w:rsid w:val="00B75978"/>
    <w:rsid w:val="00B912CF"/>
    <w:rsid w:val="00BD56DD"/>
    <w:rsid w:val="00BD5A98"/>
    <w:rsid w:val="00BF4478"/>
    <w:rsid w:val="00BF4C74"/>
    <w:rsid w:val="00BF5447"/>
    <w:rsid w:val="00C0119C"/>
    <w:rsid w:val="00C2279A"/>
    <w:rsid w:val="00C23CAD"/>
    <w:rsid w:val="00C26F76"/>
    <w:rsid w:val="00C368CE"/>
    <w:rsid w:val="00C577ED"/>
    <w:rsid w:val="00C65F8F"/>
    <w:rsid w:val="00C66596"/>
    <w:rsid w:val="00C702F0"/>
    <w:rsid w:val="00C703B8"/>
    <w:rsid w:val="00C70625"/>
    <w:rsid w:val="00C8135B"/>
    <w:rsid w:val="00C8386B"/>
    <w:rsid w:val="00C91710"/>
    <w:rsid w:val="00C9624B"/>
    <w:rsid w:val="00CA1CA8"/>
    <w:rsid w:val="00CA28CF"/>
    <w:rsid w:val="00CA4E59"/>
    <w:rsid w:val="00CB2A5A"/>
    <w:rsid w:val="00CB2BB7"/>
    <w:rsid w:val="00CB552A"/>
    <w:rsid w:val="00CC7957"/>
    <w:rsid w:val="00CD162C"/>
    <w:rsid w:val="00CD2E00"/>
    <w:rsid w:val="00CD4E23"/>
    <w:rsid w:val="00CF1793"/>
    <w:rsid w:val="00CF435A"/>
    <w:rsid w:val="00D004A7"/>
    <w:rsid w:val="00D15CB9"/>
    <w:rsid w:val="00D17A71"/>
    <w:rsid w:val="00D231B1"/>
    <w:rsid w:val="00D539A4"/>
    <w:rsid w:val="00D6065A"/>
    <w:rsid w:val="00D65425"/>
    <w:rsid w:val="00D71882"/>
    <w:rsid w:val="00D86810"/>
    <w:rsid w:val="00D91291"/>
    <w:rsid w:val="00D9678E"/>
    <w:rsid w:val="00DA3CF8"/>
    <w:rsid w:val="00DA646F"/>
    <w:rsid w:val="00DB5F62"/>
    <w:rsid w:val="00DC2951"/>
    <w:rsid w:val="00DC585F"/>
    <w:rsid w:val="00DD1B24"/>
    <w:rsid w:val="00DE687A"/>
    <w:rsid w:val="00DF6022"/>
    <w:rsid w:val="00E00880"/>
    <w:rsid w:val="00E008EF"/>
    <w:rsid w:val="00E009D0"/>
    <w:rsid w:val="00E00F86"/>
    <w:rsid w:val="00E016D8"/>
    <w:rsid w:val="00E24DA0"/>
    <w:rsid w:val="00E25B7C"/>
    <w:rsid w:val="00E3698B"/>
    <w:rsid w:val="00E40BD3"/>
    <w:rsid w:val="00E435FC"/>
    <w:rsid w:val="00E4563F"/>
    <w:rsid w:val="00E46F2F"/>
    <w:rsid w:val="00E64BD5"/>
    <w:rsid w:val="00E64F94"/>
    <w:rsid w:val="00E65FF1"/>
    <w:rsid w:val="00E736AD"/>
    <w:rsid w:val="00E7513D"/>
    <w:rsid w:val="00E754D3"/>
    <w:rsid w:val="00EA357A"/>
    <w:rsid w:val="00EB6A6E"/>
    <w:rsid w:val="00EC07F9"/>
    <w:rsid w:val="00EC4F90"/>
    <w:rsid w:val="00ED23CF"/>
    <w:rsid w:val="00ED6ACC"/>
    <w:rsid w:val="00EE39BD"/>
    <w:rsid w:val="00EF3C38"/>
    <w:rsid w:val="00F07451"/>
    <w:rsid w:val="00F16577"/>
    <w:rsid w:val="00F17A11"/>
    <w:rsid w:val="00F17AE4"/>
    <w:rsid w:val="00F205B6"/>
    <w:rsid w:val="00F46743"/>
    <w:rsid w:val="00F47058"/>
    <w:rsid w:val="00F52107"/>
    <w:rsid w:val="00F656A8"/>
    <w:rsid w:val="00F67B89"/>
    <w:rsid w:val="00F71FEE"/>
    <w:rsid w:val="00F72EA6"/>
    <w:rsid w:val="00F74305"/>
    <w:rsid w:val="00F8305B"/>
    <w:rsid w:val="00F8484A"/>
    <w:rsid w:val="00F94721"/>
    <w:rsid w:val="00FC75C1"/>
    <w:rsid w:val="00FD41EA"/>
    <w:rsid w:val="00FD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F72D08"/>
  <w15:chartTrackingRefBased/>
  <w15:docId w15:val="{7A4233C4-61F3-48C7-B9B0-947579E9B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1D0340"/>
    <w:pPr>
      <w:keepNext/>
      <w:jc w:val="both"/>
      <w:outlineLvl w:val="0"/>
    </w:pPr>
    <w:rPr>
      <w:b/>
      <w:bCs/>
    </w:rPr>
  </w:style>
  <w:style w:type="paragraph" w:styleId="Antrat2">
    <w:name w:val="heading 2"/>
    <w:basedOn w:val="prastasis"/>
    <w:next w:val="prastasis"/>
    <w:qFormat/>
    <w:rsid w:val="001D0340"/>
    <w:pPr>
      <w:keepNext/>
      <w:jc w:val="center"/>
      <w:outlineLvl w:val="1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1D0340"/>
    <w:pPr>
      <w:jc w:val="both"/>
    </w:pPr>
  </w:style>
  <w:style w:type="paragraph" w:styleId="Pagrindiniotekstotrauka">
    <w:name w:val="Body Text Indent"/>
    <w:basedOn w:val="prastasis"/>
    <w:link w:val="PagrindiniotekstotraukaDiagrama"/>
    <w:rsid w:val="001D0340"/>
    <w:pPr>
      <w:ind w:left="360"/>
      <w:jc w:val="both"/>
    </w:pPr>
  </w:style>
  <w:style w:type="paragraph" w:styleId="Pagrindiniotekstotrauka2">
    <w:name w:val="Body Text Indent 2"/>
    <w:basedOn w:val="prastasis"/>
    <w:link w:val="Pagrindiniotekstotrauka2Diagrama"/>
    <w:rsid w:val="001D0340"/>
    <w:pPr>
      <w:ind w:firstLine="1080"/>
      <w:jc w:val="both"/>
    </w:pPr>
  </w:style>
  <w:style w:type="paragraph" w:styleId="Pagrindinistekstas2">
    <w:name w:val="Body Text 2"/>
    <w:basedOn w:val="prastasis"/>
    <w:rsid w:val="00577C27"/>
    <w:pPr>
      <w:spacing w:after="120" w:line="480" w:lineRule="auto"/>
    </w:pPr>
  </w:style>
  <w:style w:type="character" w:customStyle="1" w:styleId="apple-converted-space">
    <w:name w:val="apple-converted-space"/>
    <w:basedOn w:val="Numatytasispastraiposriftas"/>
    <w:rsid w:val="00577C27"/>
  </w:style>
  <w:style w:type="character" w:customStyle="1" w:styleId="spelle">
    <w:name w:val="spelle"/>
    <w:basedOn w:val="Numatytasispastraiposriftas"/>
    <w:rsid w:val="00577C27"/>
  </w:style>
  <w:style w:type="character" w:customStyle="1" w:styleId="pareigos0">
    <w:name w:val="pareigos"/>
    <w:basedOn w:val="Numatytasispastraiposriftas"/>
    <w:rsid w:val="00577C27"/>
  </w:style>
  <w:style w:type="character" w:customStyle="1" w:styleId="FontStyle150">
    <w:name w:val="Font Style150"/>
    <w:rsid w:val="00D231B1"/>
    <w:rPr>
      <w:rFonts w:ascii="Times New Roman" w:hAnsi="Times New Roman" w:cs="Times New Roman"/>
      <w:sz w:val="18"/>
      <w:szCs w:val="18"/>
    </w:rPr>
  </w:style>
  <w:style w:type="character" w:customStyle="1" w:styleId="PagrindinistekstasDiagrama">
    <w:name w:val="Pagrindinis tekstas Diagrama"/>
    <w:link w:val="Pagrindinistekstas"/>
    <w:rsid w:val="0048137F"/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48137F"/>
    <w:rPr>
      <w:sz w:val="24"/>
      <w:szCs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48137F"/>
    <w:rPr>
      <w:sz w:val="24"/>
      <w:szCs w:val="24"/>
      <w:lang w:eastAsia="en-US"/>
    </w:rPr>
  </w:style>
  <w:style w:type="character" w:styleId="Emfaz">
    <w:name w:val="Emphasis"/>
    <w:qFormat/>
    <w:rsid w:val="00F71FEE"/>
    <w:rPr>
      <w:i/>
      <w:iCs/>
    </w:rPr>
  </w:style>
  <w:style w:type="character" w:styleId="Grietas">
    <w:name w:val="Strong"/>
    <w:qFormat/>
    <w:rsid w:val="00F71FEE"/>
    <w:rPr>
      <w:b/>
      <w:bCs/>
    </w:rPr>
  </w:style>
  <w:style w:type="character" w:customStyle="1" w:styleId="PoratDiagrama">
    <w:name w:val="Poraštė Diagrama"/>
    <w:link w:val="Porat"/>
    <w:semiHidden/>
    <w:locked/>
    <w:rsid w:val="00820A9D"/>
    <w:rPr>
      <w:rFonts w:ascii="TimesLT" w:hAnsi="TimesLT"/>
      <w:sz w:val="24"/>
      <w:lang w:val="lt-LT" w:eastAsia="en-US" w:bidi="ar-SA"/>
    </w:rPr>
  </w:style>
  <w:style w:type="character" w:customStyle="1" w:styleId="AntratsDiagrama">
    <w:name w:val="Antraštės Diagrama"/>
    <w:link w:val="Antrats"/>
    <w:locked/>
    <w:rsid w:val="00820A9D"/>
    <w:rPr>
      <w:sz w:val="24"/>
      <w:szCs w:val="24"/>
      <w:lang w:val="lt-LT" w:eastAsia="en-US" w:bidi="ar-SA"/>
    </w:rPr>
  </w:style>
  <w:style w:type="paragraph" w:styleId="Pavadinimas">
    <w:name w:val="Title"/>
    <w:basedOn w:val="prastasis"/>
    <w:next w:val="prastasis"/>
    <w:link w:val="PavadinimasDiagrama"/>
    <w:qFormat/>
    <w:rsid w:val="00A37F4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rsid w:val="00A37F4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Sraopastraipa">
    <w:name w:val="List Paragraph"/>
    <w:basedOn w:val="prastasis"/>
    <w:uiPriority w:val="34"/>
    <w:qFormat/>
    <w:rsid w:val="00616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ata\My%20Documents\BLANKAI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2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Dainora Daugeliene</cp:lastModifiedBy>
  <cp:revision>4</cp:revision>
  <cp:lastPrinted>2019-09-19T06:55:00Z</cp:lastPrinted>
  <dcterms:created xsi:type="dcterms:W3CDTF">2021-01-19T13:23:00Z</dcterms:created>
  <dcterms:modified xsi:type="dcterms:W3CDTF">2021-01-28T13:33:00Z</dcterms:modified>
</cp:coreProperties>
</file>