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C5FE2C" w14:textId="6D6CE1C9" w:rsidR="00A41730" w:rsidRDefault="00A41730" w:rsidP="00A41730">
      <w:pPr>
        <w:jc w:val="center"/>
        <w:rPr>
          <w:rFonts w:eastAsiaTheme="minorHAnsi"/>
          <w:caps/>
          <w:sz w:val="12"/>
          <w:szCs w:val="12"/>
        </w:rPr>
      </w:pPr>
      <w:bookmarkStart w:id="0" w:name="_Hlk536624141"/>
      <w:bookmarkStart w:id="1" w:name="_Hlk16151182"/>
      <w:bookmarkStart w:id="2" w:name="data_metai"/>
      <w:r w:rsidRPr="00A41730">
        <w:rPr>
          <w:rFonts w:eastAsiaTheme="minorHAnsi"/>
          <w:b/>
          <w:caps/>
          <w:noProof/>
        </w:rPr>
        <w:drawing>
          <wp:inline distT="0" distB="0" distL="0" distR="0" wp14:anchorId="041C0760" wp14:editId="4253A625">
            <wp:extent cx="466725" cy="561975"/>
            <wp:effectExtent l="0" t="0" r="9525" b="952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051EBBC8" w14:textId="77777777" w:rsidR="00781DC3" w:rsidRPr="00A41730" w:rsidRDefault="00781DC3" w:rsidP="00A41730">
      <w:pPr>
        <w:jc w:val="center"/>
        <w:rPr>
          <w:rFonts w:eastAsiaTheme="minorHAnsi"/>
          <w:caps/>
          <w:sz w:val="12"/>
          <w:szCs w:val="12"/>
        </w:rPr>
      </w:pPr>
    </w:p>
    <w:p w14:paraId="05B4CCA8" w14:textId="77777777" w:rsidR="00A41730" w:rsidRPr="00A41730" w:rsidRDefault="00A41730" w:rsidP="00A41730">
      <w:pPr>
        <w:keepNext/>
        <w:jc w:val="center"/>
        <w:outlineLvl w:val="0"/>
        <w:rPr>
          <w:rFonts w:eastAsiaTheme="minorHAnsi"/>
          <w:b/>
          <w:sz w:val="28"/>
          <w:szCs w:val="28"/>
          <w:lang w:eastAsia="lt-LT"/>
        </w:rPr>
      </w:pPr>
      <w:bookmarkStart w:id="3" w:name="_Hlk536624615"/>
      <w:r w:rsidRPr="00A41730">
        <w:rPr>
          <w:rFonts w:eastAsiaTheme="minorHAnsi"/>
          <w:b/>
          <w:sz w:val="28"/>
          <w:szCs w:val="28"/>
          <w:lang w:eastAsia="lt-LT"/>
        </w:rPr>
        <w:t>KLAIPĖDOS RAJONO SAVIVALDYBĖS TARYBA</w:t>
      </w:r>
    </w:p>
    <w:bookmarkEnd w:id="1"/>
    <w:bookmarkEnd w:id="3"/>
    <w:p w14:paraId="10432E0E" w14:textId="77777777" w:rsidR="009B1C92" w:rsidRPr="00A41730" w:rsidRDefault="009B1C92" w:rsidP="003D3A64">
      <w:pPr>
        <w:pStyle w:val="statymopavad"/>
        <w:spacing w:line="240" w:lineRule="auto"/>
        <w:ind w:firstLine="0"/>
        <w:rPr>
          <w:rFonts w:ascii="Times New Roman" w:hAnsi="Times New Roman"/>
          <w:szCs w:val="24"/>
        </w:rPr>
      </w:pPr>
    </w:p>
    <w:bookmarkEnd w:id="2"/>
    <w:p w14:paraId="7C4A8BB3" w14:textId="59FD7E53" w:rsidR="00937150" w:rsidRPr="00CA7113" w:rsidRDefault="00CA7113" w:rsidP="00CA7113">
      <w:pPr>
        <w:jc w:val="center"/>
        <w:rPr>
          <w:b/>
          <w:bCs/>
          <w:sz w:val="28"/>
          <w:szCs w:val="28"/>
        </w:rPr>
      </w:pPr>
      <w:r w:rsidRPr="00CA7113">
        <w:rPr>
          <w:b/>
          <w:bCs/>
          <w:sz w:val="28"/>
          <w:szCs w:val="28"/>
        </w:rPr>
        <w:t>SPRENDIMAS</w:t>
      </w:r>
    </w:p>
    <w:p w14:paraId="6551D515" w14:textId="77777777" w:rsidR="00CA7113" w:rsidRDefault="00CA7113" w:rsidP="00CA7113">
      <w:pPr>
        <w:jc w:val="center"/>
        <w:rPr>
          <w:b/>
          <w:bCs/>
          <w:sz w:val="28"/>
          <w:szCs w:val="28"/>
        </w:rPr>
      </w:pPr>
      <w:r w:rsidRPr="00CA7113">
        <w:rPr>
          <w:b/>
          <w:bCs/>
          <w:sz w:val="28"/>
          <w:szCs w:val="28"/>
        </w:rPr>
        <w:t xml:space="preserve">DĖL PRIEMOKOS SKYRIMO </w:t>
      </w:r>
      <w:bookmarkStart w:id="4" w:name="_Hlk20221059"/>
      <w:r w:rsidRPr="00CA7113">
        <w:rPr>
          <w:b/>
          <w:bCs/>
          <w:sz w:val="28"/>
          <w:szCs w:val="28"/>
        </w:rPr>
        <w:t xml:space="preserve">KLAIPĖDOS RAJONO SAVIVALDYBĖS ADMINISTRACIJOS DIREKTORIAUS PAVADUOTOJAI </w:t>
      </w:r>
      <w:bookmarkEnd w:id="4"/>
    </w:p>
    <w:p w14:paraId="52DE5035" w14:textId="13169B55" w:rsidR="00B455D9" w:rsidRPr="00CA7113" w:rsidRDefault="00CA7113" w:rsidP="00CA7113">
      <w:pPr>
        <w:jc w:val="center"/>
        <w:rPr>
          <w:b/>
          <w:bCs/>
          <w:sz w:val="28"/>
          <w:szCs w:val="28"/>
        </w:rPr>
      </w:pPr>
      <w:r w:rsidRPr="00CA7113">
        <w:rPr>
          <w:b/>
          <w:bCs/>
          <w:sz w:val="28"/>
          <w:szCs w:val="28"/>
        </w:rPr>
        <w:t>R. PETRAUSKIENEI</w:t>
      </w:r>
    </w:p>
    <w:p w14:paraId="35B7D699" w14:textId="77777777" w:rsidR="003D3A64" w:rsidRPr="00A41730" w:rsidRDefault="003D3A64" w:rsidP="0032789B">
      <w:pPr>
        <w:pStyle w:val="Pavadinimas"/>
        <w:spacing w:before="0" w:after="0"/>
        <w:rPr>
          <w:rFonts w:ascii="Times New Roman" w:hAnsi="Times New Roman"/>
          <w:b w:val="0"/>
          <w:bCs w:val="0"/>
          <w:sz w:val="24"/>
          <w:szCs w:val="24"/>
        </w:rPr>
      </w:pPr>
    </w:p>
    <w:p w14:paraId="68B08126" w14:textId="39774D60" w:rsidR="008F38B8" w:rsidRDefault="002156CC" w:rsidP="003D3A64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>
        <w:rPr>
          <w:rFonts w:ascii="Times New Roman" w:hAnsi="Times New Roman"/>
        </w:rPr>
        <w:t>20</w:t>
      </w:r>
      <w:r w:rsidR="00A84470">
        <w:rPr>
          <w:rFonts w:ascii="Times New Roman" w:hAnsi="Times New Roman"/>
        </w:rPr>
        <w:t>2</w:t>
      </w:r>
      <w:r w:rsidR="001D430D">
        <w:rPr>
          <w:rFonts w:ascii="Times New Roman" w:hAnsi="Times New Roman"/>
        </w:rPr>
        <w:t>1</w:t>
      </w:r>
      <w:r w:rsidR="008F38B8" w:rsidRPr="00C6237D">
        <w:rPr>
          <w:rFonts w:ascii="Times New Roman" w:hAnsi="Times New Roman"/>
        </w:rPr>
        <w:t xml:space="preserve"> </w:t>
      </w:r>
      <w:r w:rsidR="008F38B8" w:rsidRPr="00C6237D">
        <w:rPr>
          <w:rFonts w:ascii="Times New Roman" w:hAnsi="Times New Roman"/>
          <w:caps w:val="0"/>
        </w:rPr>
        <w:t>m.</w:t>
      </w:r>
      <w:r w:rsidR="00CD2E00">
        <w:rPr>
          <w:rFonts w:ascii="Times New Roman" w:hAnsi="Times New Roman"/>
          <w:caps w:val="0"/>
        </w:rPr>
        <w:t xml:space="preserve"> </w:t>
      </w:r>
      <w:r w:rsidR="001D430D">
        <w:rPr>
          <w:rFonts w:ascii="Times New Roman" w:hAnsi="Times New Roman"/>
          <w:caps w:val="0"/>
        </w:rPr>
        <w:t>sausio</w:t>
      </w:r>
      <w:r w:rsidR="000C179F">
        <w:rPr>
          <w:rFonts w:ascii="Times New Roman" w:hAnsi="Times New Roman"/>
          <w:caps w:val="0"/>
        </w:rPr>
        <w:t xml:space="preserve"> </w:t>
      </w:r>
      <w:r w:rsidR="00A41730">
        <w:rPr>
          <w:rFonts w:ascii="Times New Roman" w:hAnsi="Times New Roman"/>
          <w:caps w:val="0"/>
        </w:rPr>
        <w:t xml:space="preserve">28 </w:t>
      </w:r>
      <w:r w:rsidR="00CD2E00">
        <w:rPr>
          <w:rFonts w:ascii="Times New Roman" w:hAnsi="Times New Roman"/>
          <w:caps w:val="0"/>
        </w:rPr>
        <w:t>d. Nr. T11-</w:t>
      </w:r>
      <w:r w:rsidR="00781DC3">
        <w:rPr>
          <w:rFonts w:ascii="Times New Roman" w:hAnsi="Times New Roman"/>
          <w:caps w:val="0"/>
        </w:rPr>
        <w:t>17</w:t>
      </w:r>
      <w:r w:rsidR="008F38B8" w:rsidRPr="00C6237D">
        <w:rPr>
          <w:rFonts w:ascii="Times New Roman" w:hAnsi="Times New Roman"/>
        </w:rPr>
        <w:br/>
        <w:t>G</w:t>
      </w:r>
      <w:r w:rsidR="008F38B8" w:rsidRPr="00C6237D">
        <w:rPr>
          <w:rFonts w:ascii="Times New Roman" w:hAnsi="Times New Roman"/>
          <w:caps w:val="0"/>
        </w:rPr>
        <w:t>argždai</w:t>
      </w:r>
    </w:p>
    <w:p w14:paraId="515C5647" w14:textId="5E66D39C" w:rsidR="00A41730" w:rsidRDefault="00A41730" w:rsidP="003D3A64">
      <w:pPr>
        <w:pStyle w:val="statymopavad"/>
        <w:spacing w:line="240" w:lineRule="auto"/>
        <w:jc w:val="left"/>
        <w:rPr>
          <w:rFonts w:ascii="Times New Roman" w:hAnsi="Times New Roman"/>
          <w:caps w:val="0"/>
        </w:rPr>
      </w:pPr>
    </w:p>
    <w:p w14:paraId="15E25B28" w14:textId="4EC1E6A3" w:rsidR="00EE55D5" w:rsidRDefault="00EE55D5" w:rsidP="00EE55D5">
      <w:pPr>
        <w:tabs>
          <w:tab w:val="right" w:pos="9639"/>
        </w:tabs>
        <w:ind w:firstLine="1134"/>
        <w:jc w:val="both"/>
      </w:pPr>
      <w:r>
        <w:t>Klaipėdos rajono savivaldybės taryba, vadovaudamasi Lietuvos Respublikos vietos savivaldos įstatymo 16 straipsnio 2 dalies 9 punktu, Lietuvos Respublikos valstybės tarnybos įstatymo 30 straipsnio 1 dalies 2 punktu, n u s p r e n d ž i a</w:t>
      </w:r>
      <w:r w:rsidR="005651E8">
        <w:t>,</w:t>
      </w:r>
    </w:p>
    <w:p w14:paraId="29C39902" w14:textId="55AAB382" w:rsidR="00EC42B5" w:rsidRPr="005B468D" w:rsidRDefault="00EE55D5" w:rsidP="00A41730">
      <w:pPr>
        <w:shd w:val="clear" w:color="auto" w:fill="FFFFFF"/>
        <w:spacing w:line="231" w:lineRule="atLeast"/>
        <w:ind w:firstLine="1134"/>
        <w:jc w:val="both"/>
        <w:rPr>
          <w:bCs/>
        </w:rPr>
      </w:pPr>
      <w:r w:rsidRPr="00DC0BB0">
        <w:t>skirti Klaipėdos rajono savivaldybės administracijos direktoriaus pavaduotoj</w:t>
      </w:r>
      <w:r w:rsidR="003B7CCD">
        <w:t>a</w:t>
      </w:r>
      <w:r w:rsidRPr="00DC0BB0">
        <w:t xml:space="preserve">i </w:t>
      </w:r>
      <w:r w:rsidR="003B7CCD">
        <w:t xml:space="preserve">Rasai Petrauskienei </w:t>
      </w:r>
      <w:r w:rsidR="00954608" w:rsidRPr="00DC0BB0">
        <w:t>4</w:t>
      </w:r>
      <w:r w:rsidRPr="00DC0BB0">
        <w:t>0 procentų priemoką už papildomų užduočių, suformuluotų raštu</w:t>
      </w:r>
      <w:r w:rsidR="00DC0BB0">
        <w:t xml:space="preserve"> atlikimą</w:t>
      </w:r>
      <w:r w:rsidRPr="00DC0BB0">
        <w:t xml:space="preserve">, </w:t>
      </w:r>
      <w:r w:rsidR="00DC0BB0" w:rsidRPr="00DC3517">
        <w:t>kai vykdomos pareigybės aprašyme nenumatytos funkcijos</w:t>
      </w:r>
      <w:r w:rsidR="00DC0BB0" w:rsidRPr="007C249E">
        <w:rPr>
          <w:bCs/>
        </w:rPr>
        <w:t xml:space="preserve">: </w:t>
      </w:r>
      <w:r w:rsidR="00DC0BB0">
        <w:t>dalyvavimas įgyvendinant ir koordinuojant p</w:t>
      </w:r>
      <w:r w:rsidR="00DC0BB0" w:rsidRPr="007C249E">
        <w:t>rojekt</w:t>
      </w:r>
      <w:r w:rsidR="00DC0BB0">
        <w:t>ą</w:t>
      </w:r>
      <w:r w:rsidR="00DC0BB0" w:rsidRPr="007C249E">
        <w:t xml:space="preserve"> </w:t>
      </w:r>
      <w:r w:rsidR="00DC0BB0" w:rsidRPr="00DC0BB0">
        <w:rPr>
          <w:shd w:val="clear" w:color="auto" w:fill="FFFFFF"/>
        </w:rPr>
        <w:t>„Ikimokyklinio ir priešmokyklinio ugdymo prieinamumo didinimas Klaipėdos rajone, II etapas“ pagal 2014–2020 metų Europos Sąjungos fondų investicijų veiksmų programos 9 prioriteto „Visuomenės švietimas ir žmogiškųjų išteklių potencialo didinimas“ 09.1.3-CPVA-R-705 priemonę „Ikimokyklinio ir priešmokyklinio ugdymo prieinamumo didinimas“</w:t>
      </w:r>
      <w:r w:rsidR="00A747D3">
        <w:rPr>
          <w:shd w:val="clear" w:color="auto" w:fill="FFFFFF"/>
        </w:rPr>
        <w:t>,</w:t>
      </w:r>
      <w:r w:rsidR="00EC42B5">
        <w:rPr>
          <w:bdr w:val="none" w:sz="0" w:space="0" w:color="auto" w:frame="1"/>
        </w:rPr>
        <w:t xml:space="preserve"> iki projekto įgyvendinimo pabaigos.</w:t>
      </w:r>
    </w:p>
    <w:p w14:paraId="27CFBBEA" w14:textId="4FD1AC34" w:rsidR="000C179F" w:rsidRPr="00DC0BB0" w:rsidRDefault="000C179F" w:rsidP="00EE55D5">
      <w:pPr>
        <w:tabs>
          <w:tab w:val="right" w:pos="9639"/>
        </w:tabs>
        <w:ind w:firstLine="1134"/>
        <w:jc w:val="both"/>
      </w:pPr>
    </w:p>
    <w:p w14:paraId="6768C431" w14:textId="77777777" w:rsidR="005E4F1A" w:rsidRDefault="005E4F1A" w:rsidP="000C179F">
      <w:pPr>
        <w:tabs>
          <w:tab w:val="right" w:pos="9639"/>
        </w:tabs>
        <w:ind w:firstLine="1134"/>
        <w:jc w:val="both"/>
      </w:pPr>
    </w:p>
    <w:p w14:paraId="461F7A3D" w14:textId="77777777" w:rsidR="000C179F" w:rsidRPr="000C179F" w:rsidRDefault="000C179F" w:rsidP="000C179F">
      <w:pPr>
        <w:tabs>
          <w:tab w:val="right" w:pos="9639"/>
        </w:tabs>
        <w:ind w:firstLine="1134"/>
        <w:jc w:val="both"/>
      </w:pPr>
    </w:p>
    <w:p w14:paraId="40A15638" w14:textId="2EE6572A" w:rsidR="000C179F" w:rsidRPr="000C179F" w:rsidRDefault="000C179F" w:rsidP="000C179F">
      <w:pPr>
        <w:tabs>
          <w:tab w:val="right" w:pos="9638"/>
        </w:tabs>
      </w:pPr>
      <w:r w:rsidRPr="000C179F">
        <w:t>Savivaldybės meras</w:t>
      </w:r>
      <w:r w:rsidRPr="000C179F">
        <w:tab/>
      </w:r>
      <w:r w:rsidR="00A41730">
        <w:t>Bronius Markauskas</w:t>
      </w:r>
    </w:p>
    <w:sectPr w:rsidR="000C179F" w:rsidRPr="000C179F" w:rsidSect="00A41730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1134" w:right="567" w:bottom="1134" w:left="1701" w:header="709" w:footer="709" w:gutter="0"/>
      <w:cols w:space="1296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E616F3" w14:textId="77777777" w:rsidR="00F12577" w:rsidRDefault="00F12577">
      <w:r>
        <w:separator/>
      </w:r>
    </w:p>
  </w:endnote>
  <w:endnote w:type="continuationSeparator" w:id="0">
    <w:p w14:paraId="72DF51FF" w14:textId="77777777" w:rsidR="00F12577" w:rsidRDefault="00F12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59D990" w14:textId="77777777" w:rsidR="002835B6" w:rsidRDefault="002835B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DBF719" w14:textId="77777777" w:rsidR="00F12577" w:rsidRDefault="00F12577">
      <w:r>
        <w:separator/>
      </w:r>
    </w:p>
  </w:footnote>
  <w:footnote w:type="continuationSeparator" w:id="0">
    <w:p w14:paraId="4CB8E867" w14:textId="77777777" w:rsidR="00F12577" w:rsidRDefault="00F125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16E154" w14:textId="77777777" w:rsidR="002835B6" w:rsidRDefault="002835B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5CF4A21" w14:textId="77777777" w:rsidR="002835B6" w:rsidRDefault="002835B6">
    <w:pPr>
      <w:pStyle w:val="Antrats"/>
      <w:ind w:right="360"/>
    </w:pPr>
  </w:p>
  <w:p w14:paraId="4C5B9C25" w14:textId="77777777" w:rsidR="002835B6" w:rsidRDefault="002835B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67EE22" w14:textId="77777777" w:rsidR="002835B6" w:rsidRDefault="002835B6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526DB3" w14:textId="77777777" w:rsidR="002835B6" w:rsidRDefault="002835B6">
    <w:pPr>
      <w:pStyle w:val="Antrats"/>
      <w:jc w:val="right"/>
      <w:rPr>
        <w:b/>
      </w:rPr>
    </w:pPr>
    <w:r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475300F"/>
    <w:multiLevelType w:val="hybridMultilevel"/>
    <w:tmpl w:val="D95E66C6"/>
    <w:lvl w:ilvl="0" w:tplc="A75C118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43E49"/>
    <w:multiLevelType w:val="hybridMultilevel"/>
    <w:tmpl w:val="4DA88EC8"/>
    <w:lvl w:ilvl="0" w:tplc="A75C118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87325C"/>
    <w:multiLevelType w:val="hybridMultilevel"/>
    <w:tmpl w:val="8612F0B4"/>
    <w:lvl w:ilvl="0" w:tplc="CA5A76D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088431A"/>
    <w:multiLevelType w:val="hybridMultilevel"/>
    <w:tmpl w:val="32D6C766"/>
    <w:lvl w:ilvl="0" w:tplc="0427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C944BF"/>
    <w:multiLevelType w:val="hybridMultilevel"/>
    <w:tmpl w:val="113EC9B2"/>
    <w:lvl w:ilvl="0" w:tplc="A75C118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471D6C96"/>
    <w:multiLevelType w:val="hybridMultilevel"/>
    <w:tmpl w:val="87149DC8"/>
    <w:lvl w:ilvl="0" w:tplc="70CCDFA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7" w15:restartNumberingAfterBreak="0">
    <w:nsid w:val="4A475CBB"/>
    <w:multiLevelType w:val="hybridMultilevel"/>
    <w:tmpl w:val="7B34F428"/>
    <w:lvl w:ilvl="0" w:tplc="A75C118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53413D69"/>
    <w:multiLevelType w:val="hybridMultilevel"/>
    <w:tmpl w:val="FEEA16C0"/>
    <w:lvl w:ilvl="0" w:tplc="4A9A76CC">
      <w:start w:val="1"/>
      <w:numFmt w:val="decimal"/>
      <w:lvlText w:val="%1."/>
      <w:lvlJc w:val="left"/>
      <w:pPr>
        <w:tabs>
          <w:tab w:val="num" w:pos="2430"/>
        </w:tabs>
        <w:ind w:left="2430" w:hanging="135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57C73018"/>
    <w:multiLevelType w:val="hybridMultilevel"/>
    <w:tmpl w:val="BC8E1FB8"/>
    <w:lvl w:ilvl="0" w:tplc="0427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1C7EAF"/>
    <w:multiLevelType w:val="hybridMultilevel"/>
    <w:tmpl w:val="DA1600C8"/>
    <w:lvl w:ilvl="0" w:tplc="D730C91C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2087893"/>
    <w:multiLevelType w:val="hybridMultilevel"/>
    <w:tmpl w:val="06EA81B2"/>
    <w:lvl w:ilvl="0" w:tplc="A75C118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3" w15:restartNumberingAfterBreak="0">
    <w:nsid w:val="79A87907"/>
    <w:multiLevelType w:val="hybridMultilevel"/>
    <w:tmpl w:val="A92A4D84"/>
    <w:lvl w:ilvl="0" w:tplc="A75C118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9"/>
  </w:num>
  <w:num w:numId="5">
    <w:abstractNumId w:val="4"/>
  </w:num>
  <w:num w:numId="6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3"/>
  </w:num>
  <w:num w:numId="9">
    <w:abstractNumId w:val="7"/>
  </w:num>
  <w:num w:numId="10">
    <w:abstractNumId w:val="11"/>
  </w:num>
  <w:num w:numId="11">
    <w:abstractNumId w:val="1"/>
  </w:num>
  <w:num w:numId="12">
    <w:abstractNumId w:val="2"/>
  </w:num>
  <w:num w:numId="13">
    <w:abstractNumId w:val="13"/>
  </w:num>
  <w:num w:numId="14">
    <w:abstractNumId w:val="5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340"/>
    <w:rsid w:val="00005947"/>
    <w:rsid w:val="00020332"/>
    <w:rsid w:val="0002148B"/>
    <w:rsid w:val="00022E75"/>
    <w:rsid w:val="000232A2"/>
    <w:rsid w:val="00052F65"/>
    <w:rsid w:val="000600A4"/>
    <w:rsid w:val="00066E0D"/>
    <w:rsid w:val="0006775B"/>
    <w:rsid w:val="00092468"/>
    <w:rsid w:val="000A20A0"/>
    <w:rsid w:val="000C179F"/>
    <w:rsid w:val="000C5FB6"/>
    <w:rsid w:val="000D1BB3"/>
    <w:rsid w:val="000D37CF"/>
    <w:rsid w:val="000F1CDF"/>
    <w:rsid w:val="001144A6"/>
    <w:rsid w:val="00121ACB"/>
    <w:rsid w:val="00121AF4"/>
    <w:rsid w:val="00122D9E"/>
    <w:rsid w:val="00127D30"/>
    <w:rsid w:val="001337C1"/>
    <w:rsid w:val="00135311"/>
    <w:rsid w:val="00142E16"/>
    <w:rsid w:val="00146AFE"/>
    <w:rsid w:val="0014760F"/>
    <w:rsid w:val="00155682"/>
    <w:rsid w:val="001567CB"/>
    <w:rsid w:val="00171B3D"/>
    <w:rsid w:val="001809D0"/>
    <w:rsid w:val="00184489"/>
    <w:rsid w:val="00184B50"/>
    <w:rsid w:val="001B144E"/>
    <w:rsid w:val="001B3A9B"/>
    <w:rsid w:val="001C1FE7"/>
    <w:rsid w:val="001D0340"/>
    <w:rsid w:val="001D430D"/>
    <w:rsid w:val="00202C96"/>
    <w:rsid w:val="00203EC8"/>
    <w:rsid w:val="0020746A"/>
    <w:rsid w:val="002075FA"/>
    <w:rsid w:val="0021210C"/>
    <w:rsid w:val="002150AA"/>
    <w:rsid w:val="002156CC"/>
    <w:rsid w:val="002164CA"/>
    <w:rsid w:val="002207DE"/>
    <w:rsid w:val="00230792"/>
    <w:rsid w:val="00232194"/>
    <w:rsid w:val="00237067"/>
    <w:rsid w:val="002403D8"/>
    <w:rsid w:val="0024047F"/>
    <w:rsid w:val="0024090D"/>
    <w:rsid w:val="00242C5F"/>
    <w:rsid w:val="00243DEE"/>
    <w:rsid w:val="00246567"/>
    <w:rsid w:val="002616E2"/>
    <w:rsid w:val="00272A21"/>
    <w:rsid w:val="00272AF6"/>
    <w:rsid w:val="0027545A"/>
    <w:rsid w:val="002835B6"/>
    <w:rsid w:val="002876AE"/>
    <w:rsid w:val="00290977"/>
    <w:rsid w:val="00290B9C"/>
    <w:rsid w:val="002947B2"/>
    <w:rsid w:val="00295711"/>
    <w:rsid w:val="00296E11"/>
    <w:rsid w:val="002C0283"/>
    <w:rsid w:val="002C0A80"/>
    <w:rsid w:val="002D0C93"/>
    <w:rsid w:val="002D452D"/>
    <w:rsid w:val="002D78B8"/>
    <w:rsid w:val="002E3A98"/>
    <w:rsid w:val="002E4E5F"/>
    <w:rsid w:val="002F5C4F"/>
    <w:rsid w:val="002F5F21"/>
    <w:rsid w:val="002F7F76"/>
    <w:rsid w:val="003108A5"/>
    <w:rsid w:val="00312664"/>
    <w:rsid w:val="00314FB2"/>
    <w:rsid w:val="003172E0"/>
    <w:rsid w:val="003213D4"/>
    <w:rsid w:val="00323418"/>
    <w:rsid w:val="00323639"/>
    <w:rsid w:val="0032789B"/>
    <w:rsid w:val="00342F2E"/>
    <w:rsid w:val="003436F1"/>
    <w:rsid w:val="00365FD0"/>
    <w:rsid w:val="00385542"/>
    <w:rsid w:val="00392CD6"/>
    <w:rsid w:val="00393048"/>
    <w:rsid w:val="003A2057"/>
    <w:rsid w:val="003A6134"/>
    <w:rsid w:val="003B0414"/>
    <w:rsid w:val="003B36E9"/>
    <w:rsid w:val="003B5277"/>
    <w:rsid w:val="003B7CCD"/>
    <w:rsid w:val="003C0FBA"/>
    <w:rsid w:val="003C3354"/>
    <w:rsid w:val="003C36D9"/>
    <w:rsid w:val="003D1560"/>
    <w:rsid w:val="003D2CCF"/>
    <w:rsid w:val="003D3A64"/>
    <w:rsid w:val="003D5E11"/>
    <w:rsid w:val="003E04B8"/>
    <w:rsid w:val="003E07E0"/>
    <w:rsid w:val="003F1193"/>
    <w:rsid w:val="003F2996"/>
    <w:rsid w:val="003F6B61"/>
    <w:rsid w:val="003F734E"/>
    <w:rsid w:val="00406FF1"/>
    <w:rsid w:val="00407F54"/>
    <w:rsid w:val="00410450"/>
    <w:rsid w:val="00413B8F"/>
    <w:rsid w:val="00415810"/>
    <w:rsid w:val="004266D4"/>
    <w:rsid w:val="004313C6"/>
    <w:rsid w:val="004506C5"/>
    <w:rsid w:val="00461A2A"/>
    <w:rsid w:val="004653E1"/>
    <w:rsid w:val="0048137F"/>
    <w:rsid w:val="00482E5C"/>
    <w:rsid w:val="00494F18"/>
    <w:rsid w:val="0049585C"/>
    <w:rsid w:val="004A600D"/>
    <w:rsid w:val="004B1CEB"/>
    <w:rsid w:val="004B3CE1"/>
    <w:rsid w:val="004C2937"/>
    <w:rsid w:val="004C4688"/>
    <w:rsid w:val="004C53D5"/>
    <w:rsid w:val="004D299C"/>
    <w:rsid w:val="004E30E8"/>
    <w:rsid w:val="004E5037"/>
    <w:rsid w:val="004F05D5"/>
    <w:rsid w:val="00500D05"/>
    <w:rsid w:val="00502AF0"/>
    <w:rsid w:val="0051303B"/>
    <w:rsid w:val="00521A7F"/>
    <w:rsid w:val="00525372"/>
    <w:rsid w:val="00527546"/>
    <w:rsid w:val="00534170"/>
    <w:rsid w:val="00540A4F"/>
    <w:rsid w:val="0054179C"/>
    <w:rsid w:val="005425DF"/>
    <w:rsid w:val="00546150"/>
    <w:rsid w:val="00547D11"/>
    <w:rsid w:val="005651E8"/>
    <w:rsid w:val="00566F21"/>
    <w:rsid w:val="0056737D"/>
    <w:rsid w:val="00570907"/>
    <w:rsid w:val="00573090"/>
    <w:rsid w:val="0057489D"/>
    <w:rsid w:val="00575D69"/>
    <w:rsid w:val="00577C27"/>
    <w:rsid w:val="00587616"/>
    <w:rsid w:val="005C7139"/>
    <w:rsid w:val="005D2A3C"/>
    <w:rsid w:val="005D2D32"/>
    <w:rsid w:val="005E4F1A"/>
    <w:rsid w:val="005E694A"/>
    <w:rsid w:val="005F2B61"/>
    <w:rsid w:val="005F3B06"/>
    <w:rsid w:val="0060060E"/>
    <w:rsid w:val="0061437C"/>
    <w:rsid w:val="00632B2F"/>
    <w:rsid w:val="00647450"/>
    <w:rsid w:val="00651547"/>
    <w:rsid w:val="006518B3"/>
    <w:rsid w:val="00653010"/>
    <w:rsid w:val="00661BFF"/>
    <w:rsid w:val="00667F14"/>
    <w:rsid w:val="006731CB"/>
    <w:rsid w:val="00673E60"/>
    <w:rsid w:val="00685A06"/>
    <w:rsid w:val="00686B80"/>
    <w:rsid w:val="00692BBA"/>
    <w:rsid w:val="00697572"/>
    <w:rsid w:val="006A2677"/>
    <w:rsid w:val="006A2956"/>
    <w:rsid w:val="006A3327"/>
    <w:rsid w:val="006B2891"/>
    <w:rsid w:val="006B4362"/>
    <w:rsid w:val="006B4CAE"/>
    <w:rsid w:val="006B552F"/>
    <w:rsid w:val="006B63E7"/>
    <w:rsid w:val="006B70C8"/>
    <w:rsid w:val="006B72C4"/>
    <w:rsid w:val="006C30DF"/>
    <w:rsid w:val="006C5F00"/>
    <w:rsid w:val="006D2B01"/>
    <w:rsid w:val="006D5158"/>
    <w:rsid w:val="006D7468"/>
    <w:rsid w:val="006E3A7A"/>
    <w:rsid w:val="006F245B"/>
    <w:rsid w:val="006F2E65"/>
    <w:rsid w:val="006F598D"/>
    <w:rsid w:val="006F7138"/>
    <w:rsid w:val="006F7EB6"/>
    <w:rsid w:val="00711098"/>
    <w:rsid w:val="00721A81"/>
    <w:rsid w:val="00725427"/>
    <w:rsid w:val="00730EA1"/>
    <w:rsid w:val="007421A7"/>
    <w:rsid w:val="00757FCE"/>
    <w:rsid w:val="00760FE2"/>
    <w:rsid w:val="00764EFB"/>
    <w:rsid w:val="00774180"/>
    <w:rsid w:val="007777FC"/>
    <w:rsid w:val="00781DC3"/>
    <w:rsid w:val="00795A17"/>
    <w:rsid w:val="00796CE5"/>
    <w:rsid w:val="007A5C90"/>
    <w:rsid w:val="007B1B81"/>
    <w:rsid w:val="007B73BF"/>
    <w:rsid w:val="007C0827"/>
    <w:rsid w:val="007C12BD"/>
    <w:rsid w:val="007C537C"/>
    <w:rsid w:val="007F0142"/>
    <w:rsid w:val="008022C4"/>
    <w:rsid w:val="00812C87"/>
    <w:rsid w:val="00813705"/>
    <w:rsid w:val="00815E58"/>
    <w:rsid w:val="00820A9D"/>
    <w:rsid w:val="00830B4E"/>
    <w:rsid w:val="00835DD7"/>
    <w:rsid w:val="00846813"/>
    <w:rsid w:val="00861982"/>
    <w:rsid w:val="00865557"/>
    <w:rsid w:val="008658AF"/>
    <w:rsid w:val="00894D73"/>
    <w:rsid w:val="008A4DFF"/>
    <w:rsid w:val="008B6EA9"/>
    <w:rsid w:val="008C3E28"/>
    <w:rsid w:val="008D5D3C"/>
    <w:rsid w:val="008D6F73"/>
    <w:rsid w:val="008F299E"/>
    <w:rsid w:val="008F38B8"/>
    <w:rsid w:val="008F4FFE"/>
    <w:rsid w:val="00901FEC"/>
    <w:rsid w:val="009067E1"/>
    <w:rsid w:val="009123C6"/>
    <w:rsid w:val="009136D5"/>
    <w:rsid w:val="00913839"/>
    <w:rsid w:val="00914DFD"/>
    <w:rsid w:val="0091510C"/>
    <w:rsid w:val="00933CCE"/>
    <w:rsid w:val="0093634A"/>
    <w:rsid w:val="00937150"/>
    <w:rsid w:val="00946B25"/>
    <w:rsid w:val="00954608"/>
    <w:rsid w:val="009809A2"/>
    <w:rsid w:val="009830B7"/>
    <w:rsid w:val="00984AC5"/>
    <w:rsid w:val="00987F8E"/>
    <w:rsid w:val="009911D9"/>
    <w:rsid w:val="009A031E"/>
    <w:rsid w:val="009B1C92"/>
    <w:rsid w:val="009C792E"/>
    <w:rsid w:val="009D7832"/>
    <w:rsid w:val="009E039D"/>
    <w:rsid w:val="009F6A07"/>
    <w:rsid w:val="00A02ED7"/>
    <w:rsid w:val="00A122B3"/>
    <w:rsid w:val="00A14D62"/>
    <w:rsid w:val="00A16108"/>
    <w:rsid w:val="00A21694"/>
    <w:rsid w:val="00A216FA"/>
    <w:rsid w:val="00A229DE"/>
    <w:rsid w:val="00A27C6B"/>
    <w:rsid w:val="00A37F4E"/>
    <w:rsid w:val="00A40412"/>
    <w:rsid w:val="00A41730"/>
    <w:rsid w:val="00A5559E"/>
    <w:rsid w:val="00A722C8"/>
    <w:rsid w:val="00A747D3"/>
    <w:rsid w:val="00A76D04"/>
    <w:rsid w:val="00A80256"/>
    <w:rsid w:val="00A84470"/>
    <w:rsid w:val="00A84D0E"/>
    <w:rsid w:val="00A9194B"/>
    <w:rsid w:val="00A954EF"/>
    <w:rsid w:val="00AA353C"/>
    <w:rsid w:val="00AC5DDF"/>
    <w:rsid w:val="00AD2FC1"/>
    <w:rsid w:val="00AD4989"/>
    <w:rsid w:val="00AD52AB"/>
    <w:rsid w:val="00AF0AD8"/>
    <w:rsid w:val="00AF2164"/>
    <w:rsid w:val="00B05551"/>
    <w:rsid w:val="00B313A1"/>
    <w:rsid w:val="00B35EAA"/>
    <w:rsid w:val="00B400B6"/>
    <w:rsid w:val="00B455D9"/>
    <w:rsid w:val="00B510F9"/>
    <w:rsid w:val="00B530B7"/>
    <w:rsid w:val="00B72586"/>
    <w:rsid w:val="00B75978"/>
    <w:rsid w:val="00B912CF"/>
    <w:rsid w:val="00BA6D57"/>
    <w:rsid w:val="00BD56DD"/>
    <w:rsid w:val="00BD5A98"/>
    <w:rsid w:val="00BF4C74"/>
    <w:rsid w:val="00BF5447"/>
    <w:rsid w:val="00C0119C"/>
    <w:rsid w:val="00C2279A"/>
    <w:rsid w:val="00C26F76"/>
    <w:rsid w:val="00C368CE"/>
    <w:rsid w:val="00C42C4A"/>
    <w:rsid w:val="00C457A7"/>
    <w:rsid w:val="00C577ED"/>
    <w:rsid w:val="00C65F8F"/>
    <w:rsid w:val="00C66596"/>
    <w:rsid w:val="00C700BF"/>
    <w:rsid w:val="00C702F0"/>
    <w:rsid w:val="00C7750B"/>
    <w:rsid w:val="00C8135B"/>
    <w:rsid w:val="00C8386B"/>
    <w:rsid w:val="00C91710"/>
    <w:rsid w:val="00C9624B"/>
    <w:rsid w:val="00C9753B"/>
    <w:rsid w:val="00CA1CA8"/>
    <w:rsid w:val="00CA28CF"/>
    <w:rsid w:val="00CA4E59"/>
    <w:rsid w:val="00CA7113"/>
    <w:rsid w:val="00CB2A5A"/>
    <w:rsid w:val="00CB2BB7"/>
    <w:rsid w:val="00CB552A"/>
    <w:rsid w:val="00CC7957"/>
    <w:rsid w:val="00CD162C"/>
    <w:rsid w:val="00CD2E00"/>
    <w:rsid w:val="00CD4E23"/>
    <w:rsid w:val="00CF1793"/>
    <w:rsid w:val="00CF435A"/>
    <w:rsid w:val="00D004A7"/>
    <w:rsid w:val="00D15CB9"/>
    <w:rsid w:val="00D17A71"/>
    <w:rsid w:val="00D231B1"/>
    <w:rsid w:val="00D6065A"/>
    <w:rsid w:val="00D71882"/>
    <w:rsid w:val="00D86810"/>
    <w:rsid w:val="00D91291"/>
    <w:rsid w:val="00D9678E"/>
    <w:rsid w:val="00DA3CF8"/>
    <w:rsid w:val="00DA646F"/>
    <w:rsid w:val="00DC0BB0"/>
    <w:rsid w:val="00DC585F"/>
    <w:rsid w:val="00DD1B24"/>
    <w:rsid w:val="00DE687A"/>
    <w:rsid w:val="00DF460B"/>
    <w:rsid w:val="00DF6022"/>
    <w:rsid w:val="00E00880"/>
    <w:rsid w:val="00E008EF"/>
    <w:rsid w:val="00E009D0"/>
    <w:rsid w:val="00E00F86"/>
    <w:rsid w:val="00E016D8"/>
    <w:rsid w:val="00E24DA0"/>
    <w:rsid w:val="00E3698B"/>
    <w:rsid w:val="00E40BD3"/>
    <w:rsid w:val="00E435FC"/>
    <w:rsid w:val="00E4563F"/>
    <w:rsid w:val="00E46F2F"/>
    <w:rsid w:val="00E57CDC"/>
    <w:rsid w:val="00E64BD5"/>
    <w:rsid w:val="00E64F94"/>
    <w:rsid w:val="00E65FF1"/>
    <w:rsid w:val="00E736AD"/>
    <w:rsid w:val="00E7513D"/>
    <w:rsid w:val="00E754D3"/>
    <w:rsid w:val="00E82990"/>
    <w:rsid w:val="00EA357A"/>
    <w:rsid w:val="00EA6119"/>
    <w:rsid w:val="00EB6A6E"/>
    <w:rsid w:val="00EC07F9"/>
    <w:rsid w:val="00EC42B5"/>
    <w:rsid w:val="00EC4F90"/>
    <w:rsid w:val="00ED23CF"/>
    <w:rsid w:val="00ED6ACC"/>
    <w:rsid w:val="00EE39BD"/>
    <w:rsid w:val="00EE55D5"/>
    <w:rsid w:val="00EF1BFD"/>
    <w:rsid w:val="00EF3C38"/>
    <w:rsid w:val="00EF5641"/>
    <w:rsid w:val="00F07451"/>
    <w:rsid w:val="00F12577"/>
    <w:rsid w:val="00F16577"/>
    <w:rsid w:val="00F17A11"/>
    <w:rsid w:val="00F17AE4"/>
    <w:rsid w:val="00F205B6"/>
    <w:rsid w:val="00F3109E"/>
    <w:rsid w:val="00F33D12"/>
    <w:rsid w:val="00F47058"/>
    <w:rsid w:val="00F52107"/>
    <w:rsid w:val="00F656A8"/>
    <w:rsid w:val="00F67B89"/>
    <w:rsid w:val="00F71FEE"/>
    <w:rsid w:val="00F72EA6"/>
    <w:rsid w:val="00F74305"/>
    <w:rsid w:val="00F8305B"/>
    <w:rsid w:val="00F8484A"/>
    <w:rsid w:val="00FC75C1"/>
    <w:rsid w:val="00FD41EA"/>
    <w:rsid w:val="00FE4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D77244"/>
  <w15:chartTrackingRefBased/>
  <w15:docId w15:val="{952EFAFF-3247-42E1-9AD3-D248EF8EE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qFormat/>
    <w:rsid w:val="001D0340"/>
    <w:pPr>
      <w:keepNext/>
      <w:jc w:val="both"/>
      <w:outlineLvl w:val="0"/>
    </w:pPr>
    <w:rPr>
      <w:b/>
      <w:bCs/>
    </w:rPr>
  </w:style>
  <w:style w:type="paragraph" w:styleId="Antrat2">
    <w:name w:val="heading 2"/>
    <w:basedOn w:val="prastasis"/>
    <w:next w:val="prastasis"/>
    <w:qFormat/>
    <w:rsid w:val="001D0340"/>
    <w:pPr>
      <w:keepNext/>
      <w:jc w:val="center"/>
      <w:outlineLvl w:val="1"/>
    </w:pPr>
    <w:rPr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Pagrindinistekstas">
    <w:name w:val="Body Text"/>
    <w:basedOn w:val="prastasis"/>
    <w:link w:val="PagrindinistekstasDiagrama"/>
    <w:rsid w:val="001D0340"/>
    <w:pPr>
      <w:jc w:val="both"/>
    </w:pPr>
  </w:style>
  <w:style w:type="paragraph" w:styleId="Pagrindiniotekstotrauka">
    <w:name w:val="Body Text Indent"/>
    <w:basedOn w:val="prastasis"/>
    <w:link w:val="PagrindiniotekstotraukaDiagrama"/>
    <w:rsid w:val="001D0340"/>
    <w:pPr>
      <w:ind w:left="360"/>
      <w:jc w:val="both"/>
    </w:pPr>
  </w:style>
  <w:style w:type="paragraph" w:styleId="Pagrindiniotekstotrauka2">
    <w:name w:val="Body Text Indent 2"/>
    <w:basedOn w:val="prastasis"/>
    <w:link w:val="Pagrindiniotekstotrauka2Diagrama"/>
    <w:rsid w:val="001D0340"/>
    <w:pPr>
      <w:ind w:firstLine="1080"/>
      <w:jc w:val="both"/>
    </w:pPr>
  </w:style>
  <w:style w:type="paragraph" w:styleId="Pagrindinistekstas2">
    <w:name w:val="Body Text 2"/>
    <w:basedOn w:val="prastasis"/>
    <w:rsid w:val="00577C27"/>
    <w:pPr>
      <w:spacing w:after="120" w:line="480" w:lineRule="auto"/>
    </w:pPr>
  </w:style>
  <w:style w:type="character" w:customStyle="1" w:styleId="apple-converted-space">
    <w:name w:val="apple-converted-space"/>
    <w:basedOn w:val="Numatytasispastraiposriftas"/>
    <w:rsid w:val="00577C27"/>
  </w:style>
  <w:style w:type="character" w:customStyle="1" w:styleId="spelle">
    <w:name w:val="spelle"/>
    <w:basedOn w:val="Numatytasispastraiposriftas"/>
    <w:rsid w:val="00577C27"/>
  </w:style>
  <w:style w:type="character" w:customStyle="1" w:styleId="pareigos0">
    <w:name w:val="pareigos"/>
    <w:basedOn w:val="Numatytasispastraiposriftas"/>
    <w:rsid w:val="00577C27"/>
  </w:style>
  <w:style w:type="character" w:customStyle="1" w:styleId="FontStyle150">
    <w:name w:val="Font Style150"/>
    <w:rsid w:val="00D231B1"/>
    <w:rPr>
      <w:rFonts w:ascii="Times New Roman" w:hAnsi="Times New Roman" w:cs="Times New Roman"/>
      <w:sz w:val="18"/>
      <w:szCs w:val="18"/>
    </w:rPr>
  </w:style>
  <w:style w:type="character" w:customStyle="1" w:styleId="PagrindinistekstasDiagrama">
    <w:name w:val="Pagrindinis tekstas Diagrama"/>
    <w:link w:val="Pagrindinistekstas"/>
    <w:rsid w:val="0048137F"/>
    <w:rPr>
      <w:sz w:val="24"/>
      <w:szCs w:val="24"/>
      <w:lang w:eastAsia="en-US"/>
    </w:rPr>
  </w:style>
  <w:style w:type="character" w:customStyle="1" w:styleId="PagrindiniotekstotraukaDiagrama">
    <w:name w:val="Pagrindinio teksto įtrauka Diagrama"/>
    <w:link w:val="Pagrindiniotekstotrauka"/>
    <w:rsid w:val="0048137F"/>
    <w:rPr>
      <w:sz w:val="24"/>
      <w:szCs w:val="24"/>
      <w:lang w:eastAsia="en-US"/>
    </w:rPr>
  </w:style>
  <w:style w:type="character" w:customStyle="1" w:styleId="Pagrindiniotekstotrauka2Diagrama">
    <w:name w:val="Pagrindinio teksto įtrauka 2 Diagrama"/>
    <w:link w:val="Pagrindiniotekstotrauka2"/>
    <w:rsid w:val="0048137F"/>
    <w:rPr>
      <w:sz w:val="24"/>
      <w:szCs w:val="24"/>
      <w:lang w:eastAsia="en-US"/>
    </w:rPr>
  </w:style>
  <w:style w:type="character" w:styleId="Emfaz">
    <w:name w:val="Emphasis"/>
    <w:qFormat/>
    <w:rsid w:val="00F71FEE"/>
    <w:rPr>
      <w:i/>
      <w:iCs/>
    </w:rPr>
  </w:style>
  <w:style w:type="character" w:styleId="Grietas">
    <w:name w:val="Strong"/>
    <w:qFormat/>
    <w:rsid w:val="00F71FEE"/>
    <w:rPr>
      <w:b/>
      <w:bCs/>
    </w:rPr>
  </w:style>
  <w:style w:type="character" w:customStyle="1" w:styleId="PoratDiagrama">
    <w:name w:val="Poraštė Diagrama"/>
    <w:link w:val="Porat"/>
    <w:semiHidden/>
    <w:locked/>
    <w:rsid w:val="00820A9D"/>
    <w:rPr>
      <w:rFonts w:ascii="TimesLT" w:hAnsi="TimesLT"/>
      <w:sz w:val="24"/>
      <w:lang w:val="lt-LT" w:eastAsia="en-US" w:bidi="ar-SA"/>
    </w:rPr>
  </w:style>
  <w:style w:type="character" w:customStyle="1" w:styleId="AntratsDiagrama">
    <w:name w:val="Antraštės Diagrama"/>
    <w:link w:val="Antrats"/>
    <w:locked/>
    <w:rsid w:val="00820A9D"/>
    <w:rPr>
      <w:sz w:val="24"/>
      <w:szCs w:val="24"/>
      <w:lang w:val="lt-LT" w:eastAsia="en-US" w:bidi="ar-SA"/>
    </w:rPr>
  </w:style>
  <w:style w:type="paragraph" w:styleId="Pavadinimas">
    <w:name w:val="Title"/>
    <w:basedOn w:val="prastasis"/>
    <w:next w:val="prastasis"/>
    <w:link w:val="PavadinimasDiagrama"/>
    <w:qFormat/>
    <w:rsid w:val="00A37F4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PavadinimasDiagrama">
    <w:name w:val="Pavadinimas Diagrama"/>
    <w:link w:val="Pavadinimas"/>
    <w:rsid w:val="00A37F4E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Sraopastraipa">
    <w:name w:val="List Paragraph"/>
    <w:basedOn w:val="prastasis"/>
    <w:uiPriority w:val="34"/>
    <w:qFormat/>
    <w:rsid w:val="00E57C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55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eata\My%20Documents\BLANKAI\KLRStarybossprprojekt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KLRStarybossprprojektas.dot</Template>
  <TotalTime>3</TotalTime>
  <Pages>1</Pages>
  <Words>725</Words>
  <Characters>414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Klaipedos rj. savivaldybe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Dainora Daugeliene</cp:lastModifiedBy>
  <cp:revision>7</cp:revision>
  <cp:lastPrinted>2019-09-19T06:55:00Z</cp:lastPrinted>
  <dcterms:created xsi:type="dcterms:W3CDTF">2021-01-19T14:21:00Z</dcterms:created>
  <dcterms:modified xsi:type="dcterms:W3CDTF">2021-01-28T13:35:00Z</dcterms:modified>
</cp:coreProperties>
</file>