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64839" w14:textId="267C79DA" w:rsidR="009676DD" w:rsidRDefault="009676DD" w:rsidP="009676DD">
      <w:pPr>
        <w:jc w:val="center"/>
        <w:rPr>
          <w:caps/>
          <w:sz w:val="12"/>
          <w:szCs w:val="12"/>
        </w:rPr>
      </w:pPr>
      <w:bookmarkStart w:id="0" w:name="_Hlk536624141"/>
      <w:bookmarkStart w:id="1" w:name="_Hlk16151182"/>
      <w:r w:rsidRPr="005756B1">
        <w:rPr>
          <w:b/>
          <w:caps/>
          <w:noProof/>
        </w:rPr>
        <w:drawing>
          <wp:inline distT="0" distB="0" distL="0" distR="0" wp14:anchorId="112DFD6E" wp14:editId="2C601584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05B71B8" w14:textId="77777777" w:rsidR="0013421F" w:rsidRPr="009676DD" w:rsidRDefault="0013421F" w:rsidP="009676DD">
      <w:pPr>
        <w:jc w:val="center"/>
        <w:rPr>
          <w:caps/>
          <w:sz w:val="12"/>
          <w:szCs w:val="12"/>
        </w:rPr>
      </w:pPr>
    </w:p>
    <w:p w14:paraId="2FBD6DE7" w14:textId="07097088" w:rsidR="009676DD" w:rsidRDefault="009676DD" w:rsidP="009676DD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p w14:paraId="102EB41A" w14:textId="77777777" w:rsidR="009676DD" w:rsidRPr="009676DD" w:rsidRDefault="009676DD" w:rsidP="009676DD">
      <w:pPr>
        <w:keepNext/>
        <w:jc w:val="center"/>
        <w:outlineLvl w:val="0"/>
        <w:rPr>
          <w:bCs/>
          <w:lang w:eastAsia="lt-LT"/>
        </w:rPr>
      </w:pPr>
    </w:p>
    <w:bookmarkEnd w:id="1"/>
    <w:bookmarkEnd w:id="2"/>
    <w:p w14:paraId="7C4A8BB3" w14:textId="77777777" w:rsidR="00937150" w:rsidRPr="00A37F4E" w:rsidRDefault="00937150" w:rsidP="00A37F4E">
      <w:pPr>
        <w:pStyle w:val="Pavadinimas"/>
        <w:spacing w:before="0" w:after="0"/>
        <w:rPr>
          <w:rFonts w:ascii="Times New Roman" w:hAnsi="Times New Roman"/>
          <w:sz w:val="28"/>
          <w:szCs w:val="28"/>
        </w:rPr>
      </w:pPr>
      <w:r w:rsidRPr="00A37F4E">
        <w:rPr>
          <w:rFonts w:ascii="Times New Roman" w:hAnsi="Times New Roman"/>
          <w:sz w:val="28"/>
          <w:szCs w:val="28"/>
        </w:rPr>
        <w:t>SPRENDIMAS</w:t>
      </w:r>
    </w:p>
    <w:p w14:paraId="52DE5035" w14:textId="77777777" w:rsidR="00B455D9" w:rsidRPr="00A37F4E" w:rsidRDefault="00A37F4E" w:rsidP="0032789B">
      <w:pPr>
        <w:pStyle w:val="Pavadinimas"/>
        <w:spacing w:before="0" w:after="0"/>
        <w:rPr>
          <w:rFonts w:ascii="Times New Roman" w:hAnsi="Times New Roman"/>
          <w:sz w:val="28"/>
          <w:szCs w:val="28"/>
        </w:rPr>
      </w:pPr>
      <w:r w:rsidRPr="00A37F4E">
        <w:rPr>
          <w:rFonts w:ascii="Times New Roman" w:hAnsi="Times New Roman"/>
          <w:sz w:val="28"/>
          <w:szCs w:val="28"/>
        </w:rPr>
        <w:t xml:space="preserve">DĖL </w:t>
      </w:r>
      <w:r w:rsidR="008022C4">
        <w:rPr>
          <w:rFonts w:ascii="Times New Roman" w:hAnsi="Times New Roman"/>
          <w:sz w:val="28"/>
          <w:szCs w:val="28"/>
        </w:rPr>
        <w:t>PRIEMOKOS</w:t>
      </w:r>
      <w:r w:rsidRPr="00A37F4E">
        <w:rPr>
          <w:rFonts w:ascii="Times New Roman" w:hAnsi="Times New Roman"/>
          <w:sz w:val="28"/>
          <w:szCs w:val="28"/>
        </w:rPr>
        <w:t xml:space="preserve"> </w:t>
      </w:r>
      <w:r w:rsidR="00EE55D5" w:rsidRPr="00A37F4E">
        <w:rPr>
          <w:rFonts w:ascii="Times New Roman" w:hAnsi="Times New Roman"/>
          <w:sz w:val="28"/>
          <w:szCs w:val="28"/>
        </w:rPr>
        <w:t>SKYRIMO</w:t>
      </w:r>
      <w:r w:rsidR="00EE55D5">
        <w:rPr>
          <w:rFonts w:ascii="Times New Roman" w:hAnsi="Times New Roman"/>
          <w:sz w:val="28"/>
          <w:szCs w:val="28"/>
        </w:rPr>
        <w:t xml:space="preserve"> </w:t>
      </w:r>
      <w:bookmarkStart w:id="3" w:name="_Hlk20221059"/>
      <w:r w:rsidR="003108A5">
        <w:rPr>
          <w:rFonts w:ascii="Times New Roman" w:hAnsi="Times New Roman"/>
          <w:sz w:val="28"/>
          <w:szCs w:val="28"/>
        </w:rPr>
        <w:t xml:space="preserve">KLAIPĖDOS RAJONO </w:t>
      </w:r>
      <w:r w:rsidR="00EE55D5">
        <w:rPr>
          <w:rFonts w:ascii="Times New Roman" w:hAnsi="Times New Roman"/>
          <w:sz w:val="28"/>
          <w:szCs w:val="28"/>
        </w:rPr>
        <w:t xml:space="preserve">SAVIVALDYBĖS ADMINISTRACIJOS DIREKTORIAUS PAVADUOTOJUI </w:t>
      </w:r>
      <w:bookmarkEnd w:id="3"/>
      <w:r w:rsidR="00EE55D5">
        <w:rPr>
          <w:rFonts w:ascii="Times New Roman" w:hAnsi="Times New Roman"/>
          <w:sz w:val="28"/>
          <w:szCs w:val="28"/>
        </w:rPr>
        <w:t>J. RUŠKIUI</w:t>
      </w:r>
    </w:p>
    <w:p w14:paraId="35B7D699" w14:textId="77777777" w:rsidR="003D3A64" w:rsidRPr="009676DD" w:rsidRDefault="003D3A64" w:rsidP="0032789B">
      <w:pPr>
        <w:pStyle w:val="Pavadinimas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</w:p>
    <w:p w14:paraId="68B08126" w14:textId="3046B491" w:rsidR="008F38B8" w:rsidRDefault="002156CC" w:rsidP="003D3A6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A84470">
        <w:rPr>
          <w:rFonts w:ascii="Times New Roman" w:hAnsi="Times New Roman"/>
        </w:rPr>
        <w:t>2</w:t>
      </w:r>
      <w:r w:rsidR="00906A83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906A83">
        <w:rPr>
          <w:rFonts w:ascii="Times New Roman" w:hAnsi="Times New Roman"/>
          <w:caps w:val="0"/>
        </w:rPr>
        <w:t>sausio</w:t>
      </w:r>
      <w:r w:rsidR="000C179F">
        <w:rPr>
          <w:rFonts w:ascii="Times New Roman" w:hAnsi="Times New Roman"/>
          <w:caps w:val="0"/>
        </w:rPr>
        <w:t xml:space="preserve"> </w:t>
      </w:r>
      <w:r w:rsidR="009676DD">
        <w:rPr>
          <w:rFonts w:ascii="Times New Roman" w:hAnsi="Times New Roman"/>
          <w:caps w:val="0"/>
        </w:rPr>
        <w:t>28</w:t>
      </w:r>
      <w:r w:rsidR="006B4362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13421F">
        <w:rPr>
          <w:rFonts w:ascii="Times New Roman" w:hAnsi="Times New Roman"/>
          <w:caps w:val="0"/>
        </w:rPr>
        <w:t>18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2D7AC1C2" w14:textId="5967EB31" w:rsidR="009676DD" w:rsidRDefault="009676DD" w:rsidP="003D3A64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14:paraId="15E25B28" w14:textId="77777777" w:rsidR="00EE55D5" w:rsidRDefault="00EE55D5" w:rsidP="00EE55D5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16 straipsnio 2 dalies 9 punktu, Lietuvos Respublikos valstybės tarnybos įstatymo 30 straipsnio 1 dalies 2 punktu, n u s p r e n d ž i a,</w:t>
      </w:r>
    </w:p>
    <w:p w14:paraId="18C20137" w14:textId="6A757BCC" w:rsidR="007A1A3C" w:rsidRDefault="00EE55D5" w:rsidP="009676DD">
      <w:pPr>
        <w:shd w:val="clear" w:color="auto" w:fill="FFFFFF"/>
        <w:spacing w:line="231" w:lineRule="atLeast"/>
        <w:ind w:firstLine="1134"/>
        <w:jc w:val="both"/>
        <w:rPr>
          <w:bCs/>
        </w:rPr>
      </w:pPr>
      <w:r w:rsidRPr="00800F0A">
        <w:rPr>
          <w:color w:val="000000" w:themeColor="text1"/>
        </w:rPr>
        <w:t xml:space="preserve">skirti Klaipėdos rajono savivaldybės administracijos direktoriaus pavaduotojui Justui Ruškiui </w:t>
      </w:r>
      <w:r w:rsidR="00954608" w:rsidRPr="00800F0A">
        <w:rPr>
          <w:color w:val="000000" w:themeColor="text1"/>
        </w:rPr>
        <w:t>4</w:t>
      </w:r>
      <w:r w:rsidRPr="00800F0A">
        <w:rPr>
          <w:color w:val="000000" w:themeColor="text1"/>
        </w:rPr>
        <w:t>0 procentų priemoką už papildomų užduočių, suformuluotų raštu,</w:t>
      </w:r>
      <w:r w:rsidR="00800F0A" w:rsidRPr="00800F0A">
        <w:rPr>
          <w:bCs/>
          <w:color w:val="000000" w:themeColor="text1"/>
        </w:rPr>
        <w:t xml:space="preserve"> atlikimą,</w:t>
      </w:r>
      <w:r w:rsidR="00800F0A" w:rsidRPr="00800F0A">
        <w:rPr>
          <w:color w:val="000000" w:themeColor="text1"/>
        </w:rPr>
        <w:t xml:space="preserve"> kai vykdomos pareigybės aprašyme nenumatytos funkcijos</w:t>
      </w:r>
      <w:r w:rsidR="00800F0A" w:rsidRPr="00800F0A">
        <w:rPr>
          <w:bCs/>
          <w:color w:val="000000" w:themeColor="text1"/>
        </w:rPr>
        <w:t xml:space="preserve">: </w:t>
      </w:r>
      <w:r w:rsidR="00800F0A" w:rsidRPr="00800F0A">
        <w:rPr>
          <w:color w:val="000000" w:themeColor="text1"/>
        </w:rPr>
        <w:t xml:space="preserve">dalyvavimas įgyvendinant ir koordinuojant projektą </w:t>
      </w:r>
      <w:r w:rsidR="003522B3" w:rsidRPr="00800F0A">
        <w:rPr>
          <w:color w:val="000000" w:themeColor="text1"/>
          <w:shd w:val="clear" w:color="auto" w:fill="FFFFFF"/>
        </w:rPr>
        <w:t>„Kelių ir gatvių apšvietimo sistemos infrastruktūros modernizavimas Klaipėdos rajone“ įgyvendinamas pagal</w:t>
      </w:r>
      <w:r w:rsidR="009676DD">
        <w:rPr>
          <w:color w:val="000000" w:themeColor="text1"/>
          <w:shd w:val="clear" w:color="auto" w:fill="FFFFFF"/>
        </w:rPr>
        <w:t xml:space="preserve"> </w:t>
      </w:r>
      <w:r w:rsidR="003522B3" w:rsidRPr="00800F0A">
        <w:rPr>
          <w:color w:val="000000" w:themeColor="text1"/>
          <w:bdr w:val="none" w:sz="0" w:space="0" w:color="auto" w:frame="1"/>
          <w:shd w:val="clear" w:color="auto" w:fill="FFFFFF"/>
        </w:rPr>
        <w:t>2014–2020 metų Europos Sąjungos fondų investicijų veiksmų programos 4 prioriteto „Energijos efektyvumo ir atsinaujinančių išteklių energijos gamybos ir naudojimo skatinimas“ 04.3.1-LVPA-T-116 priemonę „Gatvių apšvietimo modernizavimas“</w:t>
      </w:r>
      <w:r w:rsidR="00DC5BE2">
        <w:rPr>
          <w:color w:val="000000" w:themeColor="text1"/>
          <w:bdr w:val="none" w:sz="0" w:space="0" w:color="auto" w:frame="1"/>
          <w:shd w:val="clear" w:color="auto" w:fill="FFFFFF"/>
        </w:rPr>
        <w:t>,</w:t>
      </w:r>
      <w:r w:rsidR="007A1A3C">
        <w:rPr>
          <w:bdr w:val="none" w:sz="0" w:space="0" w:color="auto" w:frame="1"/>
        </w:rPr>
        <w:t xml:space="preserve"> iki projekto įgyvendinimo pabaigos.</w:t>
      </w:r>
    </w:p>
    <w:p w14:paraId="6768C431" w14:textId="77777777" w:rsidR="005E4F1A" w:rsidRPr="00800F0A" w:rsidRDefault="005E4F1A" w:rsidP="000C179F">
      <w:pPr>
        <w:tabs>
          <w:tab w:val="right" w:pos="9639"/>
        </w:tabs>
        <w:ind w:firstLine="1134"/>
        <w:jc w:val="both"/>
        <w:rPr>
          <w:color w:val="000000" w:themeColor="text1"/>
        </w:rPr>
      </w:pPr>
    </w:p>
    <w:p w14:paraId="393B70E1" w14:textId="77777777" w:rsidR="005E4F1A" w:rsidRDefault="005E4F1A" w:rsidP="000C179F">
      <w:pPr>
        <w:tabs>
          <w:tab w:val="right" w:pos="9639"/>
        </w:tabs>
        <w:ind w:firstLine="1134"/>
        <w:jc w:val="both"/>
      </w:pPr>
    </w:p>
    <w:p w14:paraId="386642DA" w14:textId="77777777" w:rsidR="00EE55D5" w:rsidRPr="000C179F" w:rsidRDefault="00EE55D5" w:rsidP="000C179F">
      <w:pPr>
        <w:tabs>
          <w:tab w:val="right" w:pos="9639"/>
        </w:tabs>
        <w:ind w:firstLine="1134"/>
        <w:jc w:val="both"/>
      </w:pPr>
    </w:p>
    <w:p w14:paraId="029AB63E" w14:textId="564B3BEE" w:rsidR="005E4F1A" w:rsidRDefault="000C179F" w:rsidP="000C179F">
      <w:pPr>
        <w:tabs>
          <w:tab w:val="right" w:pos="9638"/>
        </w:tabs>
      </w:pPr>
      <w:r w:rsidRPr="000C179F">
        <w:t>Savivaldybės meras</w:t>
      </w:r>
      <w:r w:rsidRPr="000C179F">
        <w:tab/>
      </w:r>
      <w:r w:rsidR="009676DD">
        <w:t>Bronius Markauskas</w:t>
      </w:r>
    </w:p>
    <w:sectPr w:rsidR="005E4F1A" w:rsidSect="005D2A3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/>
      <w:pgMar w:top="1134" w:right="567" w:bottom="1134" w:left="1701" w:header="709" w:footer="709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395D8" w14:textId="77777777" w:rsidR="001B0753" w:rsidRDefault="001B0753">
      <w:r>
        <w:separator/>
      </w:r>
    </w:p>
  </w:endnote>
  <w:endnote w:type="continuationSeparator" w:id="0">
    <w:p w14:paraId="7405EFCE" w14:textId="77777777" w:rsidR="001B0753" w:rsidRDefault="001B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D990" w14:textId="77777777" w:rsidR="002835B6" w:rsidRDefault="002835B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5FD6B" w14:textId="77777777" w:rsidR="001B0753" w:rsidRDefault="001B0753">
      <w:r>
        <w:separator/>
      </w:r>
    </w:p>
  </w:footnote>
  <w:footnote w:type="continuationSeparator" w:id="0">
    <w:p w14:paraId="1AA97439" w14:textId="77777777" w:rsidR="001B0753" w:rsidRDefault="001B0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6E154" w14:textId="77777777" w:rsidR="002835B6" w:rsidRDefault="002835B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5CF4A21" w14:textId="77777777" w:rsidR="002835B6" w:rsidRDefault="002835B6">
    <w:pPr>
      <w:pStyle w:val="Antrats"/>
      <w:ind w:right="360"/>
    </w:pPr>
  </w:p>
  <w:p w14:paraId="4C5B9C25" w14:textId="77777777" w:rsidR="002835B6" w:rsidRDefault="002835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7EE22" w14:textId="77777777" w:rsidR="002835B6" w:rsidRDefault="002835B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26DB3" w14:textId="77777777" w:rsidR="002835B6" w:rsidRDefault="002835B6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75300F"/>
    <w:multiLevelType w:val="hybridMultilevel"/>
    <w:tmpl w:val="D95E66C6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3E49"/>
    <w:multiLevelType w:val="hybridMultilevel"/>
    <w:tmpl w:val="4DA88EC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7325C"/>
    <w:multiLevelType w:val="hybridMultilevel"/>
    <w:tmpl w:val="8612F0B4"/>
    <w:lvl w:ilvl="0" w:tplc="CA5A76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88431A"/>
    <w:multiLevelType w:val="hybridMultilevel"/>
    <w:tmpl w:val="32D6C766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944BF"/>
    <w:multiLevelType w:val="hybridMultilevel"/>
    <w:tmpl w:val="113EC9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71D6C96"/>
    <w:multiLevelType w:val="hybridMultilevel"/>
    <w:tmpl w:val="87149DC8"/>
    <w:lvl w:ilvl="0" w:tplc="70CCDFA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4A475CBB"/>
    <w:multiLevelType w:val="hybridMultilevel"/>
    <w:tmpl w:val="7B34F42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C7EAF"/>
    <w:multiLevelType w:val="hybridMultilevel"/>
    <w:tmpl w:val="DA1600C8"/>
    <w:lvl w:ilvl="0" w:tplc="D730C91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087893"/>
    <w:multiLevelType w:val="hybridMultilevel"/>
    <w:tmpl w:val="06EA81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A87907"/>
    <w:multiLevelType w:val="hybridMultilevel"/>
    <w:tmpl w:val="A92A4D84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  <w:num w:numId="13">
    <w:abstractNumId w:val="13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340"/>
    <w:rsid w:val="00020332"/>
    <w:rsid w:val="0002148B"/>
    <w:rsid w:val="00022E75"/>
    <w:rsid w:val="000232A2"/>
    <w:rsid w:val="000600A4"/>
    <w:rsid w:val="00065DE5"/>
    <w:rsid w:val="00066E0D"/>
    <w:rsid w:val="0006775B"/>
    <w:rsid w:val="00092468"/>
    <w:rsid w:val="000A20A0"/>
    <w:rsid w:val="000C179F"/>
    <w:rsid w:val="000C5FB6"/>
    <w:rsid w:val="000D1BB3"/>
    <w:rsid w:val="000D37CF"/>
    <w:rsid w:val="000F1CDF"/>
    <w:rsid w:val="001144A6"/>
    <w:rsid w:val="00115829"/>
    <w:rsid w:val="00121ACB"/>
    <w:rsid w:val="00121AF4"/>
    <w:rsid w:val="00122D9E"/>
    <w:rsid w:val="00127D30"/>
    <w:rsid w:val="001337C1"/>
    <w:rsid w:val="0013421F"/>
    <w:rsid w:val="00135311"/>
    <w:rsid w:val="00142E16"/>
    <w:rsid w:val="00146AFE"/>
    <w:rsid w:val="0014760F"/>
    <w:rsid w:val="00155682"/>
    <w:rsid w:val="001567CB"/>
    <w:rsid w:val="00171B3D"/>
    <w:rsid w:val="001809D0"/>
    <w:rsid w:val="00184489"/>
    <w:rsid w:val="00184B50"/>
    <w:rsid w:val="001B0753"/>
    <w:rsid w:val="001B144E"/>
    <w:rsid w:val="001C1FE7"/>
    <w:rsid w:val="001D0340"/>
    <w:rsid w:val="00202C96"/>
    <w:rsid w:val="00203EC8"/>
    <w:rsid w:val="0020746A"/>
    <w:rsid w:val="002075FA"/>
    <w:rsid w:val="0021210C"/>
    <w:rsid w:val="002150AA"/>
    <w:rsid w:val="002156CC"/>
    <w:rsid w:val="002164CA"/>
    <w:rsid w:val="002207DE"/>
    <w:rsid w:val="00230792"/>
    <w:rsid w:val="00237067"/>
    <w:rsid w:val="002403D8"/>
    <w:rsid w:val="0024047F"/>
    <w:rsid w:val="0024090D"/>
    <w:rsid w:val="00242C5F"/>
    <w:rsid w:val="00243DEE"/>
    <w:rsid w:val="00246567"/>
    <w:rsid w:val="002616E2"/>
    <w:rsid w:val="00272A21"/>
    <w:rsid w:val="00272AF6"/>
    <w:rsid w:val="0027545A"/>
    <w:rsid w:val="002835B6"/>
    <w:rsid w:val="002876AE"/>
    <w:rsid w:val="00290977"/>
    <w:rsid w:val="00290B9C"/>
    <w:rsid w:val="002947B2"/>
    <w:rsid w:val="00295711"/>
    <w:rsid w:val="00296E11"/>
    <w:rsid w:val="002C0283"/>
    <w:rsid w:val="002C0A80"/>
    <w:rsid w:val="002D0C93"/>
    <w:rsid w:val="002D452D"/>
    <w:rsid w:val="002D78B8"/>
    <w:rsid w:val="002E3A98"/>
    <w:rsid w:val="002E4E5F"/>
    <w:rsid w:val="002F5F21"/>
    <w:rsid w:val="002F7F76"/>
    <w:rsid w:val="003108A5"/>
    <w:rsid w:val="00312664"/>
    <w:rsid w:val="003172E0"/>
    <w:rsid w:val="003213D4"/>
    <w:rsid w:val="00323418"/>
    <w:rsid w:val="00323639"/>
    <w:rsid w:val="0032789B"/>
    <w:rsid w:val="00342F2E"/>
    <w:rsid w:val="003436F1"/>
    <w:rsid w:val="003522B3"/>
    <w:rsid w:val="00365FD0"/>
    <w:rsid w:val="00385542"/>
    <w:rsid w:val="00392CD6"/>
    <w:rsid w:val="00393048"/>
    <w:rsid w:val="003A2057"/>
    <w:rsid w:val="003A6134"/>
    <w:rsid w:val="003B0414"/>
    <w:rsid w:val="003B36E9"/>
    <w:rsid w:val="003B5277"/>
    <w:rsid w:val="003C0FBA"/>
    <w:rsid w:val="003C3354"/>
    <w:rsid w:val="003C36D9"/>
    <w:rsid w:val="003D1560"/>
    <w:rsid w:val="003D2CCF"/>
    <w:rsid w:val="003D3A64"/>
    <w:rsid w:val="003D5E11"/>
    <w:rsid w:val="003E04B8"/>
    <w:rsid w:val="003E07E0"/>
    <w:rsid w:val="003F1193"/>
    <w:rsid w:val="003F2996"/>
    <w:rsid w:val="003F6B61"/>
    <w:rsid w:val="003F734E"/>
    <w:rsid w:val="00407F54"/>
    <w:rsid w:val="00410450"/>
    <w:rsid w:val="00413B8F"/>
    <w:rsid w:val="004266D4"/>
    <w:rsid w:val="004313C6"/>
    <w:rsid w:val="004506C5"/>
    <w:rsid w:val="00461A2A"/>
    <w:rsid w:val="004653E1"/>
    <w:rsid w:val="0048137F"/>
    <w:rsid w:val="00482E5C"/>
    <w:rsid w:val="004908F9"/>
    <w:rsid w:val="00494F18"/>
    <w:rsid w:val="0049585C"/>
    <w:rsid w:val="004A600D"/>
    <w:rsid w:val="004B1CEB"/>
    <w:rsid w:val="004B20D2"/>
    <w:rsid w:val="004B3CE1"/>
    <w:rsid w:val="004C2937"/>
    <w:rsid w:val="004C4688"/>
    <w:rsid w:val="004C53D5"/>
    <w:rsid w:val="004D299C"/>
    <w:rsid w:val="004E30E8"/>
    <w:rsid w:val="004E5037"/>
    <w:rsid w:val="004F05D5"/>
    <w:rsid w:val="00500D05"/>
    <w:rsid w:val="00502AF0"/>
    <w:rsid w:val="0051303B"/>
    <w:rsid w:val="00521A7F"/>
    <w:rsid w:val="00525372"/>
    <w:rsid w:val="00527546"/>
    <w:rsid w:val="00534170"/>
    <w:rsid w:val="00540A4F"/>
    <w:rsid w:val="0054179C"/>
    <w:rsid w:val="005425DF"/>
    <w:rsid w:val="00546150"/>
    <w:rsid w:val="00547D11"/>
    <w:rsid w:val="00566F21"/>
    <w:rsid w:val="0056737D"/>
    <w:rsid w:val="00570907"/>
    <w:rsid w:val="00573090"/>
    <w:rsid w:val="0057489D"/>
    <w:rsid w:val="00575D69"/>
    <w:rsid w:val="00577C27"/>
    <w:rsid w:val="00587616"/>
    <w:rsid w:val="005C7139"/>
    <w:rsid w:val="005D2A3C"/>
    <w:rsid w:val="005D2D32"/>
    <w:rsid w:val="005E4F1A"/>
    <w:rsid w:val="005E694A"/>
    <w:rsid w:val="005F2B61"/>
    <w:rsid w:val="005F3B06"/>
    <w:rsid w:val="0060060E"/>
    <w:rsid w:val="0061437C"/>
    <w:rsid w:val="00632B2F"/>
    <w:rsid w:val="00651547"/>
    <w:rsid w:val="006518B3"/>
    <w:rsid w:val="00653010"/>
    <w:rsid w:val="00661BFF"/>
    <w:rsid w:val="00667F14"/>
    <w:rsid w:val="006731CB"/>
    <w:rsid w:val="00673E60"/>
    <w:rsid w:val="00685A06"/>
    <w:rsid w:val="00686B80"/>
    <w:rsid w:val="00692BBA"/>
    <w:rsid w:val="00697572"/>
    <w:rsid w:val="006A2956"/>
    <w:rsid w:val="006A3327"/>
    <w:rsid w:val="006B2891"/>
    <w:rsid w:val="006B4362"/>
    <w:rsid w:val="006B4CAE"/>
    <w:rsid w:val="006B552F"/>
    <w:rsid w:val="006B63E7"/>
    <w:rsid w:val="006B70C8"/>
    <w:rsid w:val="006B72C4"/>
    <w:rsid w:val="006C30DF"/>
    <w:rsid w:val="006C5F00"/>
    <w:rsid w:val="006D2B01"/>
    <w:rsid w:val="006D7468"/>
    <w:rsid w:val="006E3A7A"/>
    <w:rsid w:val="006E4A2B"/>
    <w:rsid w:val="006F245B"/>
    <w:rsid w:val="006F2E65"/>
    <w:rsid w:val="006F598D"/>
    <w:rsid w:val="006F7138"/>
    <w:rsid w:val="00711098"/>
    <w:rsid w:val="00721A81"/>
    <w:rsid w:val="00725427"/>
    <w:rsid w:val="00730EA1"/>
    <w:rsid w:val="007421A7"/>
    <w:rsid w:val="00757FCE"/>
    <w:rsid w:val="00760FE2"/>
    <w:rsid w:val="00774180"/>
    <w:rsid w:val="007777FC"/>
    <w:rsid w:val="00796CE5"/>
    <w:rsid w:val="007A1A3C"/>
    <w:rsid w:val="007A5C90"/>
    <w:rsid w:val="007B1B81"/>
    <w:rsid w:val="007B73BF"/>
    <w:rsid w:val="007C0827"/>
    <w:rsid w:val="007C12BD"/>
    <w:rsid w:val="007C537C"/>
    <w:rsid w:val="007F0142"/>
    <w:rsid w:val="00800F0A"/>
    <w:rsid w:val="008022C4"/>
    <w:rsid w:val="008126A2"/>
    <w:rsid w:val="00812C87"/>
    <w:rsid w:val="00813705"/>
    <w:rsid w:val="00815E58"/>
    <w:rsid w:val="00820A9D"/>
    <w:rsid w:val="00830B4E"/>
    <w:rsid w:val="00835DD7"/>
    <w:rsid w:val="00843DD6"/>
    <w:rsid w:val="00861982"/>
    <w:rsid w:val="00865557"/>
    <w:rsid w:val="008658AF"/>
    <w:rsid w:val="00894D73"/>
    <w:rsid w:val="008A4DFF"/>
    <w:rsid w:val="008B6EA9"/>
    <w:rsid w:val="008B791B"/>
    <w:rsid w:val="008C3E28"/>
    <w:rsid w:val="008D5D3C"/>
    <w:rsid w:val="008D6F73"/>
    <w:rsid w:val="008F299E"/>
    <w:rsid w:val="008F38B8"/>
    <w:rsid w:val="008F4FFE"/>
    <w:rsid w:val="00901FEC"/>
    <w:rsid w:val="00906A83"/>
    <w:rsid w:val="00907840"/>
    <w:rsid w:val="009123C6"/>
    <w:rsid w:val="009136D5"/>
    <w:rsid w:val="00913839"/>
    <w:rsid w:val="00914DFD"/>
    <w:rsid w:val="0091510C"/>
    <w:rsid w:val="00933CCE"/>
    <w:rsid w:val="0093634A"/>
    <w:rsid w:val="00937150"/>
    <w:rsid w:val="00946B25"/>
    <w:rsid w:val="00954608"/>
    <w:rsid w:val="009676DD"/>
    <w:rsid w:val="009809A2"/>
    <w:rsid w:val="009830B7"/>
    <w:rsid w:val="00984AC5"/>
    <w:rsid w:val="00987F8E"/>
    <w:rsid w:val="009911D9"/>
    <w:rsid w:val="009A031E"/>
    <w:rsid w:val="009B1C92"/>
    <w:rsid w:val="009D7832"/>
    <w:rsid w:val="009E039D"/>
    <w:rsid w:val="00A02ED7"/>
    <w:rsid w:val="00A122B3"/>
    <w:rsid w:val="00A14D62"/>
    <w:rsid w:val="00A16108"/>
    <w:rsid w:val="00A216FA"/>
    <w:rsid w:val="00A27C6B"/>
    <w:rsid w:val="00A37F4E"/>
    <w:rsid w:val="00A40412"/>
    <w:rsid w:val="00A5559E"/>
    <w:rsid w:val="00A722C8"/>
    <w:rsid w:val="00A76D04"/>
    <w:rsid w:val="00A80256"/>
    <w:rsid w:val="00A84470"/>
    <w:rsid w:val="00A84D0E"/>
    <w:rsid w:val="00A9194B"/>
    <w:rsid w:val="00A954EF"/>
    <w:rsid w:val="00AA353C"/>
    <w:rsid w:val="00AC5DDF"/>
    <w:rsid w:val="00AD2FC1"/>
    <w:rsid w:val="00AD4989"/>
    <w:rsid w:val="00AD52AB"/>
    <w:rsid w:val="00AF0AD8"/>
    <w:rsid w:val="00AF2164"/>
    <w:rsid w:val="00B05551"/>
    <w:rsid w:val="00B313A1"/>
    <w:rsid w:val="00B35EAA"/>
    <w:rsid w:val="00B400B6"/>
    <w:rsid w:val="00B455D9"/>
    <w:rsid w:val="00B510F9"/>
    <w:rsid w:val="00B530B7"/>
    <w:rsid w:val="00B72586"/>
    <w:rsid w:val="00B75978"/>
    <w:rsid w:val="00B8415B"/>
    <w:rsid w:val="00B912CF"/>
    <w:rsid w:val="00BA6D57"/>
    <w:rsid w:val="00BB16E0"/>
    <w:rsid w:val="00BD56DD"/>
    <w:rsid w:val="00BD5A98"/>
    <w:rsid w:val="00BD7BC7"/>
    <w:rsid w:val="00BF4C74"/>
    <w:rsid w:val="00BF5447"/>
    <w:rsid w:val="00C0119C"/>
    <w:rsid w:val="00C2279A"/>
    <w:rsid w:val="00C26B59"/>
    <w:rsid w:val="00C26F76"/>
    <w:rsid w:val="00C368CE"/>
    <w:rsid w:val="00C577ED"/>
    <w:rsid w:val="00C65F8F"/>
    <w:rsid w:val="00C66596"/>
    <w:rsid w:val="00C702F0"/>
    <w:rsid w:val="00C8135B"/>
    <w:rsid w:val="00C8386B"/>
    <w:rsid w:val="00C91710"/>
    <w:rsid w:val="00C9624B"/>
    <w:rsid w:val="00C9753B"/>
    <w:rsid w:val="00CA1CA8"/>
    <w:rsid w:val="00CA28CF"/>
    <w:rsid w:val="00CA4E59"/>
    <w:rsid w:val="00CB2A5A"/>
    <w:rsid w:val="00CB2BB7"/>
    <w:rsid w:val="00CB552A"/>
    <w:rsid w:val="00CC7957"/>
    <w:rsid w:val="00CD162C"/>
    <w:rsid w:val="00CD2E00"/>
    <w:rsid w:val="00CD4E23"/>
    <w:rsid w:val="00CF1793"/>
    <w:rsid w:val="00CF435A"/>
    <w:rsid w:val="00D004A7"/>
    <w:rsid w:val="00D15CB9"/>
    <w:rsid w:val="00D17A71"/>
    <w:rsid w:val="00D231B1"/>
    <w:rsid w:val="00D5163B"/>
    <w:rsid w:val="00D6065A"/>
    <w:rsid w:val="00D71882"/>
    <w:rsid w:val="00D86810"/>
    <w:rsid w:val="00D91291"/>
    <w:rsid w:val="00D9678E"/>
    <w:rsid w:val="00DA3AD3"/>
    <w:rsid w:val="00DA3CF8"/>
    <w:rsid w:val="00DA646F"/>
    <w:rsid w:val="00DC585F"/>
    <w:rsid w:val="00DC5BE2"/>
    <w:rsid w:val="00DD1B24"/>
    <w:rsid w:val="00DE687A"/>
    <w:rsid w:val="00DF460B"/>
    <w:rsid w:val="00DF6022"/>
    <w:rsid w:val="00E00880"/>
    <w:rsid w:val="00E008EF"/>
    <w:rsid w:val="00E009D0"/>
    <w:rsid w:val="00E00F86"/>
    <w:rsid w:val="00E016D8"/>
    <w:rsid w:val="00E24DA0"/>
    <w:rsid w:val="00E3698B"/>
    <w:rsid w:val="00E40BD3"/>
    <w:rsid w:val="00E435FC"/>
    <w:rsid w:val="00E4563F"/>
    <w:rsid w:val="00E46F2F"/>
    <w:rsid w:val="00E64BD5"/>
    <w:rsid w:val="00E64F94"/>
    <w:rsid w:val="00E65FF1"/>
    <w:rsid w:val="00E736AD"/>
    <w:rsid w:val="00E7513D"/>
    <w:rsid w:val="00E754D3"/>
    <w:rsid w:val="00E82990"/>
    <w:rsid w:val="00EA357A"/>
    <w:rsid w:val="00EB6A6E"/>
    <w:rsid w:val="00EC07F9"/>
    <w:rsid w:val="00EC4A55"/>
    <w:rsid w:val="00EC4F90"/>
    <w:rsid w:val="00ED23CF"/>
    <w:rsid w:val="00ED6ACC"/>
    <w:rsid w:val="00EE39BD"/>
    <w:rsid w:val="00EE55D5"/>
    <w:rsid w:val="00EF3C38"/>
    <w:rsid w:val="00F07451"/>
    <w:rsid w:val="00F16577"/>
    <w:rsid w:val="00F17A11"/>
    <w:rsid w:val="00F17AE4"/>
    <w:rsid w:val="00F205B6"/>
    <w:rsid w:val="00F47058"/>
    <w:rsid w:val="00F52107"/>
    <w:rsid w:val="00F656A8"/>
    <w:rsid w:val="00F67B89"/>
    <w:rsid w:val="00F71FEE"/>
    <w:rsid w:val="00F72EA6"/>
    <w:rsid w:val="00F74305"/>
    <w:rsid w:val="00F81B11"/>
    <w:rsid w:val="00F8305B"/>
    <w:rsid w:val="00F8484A"/>
    <w:rsid w:val="00FC75C1"/>
    <w:rsid w:val="00FD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77244"/>
  <w15:chartTrackingRefBased/>
  <w15:docId w15:val="{952EFAFF-3247-42E1-9AD3-D248EF8E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1D0340"/>
    <w:pPr>
      <w:keepNext/>
      <w:jc w:val="both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rsid w:val="001D0340"/>
    <w:pPr>
      <w:keepNext/>
      <w:jc w:val="center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1D0340"/>
    <w:pPr>
      <w:jc w:val="both"/>
    </w:pPr>
  </w:style>
  <w:style w:type="paragraph" w:styleId="Pagrindiniotekstotrauka">
    <w:name w:val="Body Text Indent"/>
    <w:basedOn w:val="prastasis"/>
    <w:link w:val="PagrindiniotekstotraukaDiagrama"/>
    <w:rsid w:val="001D0340"/>
    <w:pPr>
      <w:ind w:left="360"/>
      <w:jc w:val="both"/>
    </w:pPr>
  </w:style>
  <w:style w:type="paragraph" w:styleId="Pagrindiniotekstotrauka2">
    <w:name w:val="Body Text Indent 2"/>
    <w:basedOn w:val="prastasis"/>
    <w:link w:val="Pagrindiniotekstotrauka2Diagrama"/>
    <w:rsid w:val="001D0340"/>
    <w:pPr>
      <w:ind w:firstLine="1080"/>
      <w:jc w:val="both"/>
    </w:pPr>
  </w:style>
  <w:style w:type="paragraph" w:styleId="Pagrindinistekstas2">
    <w:name w:val="Body Text 2"/>
    <w:basedOn w:val="prastasis"/>
    <w:rsid w:val="00577C27"/>
    <w:pPr>
      <w:spacing w:after="120" w:line="480" w:lineRule="auto"/>
    </w:pPr>
  </w:style>
  <w:style w:type="character" w:customStyle="1" w:styleId="apple-converted-space">
    <w:name w:val="apple-converted-space"/>
    <w:basedOn w:val="Numatytasispastraiposriftas"/>
    <w:rsid w:val="00577C27"/>
  </w:style>
  <w:style w:type="character" w:customStyle="1" w:styleId="spelle">
    <w:name w:val="spelle"/>
    <w:basedOn w:val="Numatytasispastraiposriftas"/>
    <w:rsid w:val="00577C27"/>
  </w:style>
  <w:style w:type="character" w:customStyle="1" w:styleId="pareigos0">
    <w:name w:val="pareigos"/>
    <w:basedOn w:val="Numatytasispastraiposriftas"/>
    <w:rsid w:val="00577C27"/>
  </w:style>
  <w:style w:type="character" w:customStyle="1" w:styleId="FontStyle150">
    <w:name w:val="Font Style150"/>
    <w:rsid w:val="00D231B1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48137F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8137F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48137F"/>
    <w:rPr>
      <w:sz w:val="24"/>
      <w:szCs w:val="24"/>
      <w:lang w:eastAsia="en-US"/>
    </w:rPr>
  </w:style>
  <w:style w:type="character" w:styleId="Emfaz">
    <w:name w:val="Emphasis"/>
    <w:qFormat/>
    <w:rsid w:val="00F71FEE"/>
    <w:rPr>
      <w:i/>
      <w:iCs/>
    </w:rPr>
  </w:style>
  <w:style w:type="character" w:styleId="Grietas">
    <w:name w:val="Strong"/>
    <w:qFormat/>
    <w:rsid w:val="00F71FEE"/>
    <w:rPr>
      <w:b/>
      <w:bCs/>
    </w:rPr>
  </w:style>
  <w:style w:type="character" w:customStyle="1" w:styleId="PoratDiagrama">
    <w:name w:val="Poraštė Diagrama"/>
    <w:link w:val="Porat"/>
    <w:semiHidden/>
    <w:locked/>
    <w:rsid w:val="00820A9D"/>
    <w:rPr>
      <w:rFonts w:ascii="TimesLT" w:hAnsi="TimesLT"/>
      <w:sz w:val="24"/>
      <w:lang w:val="lt-LT" w:eastAsia="en-US" w:bidi="ar-SA"/>
    </w:rPr>
  </w:style>
  <w:style w:type="character" w:customStyle="1" w:styleId="AntratsDiagrama">
    <w:name w:val="Antraštės Diagrama"/>
    <w:link w:val="Antrats"/>
    <w:locked/>
    <w:rsid w:val="00820A9D"/>
    <w:rPr>
      <w:sz w:val="24"/>
      <w:szCs w:val="24"/>
      <w:lang w:val="lt-LT" w:eastAsia="en-US" w:bidi="ar-SA"/>
    </w:rPr>
  </w:style>
  <w:style w:type="paragraph" w:styleId="Pavadinimas">
    <w:name w:val="Title"/>
    <w:basedOn w:val="prastasis"/>
    <w:next w:val="prastasis"/>
    <w:link w:val="PavadinimasDiagrama"/>
    <w:qFormat/>
    <w:rsid w:val="00A37F4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rsid w:val="00A37F4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ata\My%20Documents\BLANKAI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12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Dainora Daugeliene</cp:lastModifiedBy>
  <cp:revision>4</cp:revision>
  <cp:lastPrinted>2019-09-19T06:55:00Z</cp:lastPrinted>
  <dcterms:created xsi:type="dcterms:W3CDTF">2021-01-19T14:22:00Z</dcterms:created>
  <dcterms:modified xsi:type="dcterms:W3CDTF">2021-01-28T13:37:00Z</dcterms:modified>
</cp:coreProperties>
</file>