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FB878" w14:textId="77777777" w:rsidR="004037C5" w:rsidRPr="00835490" w:rsidRDefault="004037C5" w:rsidP="004037C5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  <w:szCs w:val="20"/>
        </w:rPr>
        <w:drawing>
          <wp:inline distT="0" distB="0" distL="0" distR="0" wp14:anchorId="14A0A19A" wp14:editId="71644278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584A006" w14:textId="77777777" w:rsidR="004037C5" w:rsidRPr="004037C5" w:rsidRDefault="004037C5" w:rsidP="004037C5">
      <w:pPr>
        <w:jc w:val="center"/>
        <w:rPr>
          <w:caps/>
          <w:sz w:val="12"/>
          <w:szCs w:val="12"/>
        </w:rPr>
      </w:pPr>
    </w:p>
    <w:p w14:paraId="4BFBC425" w14:textId="77777777" w:rsidR="004037C5" w:rsidRPr="00835490" w:rsidRDefault="004037C5" w:rsidP="004037C5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4FF5FC85" w14:textId="77777777" w:rsidR="009B1C92" w:rsidRPr="000E1E5C" w:rsidRDefault="009B1C92" w:rsidP="00EC1352">
      <w:pPr>
        <w:pStyle w:val="statymopavad"/>
        <w:tabs>
          <w:tab w:val="left" w:pos="851"/>
        </w:tabs>
        <w:spacing w:line="240" w:lineRule="auto"/>
        <w:ind w:firstLine="567"/>
        <w:rPr>
          <w:rFonts w:ascii="Times New Roman" w:hAnsi="Times New Roman"/>
        </w:rPr>
      </w:pPr>
    </w:p>
    <w:bookmarkEnd w:id="2"/>
    <w:p w14:paraId="2AE54852" w14:textId="7A2C1AE9" w:rsidR="00937150" w:rsidRPr="008A04FD" w:rsidRDefault="008A04FD" w:rsidP="008A04FD">
      <w:pPr>
        <w:jc w:val="center"/>
        <w:rPr>
          <w:b/>
          <w:bCs/>
          <w:sz w:val="28"/>
          <w:szCs w:val="28"/>
        </w:rPr>
      </w:pPr>
      <w:r w:rsidRPr="008A04FD">
        <w:rPr>
          <w:b/>
          <w:bCs/>
          <w:sz w:val="28"/>
          <w:szCs w:val="28"/>
        </w:rPr>
        <w:t>SPRENDIMAS</w:t>
      </w:r>
    </w:p>
    <w:p w14:paraId="391428A3" w14:textId="70EA1348" w:rsidR="00B455D9" w:rsidRPr="008A04FD" w:rsidRDefault="008A04FD" w:rsidP="008A04FD">
      <w:pPr>
        <w:jc w:val="center"/>
        <w:rPr>
          <w:b/>
          <w:bCs/>
          <w:sz w:val="28"/>
          <w:szCs w:val="28"/>
        </w:rPr>
      </w:pPr>
      <w:r w:rsidRPr="008A04FD">
        <w:rPr>
          <w:b/>
          <w:bCs/>
          <w:sz w:val="28"/>
          <w:szCs w:val="28"/>
        </w:rPr>
        <w:t>DĖL KLAIPĖDOS RAJONO SAVIVALDYBĖS TARYBOS 2014 M. LAPKRIČIO 27 D. SPRENDIMO NR. T11-514 „DĖL BIUDŽETINĖS ĮSTAIGOS KLAIPĖDOS RAJONO SAVIVALDYBĖS VISUOMENĖS SVEIKATOS BIURO DIDŽIAUSIO LEISTINO PAREIGYBIŲ SKAIČIAUS NUSTATYMO“ PAKEITIMO</w:t>
      </w:r>
    </w:p>
    <w:p w14:paraId="5567CD8E" w14:textId="77777777" w:rsidR="002A17DC" w:rsidRPr="004037C5" w:rsidRDefault="002A17DC" w:rsidP="004037C5">
      <w:pPr>
        <w:tabs>
          <w:tab w:val="left" w:pos="851"/>
          <w:tab w:val="left" w:pos="3450"/>
        </w:tabs>
        <w:ind w:firstLine="567"/>
        <w:jc w:val="center"/>
        <w:rPr>
          <w:bCs/>
        </w:rPr>
      </w:pPr>
    </w:p>
    <w:p w14:paraId="0A45A059" w14:textId="07BAA13D" w:rsidR="008F38B8" w:rsidRDefault="002156CC" w:rsidP="004037C5">
      <w:pPr>
        <w:pStyle w:val="statymopavad"/>
        <w:tabs>
          <w:tab w:val="left" w:pos="851"/>
        </w:tabs>
        <w:spacing w:line="240" w:lineRule="auto"/>
        <w:ind w:firstLine="567"/>
        <w:rPr>
          <w:rFonts w:ascii="Times New Roman" w:hAnsi="Times New Roman"/>
          <w:caps w:val="0"/>
        </w:rPr>
      </w:pPr>
      <w:r w:rsidRPr="000E1E5C">
        <w:rPr>
          <w:rFonts w:ascii="Times New Roman" w:hAnsi="Times New Roman"/>
        </w:rPr>
        <w:t>20</w:t>
      </w:r>
      <w:r w:rsidR="00C558FE" w:rsidRPr="000E1E5C">
        <w:rPr>
          <w:rFonts w:ascii="Times New Roman" w:hAnsi="Times New Roman"/>
        </w:rPr>
        <w:t>21</w:t>
      </w:r>
      <w:r w:rsidR="008F38B8" w:rsidRPr="000E1E5C">
        <w:rPr>
          <w:rFonts w:ascii="Times New Roman" w:hAnsi="Times New Roman"/>
        </w:rPr>
        <w:t xml:space="preserve"> </w:t>
      </w:r>
      <w:r w:rsidR="008F38B8" w:rsidRPr="000E1E5C">
        <w:rPr>
          <w:rFonts w:ascii="Times New Roman" w:hAnsi="Times New Roman"/>
          <w:caps w:val="0"/>
        </w:rPr>
        <w:t>m.</w:t>
      </w:r>
      <w:r w:rsidR="00CD2E00" w:rsidRPr="000E1E5C">
        <w:rPr>
          <w:rFonts w:ascii="Times New Roman" w:hAnsi="Times New Roman"/>
          <w:caps w:val="0"/>
        </w:rPr>
        <w:t xml:space="preserve"> </w:t>
      </w:r>
      <w:r w:rsidR="00FF6389">
        <w:rPr>
          <w:rFonts w:ascii="Times New Roman" w:hAnsi="Times New Roman"/>
          <w:caps w:val="0"/>
        </w:rPr>
        <w:t>sausio</w:t>
      </w:r>
      <w:r w:rsidR="002A17DC" w:rsidRPr="000E1E5C">
        <w:rPr>
          <w:rFonts w:ascii="Times New Roman" w:hAnsi="Times New Roman"/>
          <w:caps w:val="0"/>
        </w:rPr>
        <w:t xml:space="preserve"> 2</w:t>
      </w:r>
      <w:r w:rsidR="00C558FE" w:rsidRPr="000E1E5C">
        <w:rPr>
          <w:rFonts w:ascii="Times New Roman" w:hAnsi="Times New Roman"/>
          <w:caps w:val="0"/>
        </w:rPr>
        <w:t>8</w:t>
      </w:r>
      <w:r w:rsidR="00CD2E00" w:rsidRPr="000E1E5C">
        <w:rPr>
          <w:rFonts w:ascii="Times New Roman" w:hAnsi="Times New Roman"/>
          <w:caps w:val="0"/>
        </w:rPr>
        <w:t xml:space="preserve"> d. Nr. T11-</w:t>
      </w:r>
      <w:r w:rsidR="004037C5">
        <w:rPr>
          <w:rFonts w:ascii="Times New Roman" w:hAnsi="Times New Roman"/>
        </w:rPr>
        <w:t>26</w:t>
      </w:r>
      <w:r w:rsidR="008F38B8" w:rsidRPr="000E1E5C">
        <w:rPr>
          <w:rFonts w:ascii="Times New Roman" w:hAnsi="Times New Roman"/>
        </w:rPr>
        <w:br/>
        <w:t>G</w:t>
      </w:r>
      <w:r w:rsidR="008F38B8" w:rsidRPr="000E1E5C">
        <w:rPr>
          <w:rFonts w:ascii="Times New Roman" w:hAnsi="Times New Roman"/>
          <w:caps w:val="0"/>
        </w:rPr>
        <w:t>argždai</w:t>
      </w:r>
    </w:p>
    <w:p w14:paraId="2A805616" w14:textId="77777777" w:rsidR="004037C5" w:rsidRDefault="004037C5" w:rsidP="004037C5">
      <w:pPr>
        <w:tabs>
          <w:tab w:val="left" w:pos="851"/>
          <w:tab w:val="left" w:pos="3450"/>
        </w:tabs>
        <w:ind w:firstLine="567"/>
        <w:jc w:val="both"/>
      </w:pPr>
    </w:p>
    <w:p w14:paraId="529227BF" w14:textId="1DC85C0E" w:rsidR="00392CD6" w:rsidRPr="000E1E5C" w:rsidRDefault="002A17DC" w:rsidP="004037C5">
      <w:pPr>
        <w:tabs>
          <w:tab w:val="left" w:pos="851"/>
          <w:tab w:val="left" w:pos="3450"/>
        </w:tabs>
        <w:ind w:firstLine="1134"/>
        <w:jc w:val="both"/>
      </w:pPr>
      <w:r w:rsidRPr="000E1E5C">
        <w:t>Klaipėdos rajono savivaldybės taryba, vadovaudamasi Lietuvos Respublikos vietos savivaldos įstatymo 18 straipsnio 1 dalimi bei atsižvelgdama į Klaipėdos rajono savivaldybės visuomenės sveikatos biuro 20</w:t>
      </w:r>
      <w:r w:rsidR="00C558FE" w:rsidRPr="000E1E5C">
        <w:t>21</w:t>
      </w:r>
      <w:r w:rsidRPr="000E1E5C">
        <w:t xml:space="preserve"> m. gruodžio 1</w:t>
      </w:r>
      <w:r w:rsidR="00C558FE" w:rsidRPr="000E1E5C">
        <w:t>5</w:t>
      </w:r>
      <w:r w:rsidRPr="000E1E5C">
        <w:t xml:space="preserve"> d. raštą Nr.</w:t>
      </w:r>
      <w:r w:rsidR="00CD1B8A" w:rsidRPr="000E1E5C">
        <w:t xml:space="preserve"> S-</w:t>
      </w:r>
      <w:r w:rsidR="00C558FE" w:rsidRPr="000E1E5C">
        <w:t>21</w:t>
      </w:r>
      <w:r w:rsidR="00CD1B8A" w:rsidRPr="000E1E5C">
        <w:t xml:space="preserve"> „</w:t>
      </w:r>
      <w:r w:rsidR="00C558FE" w:rsidRPr="000E1E5C">
        <w:t>Dėl didžiausio leistino darbuotojų pareigybių skaičiaus didinimo biudžetinėje įstaigoje Klaipėdos rajono visuomenės sveikatos biuras</w:t>
      </w:r>
      <w:r w:rsidR="00CD1B8A" w:rsidRPr="000E1E5C">
        <w:t>“</w:t>
      </w:r>
      <w:r w:rsidRPr="000E1E5C">
        <w:t>, n u s p r e n d ž i a:</w:t>
      </w:r>
    </w:p>
    <w:p w14:paraId="4C0BB2D6" w14:textId="33CD978B" w:rsidR="002A17DC" w:rsidRPr="000E1E5C" w:rsidRDefault="002A17DC" w:rsidP="004037C5">
      <w:pPr>
        <w:tabs>
          <w:tab w:val="left" w:pos="851"/>
          <w:tab w:val="left" w:pos="3450"/>
        </w:tabs>
        <w:ind w:firstLine="1134"/>
        <w:jc w:val="both"/>
      </w:pPr>
      <w:r w:rsidRPr="000E1E5C">
        <w:t xml:space="preserve">1. Pakeisti Klaipėdos rajono savivaldybės </w:t>
      </w:r>
      <w:r w:rsidR="00C818A0" w:rsidRPr="000E1E5C">
        <w:t>tarybos 201</w:t>
      </w:r>
      <w:r w:rsidR="00C558FE" w:rsidRPr="000E1E5C">
        <w:t>4</w:t>
      </w:r>
      <w:r w:rsidR="00C818A0" w:rsidRPr="000E1E5C">
        <w:t xml:space="preserve"> m. </w:t>
      </w:r>
      <w:r w:rsidR="00C558FE" w:rsidRPr="000E1E5C">
        <w:t>lapkričio</w:t>
      </w:r>
      <w:r w:rsidR="00C818A0" w:rsidRPr="000E1E5C">
        <w:t xml:space="preserve"> 2</w:t>
      </w:r>
      <w:r w:rsidR="00C558FE" w:rsidRPr="000E1E5C">
        <w:t>7</w:t>
      </w:r>
      <w:r w:rsidR="00C818A0" w:rsidRPr="000E1E5C">
        <w:t xml:space="preserve"> d. sprendimo Nr. T11-</w:t>
      </w:r>
      <w:r w:rsidR="00C558FE" w:rsidRPr="000E1E5C">
        <w:t>514</w:t>
      </w:r>
      <w:r w:rsidR="00C818A0" w:rsidRPr="000E1E5C">
        <w:t xml:space="preserve"> „Dėl </w:t>
      </w:r>
      <w:r w:rsidR="00C558FE" w:rsidRPr="000E1E5C">
        <w:t xml:space="preserve">biudžetinės </w:t>
      </w:r>
      <w:r w:rsidR="00D13615" w:rsidRPr="000E1E5C">
        <w:t xml:space="preserve">įstaigos </w:t>
      </w:r>
      <w:r w:rsidR="00C818A0" w:rsidRPr="000E1E5C">
        <w:t xml:space="preserve">Klaipėdos rajono savivaldybės </w:t>
      </w:r>
      <w:r w:rsidRPr="000E1E5C">
        <w:t xml:space="preserve">visuomenės sveikatos biuro </w:t>
      </w:r>
      <w:r w:rsidR="00C818A0" w:rsidRPr="000E1E5C">
        <w:t>didžiausio leistino pareigybių skaičiaus nustatymo</w:t>
      </w:r>
      <w:r w:rsidR="00BE7101" w:rsidRPr="000E1E5C">
        <w:t>“</w:t>
      </w:r>
      <w:r w:rsidR="00C818A0" w:rsidRPr="000E1E5C">
        <w:t xml:space="preserve"> </w:t>
      </w:r>
      <w:r w:rsidR="00D13615" w:rsidRPr="000E1E5C">
        <w:t xml:space="preserve">pakeitimo“ </w:t>
      </w:r>
      <w:r w:rsidR="00C818A0" w:rsidRPr="000E1E5C">
        <w:t xml:space="preserve">1 punktą </w:t>
      </w:r>
      <w:r w:rsidR="00BE7101" w:rsidRPr="000E1E5C">
        <w:t xml:space="preserve">ir </w:t>
      </w:r>
      <w:r w:rsidR="00C818A0" w:rsidRPr="000E1E5C">
        <w:t xml:space="preserve">jį </w:t>
      </w:r>
      <w:r w:rsidR="00BE7101" w:rsidRPr="000E1E5C">
        <w:t xml:space="preserve">išdėstyti </w:t>
      </w:r>
      <w:r w:rsidR="00C818A0" w:rsidRPr="000E1E5C">
        <w:t>taip:</w:t>
      </w:r>
    </w:p>
    <w:p w14:paraId="77D89D85" w14:textId="7F2E6F89" w:rsidR="00C818A0" w:rsidRPr="000E1E5C" w:rsidRDefault="00C818A0" w:rsidP="004037C5">
      <w:pPr>
        <w:tabs>
          <w:tab w:val="left" w:pos="851"/>
          <w:tab w:val="left" w:pos="3450"/>
        </w:tabs>
        <w:ind w:firstLine="1134"/>
        <w:jc w:val="both"/>
      </w:pPr>
      <w:r w:rsidRPr="000E1E5C">
        <w:t xml:space="preserve">„1. Nustatyti biudžetinės įstaigos Klaipėdos rajono savivaldybės visuomenės sveikatos biuro didžiausią leistiną pareigybių skaičių </w:t>
      </w:r>
      <w:r w:rsidR="00655F83" w:rsidRPr="000E1E5C">
        <w:t xml:space="preserve">– </w:t>
      </w:r>
      <w:r w:rsidR="00C558FE" w:rsidRPr="000E1E5C">
        <w:t>50</w:t>
      </w:r>
      <w:r w:rsidR="00655F83" w:rsidRPr="000E1E5C">
        <w:t xml:space="preserve"> etat</w:t>
      </w:r>
      <w:r w:rsidR="00C558FE" w:rsidRPr="000E1E5C">
        <w:t>ų</w:t>
      </w:r>
      <w:r w:rsidR="00FF6CCA" w:rsidRPr="000E1E5C">
        <w:t>.</w:t>
      </w:r>
      <w:r w:rsidRPr="000E1E5C">
        <w:t>“</w:t>
      </w:r>
    </w:p>
    <w:p w14:paraId="4C1FF917" w14:textId="08724C4B" w:rsidR="00A04D75" w:rsidRPr="000E1E5C" w:rsidRDefault="00A04D75" w:rsidP="004037C5">
      <w:pPr>
        <w:tabs>
          <w:tab w:val="left" w:pos="851"/>
          <w:tab w:val="left" w:pos="3450"/>
        </w:tabs>
        <w:ind w:firstLine="1134"/>
        <w:jc w:val="both"/>
      </w:pPr>
      <w:r w:rsidRPr="000E1E5C">
        <w:t xml:space="preserve">2. </w:t>
      </w:r>
      <w:r w:rsidR="00CB545F" w:rsidRPr="000E1E5C">
        <w:t>Nustatyti, kad sprendimas įsigalioja nuo 20</w:t>
      </w:r>
      <w:r w:rsidR="00C558FE" w:rsidRPr="000E1E5C">
        <w:t>21</w:t>
      </w:r>
      <w:r w:rsidR="00CB545F" w:rsidRPr="000E1E5C">
        <w:t xml:space="preserve"> m. </w:t>
      </w:r>
      <w:r w:rsidR="000D2544">
        <w:t>vasario</w:t>
      </w:r>
      <w:r w:rsidR="00CB545F" w:rsidRPr="000E1E5C">
        <w:t xml:space="preserve"> 1 d.</w:t>
      </w:r>
    </w:p>
    <w:p w14:paraId="05ACC502" w14:textId="152D3B53" w:rsidR="00392CD6" w:rsidRDefault="00392CD6" w:rsidP="00EC1352">
      <w:pPr>
        <w:tabs>
          <w:tab w:val="left" w:pos="851"/>
          <w:tab w:val="left" w:pos="3450"/>
        </w:tabs>
        <w:ind w:firstLine="567"/>
        <w:jc w:val="both"/>
      </w:pPr>
    </w:p>
    <w:p w14:paraId="0349ADC2" w14:textId="77777777" w:rsidR="00FF6389" w:rsidRPr="000E1E5C" w:rsidRDefault="00FF6389" w:rsidP="00EC1352">
      <w:pPr>
        <w:tabs>
          <w:tab w:val="left" w:pos="851"/>
          <w:tab w:val="left" w:pos="3450"/>
        </w:tabs>
        <w:ind w:firstLine="567"/>
        <w:jc w:val="both"/>
      </w:pPr>
    </w:p>
    <w:p w14:paraId="500E8D75" w14:textId="77777777" w:rsidR="008F38B8" w:rsidRPr="000E1E5C" w:rsidRDefault="008F38B8" w:rsidP="00EC1352">
      <w:pPr>
        <w:tabs>
          <w:tab w:val="left" w:pos="851"/>
          <w:tab w:val="left" w:pos="3450"/>
        </w:tabs>
        <w:ind w:firstLine="567"/>
        <w:jc w:val="both"/>
      </w:pPr>
    </w:p>
    <w:p w14:paraId="379A9799" w14:textId="0F836F03" w:rsidR="00C558FE" w:rsidRPr="000E1E5C" w:rsidRDefault="00C558FE" w:rsidP="004037C5">
      <w:pPr>
        <w:tabs>
          <w:tab w:val="left" w:pos="851"/>
          <w:tab w:val="right" w:pos="9639"/>
        </w:tabs>
      </w:pPr>
      <w:r w:rsidRPr="000E1E5C">
        <w:t>Savivaldybės meras</w:t>
      </w:r>
      <w:r w:rsidR="004037C5">
        <w:tab/>
        <w:t>Bronius Markauskas</w:t>
      </w:r>
    </w:p>
    <w:sectPr w:rsidR="00C558FE" w:rsidRPr="000E1E5C" w:rsidSect="002F5F21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F9614" w14:textId="77777777" w:rsidR="00EC401A" w:rsidRDefault="00EC401A">
      <w:r>
        <w:separator/>
      </w:r>
    </w:p>
  </w:endnote>
  <w:endnote w:type="continuationSeparator" w:id="0">
    <w:p w14:paraId="02272781" w14:textId="77777777" w:rsidR="00EC401A" w:rsidRDefault="00EC4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9F35D" w14:textId="77777777" w:rsidR="00010A67" w:rsidRDefault="00010A67">
    <w:pPr>
      <w:pStyle w:val="Porat"/>
      <w:framePr w:wrap="auto" w:vAnchor="text" w:hAnchor="margin" w:xAlign="center" w:y="1"/>
      <w:rPr>
        <w:rStyle w:val="Puslapionumeris"/>
      </w:rPr>
    </w:pPr>
  </w:p>
  <w:p w14:paraId="598A1186" w14:textId="77777777" w:rsidR="00010A67" w:rsidRDefault="00010A6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8FA713" w14:textId="77777777" w:rsidR="00EC401A" w:rsidRDefault="00EC401A">
      <w:r>
        <w:separator/>
      </w:r>
    </w:p>
  </w:footnote>
  <w:footnote w:type="continuationSeparator" w:id="0">
    <w:p w14:paraId="63574EF8" w14:textId="77777777" w:rsidR="00EC401A" w:rsidRDefault="00EC4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EDC87" w14:textId="77777777" w:rsidR="00010A67" w:rsidRDefault="00010A6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CAEEB27" w14:textId="77777777" w:rsidR="00010A67" w:rsidRDefault="00010A67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57364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5BD2407" w14:textId="77777777" w:rsidR="00010A67" w:rsidRDefault="00010A67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1BF537" w14:textId="77777777" w:rsidR="00010A67" w:rsidRDefault="00010A67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C834192"/>
    <w:multiLevelType w:val="hybridMultilevel"/>
    <w:tmpl w:val="3B6AC748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0B33D0"/>
    <w:multiLevelType w:val="hybridMultilevel"/>
    <w:tmpl w:val="8B9416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7DC"/>
    <w:rsid w:val="00010A67"/>
    <w:rsid w:val="0002148B"/>
    <w:rsid w:val="000752DF"/>
    <w:rsid w:val="000A20A0"/>
    <w:rsid w:val="000D1BB3"/>
    <w:rsid w:val="000D2544"/>
    <w:rsid w:val="000E1E5C"/>
    <w:rsid w:val="001144A6"/>
    <w:rsid w:val="00121ACB"/>
    <w:rsid w:val="001337C1"/>
    <w:rsid w:val="00152B23"/>
    <w:rsid w:val="00155682"/>
    <w:rsid w:val="001567CB"/>
    <w:rsid w:val="001727D4"/>
    <w:rsid w:val="00184B50"/>
    <w:rsid w:val="00190974"/>
    <w:rsid w:val="001C11B7"/>
    <w:rsid w:val="0020746A"/>
    <w:rsid w:val="0021210C"/>
    <w:rsid w:val="002156CC"/>
    <w:rsid w:val="00230792"/>
    <w:rsid w:val="00237067"/>
    <w:rsid w:val="002403D8"/>
    <w:rsid w:val="00242C5F"/>
    <w:rsid w:val="00243DEE"/>
    <w:rsid w:val="002650DF"/>
    <w:rsid w:val="00272A21"/>
    <w:rsid w:val="0027545A"/>
    <w:rsid w:val="00290B9C"/>
    <w:rsid w:val="002947B2"/>
    <w:rsid w:val="00295711"/>
    <w:rsid w:val="00296E11"/>
    <w:rsid w:val="002A17DC"/>
    <w:rsid w:val="002C0283"/>
    <w:rsid w:val="002F5F21"/>
    <w:rsid w:val="0031302D"/>
    <w:rsid w:val="0033111C"/>
    <w:rsid w:val="003436F1"/>
    <w:rsid w:val="00365FD0"/>
    <w:rsid w:val="003859DD"/>
    <w:rsid w:val="00392CD6"/>
    <w:rsid w:val="003A2057"/>
    <w:rsid w:val="003B0414"/>
    <w:rsid w:val="003C36D9"/>
    <w:rsid w:val="003D1560"/>
    <w:rsid w:val="003E04B8"/>
    <w:rsid w:val="003F0B93"/>
    <w:rsid w:val="003F1193"/>
    <w:rsid w:val="004037C5"/>
    <w:rsid w:val="00407F54"/>
    <w:rsid w:val="00413B8F"/>
    <w:rsid w:val="004506C5"/>
    <w:rsid w:val="00482E5C"/>
    <w:rsid w:val="004B1CEB"/>
    <w:rsid w:val="004E30E8"/>
    <w:rsid w:val="004E5037"/>
    <w:rsid w:val="00501BBC"/>
    <w:rsid w:val="00525372"/>
    <w:rsid w:val="00527546"/>
    <w:rsid w:val="00534170"/>
    <w:rsid w:val="005425DF"/>
    <w:rsid w:val="00546150"/>
    <w:rsid w:val="00566F21"/>
    <w:rsid w:val="0056737D"/>
    <w:rsid w:val="005702A4"/>
    <w:rsid w:val="0057489D"/>
    <w:rsid w:val="005825E0"/>
    <w:rsid w:val="005838A4"/>
    <w:rsid w:val="00651547"/>
    <w:rsid w:val="006518B3"/>
    <w:rsid w:val="00655F83"/>
    <w:rsid w:val="00667F14"/>
    <w:rsid w:val="006A2956"/>
    <w:rsid w:val="006A787A"/>
    <w:rsid w:val="006B63E7"/>
    <w:rsid w:val="006C30DF"/>
    <w:rsid w:val="006C5F00"/>
    <w:rsid w:val="006D2B01"/>
    <w:rsid w:val="006D7468"/>
    <w:rsid w:val="006E3A7A"/>
    <w:rsid w:val="006F245B"/>
    <w:rsid w:val="007A5C90"/>
    <w:rsid w:val="007B1B81"/>
    <w:rsid w:val="007C12BD"/>
    <w:rsid w:val="007F0142"/>
    <w:rsid w:val="0081487F"/>
    <w:rsid w:val="00830B4E"/>
    <w:rsid w:val="0085374D"/>
    <w:rsid w:val="00861982"/>
    <w:rsid w:val="008705D7"/>
    <w:rsid w:val="00894D73"/>
    <w:rsid w:val="008A04FD"/>
    <w:rsid w:val="008A4DFF"/>
    <w:rsid w:val="008A5136"/>
    <w:rsid w:val="008B6EA9"/>
    <w:rsid w:val="008E11AA"/>
    <w:rsid w:val="008F38B8"/>
    <w:rsid w:val="00901FEC"/>
    <w:rsid w:val="00913839"/>
    <w:rsid w:val="00914DFD"/>
    <w:rsid w:val="00937150"/>
    <w:rsid w:val="00937A95"/>
    <w:rsid w:val="009911D9"/>
    <w:rsid w:val="009A031E"/>
    <w:rsid w:val="009B1C92"/>
    <w:rsid w:val="009E039D"/>
    <w:rsid w:val="009F3F74"/>
    <w:rsid w:val="00A04D75"/>
    <w:rsid w:val="00A122B3"/>
    <w:rsid w:val="00A27C6B"/>
    <w:rsid w:val="00A27DD1"/>
    <w:rsid w:val="00A30D55"/>
    <w:rsid w:val="00A5559E"/>
    <w:rsid w:val="00A76D04"/>
    <w:rsid w:val="00A94106"/>
    <w:rsid w:val="00B0428E"/>
    <w:rsid w:val="00B455D9"/>
    <w:rsid w:val="00B75978"/>
    <w:rsid w:val="00B912CF"/>
    <w:rsid w:val="00BB4AC0"/>
    <w:rsid w:val="00BD56DD"/>
    <w:rsid w:val="00BE7101"/>
    <w:rsid w:val="00C368CE"/>
    <w:rsid w:val="00C558FE"/>
    <w:rsid w:val="00C57738"/>
    <w:rsid w:val="00C577ED"/>
    <w:rsid w:val="00C818A0"/>
    <w:rsid w:val="00C91710"/>
    <w:rsid w:val="00CA1CA8"/>
    <w:rsid w:val="00CA52C4"/>
    <w:rsid w:val="00CB545F"/>
    <w:rsid w:val="00CD0AAE"/>
    <w:rsid w:val="00CD1B8A"/>
    <w:rsid w:val="00CD2E00"/>
    <w:rsid w:val="00CD4E23"/>
    <w:rsid w:val="00D004A7"/>
    <w:rsid w:val="00D13615"/>
    <w:rsid w:val="00D66A2E"/>
    <w:rsid w:val="00D71882"/>
    <w:rsid w:val="00DC585F"/>
    <w:rsid w:val="00E008EF"/>
    <w:rsid w:val="00E009D0"/>
    <w:rsid w:val="00E00F86"/>
    <w:rsid w:val="00E24DA0"/>
    <w:rsid w:val="00E4563F"/>
    <w:rsid w:val="00E46F2F"/>
    <w:rsid w:val="00E836A7"/>
    <w:rsid w:val="00EA357A"/>
    <w:rsid w:val="00EB0AD6"/>
    <w:rsid w:val="00EC1352"/>
    <w:rsid w:val="00EC401A"/>
    <w:rsid w:val="00EC4F90"/>
    <w:rsid w:val="00F07451"/>
    <w:rsid w:val="00F16577"/>
    <w:rsid w:val="00F17A11"/>
    <w:rsid w:val="00F205B6"/>
    <w:rsid w:val="00F47058"/>
    <w:rsid w:val="00F55B9F"/>
    <w:rsid w:val="00F56EE1"/>
    <w:rsid w:val="00F5720F"/>
    <w:rsid w:val="00F65FFB"/>
    <w:rsid w:val="00F8305B"/>
    <w:rsid w:val="00FB3D7A"/>
    <w:rsid w:val="00FD3771"/>
    <w:rsid w:val="00FF6389"/>
    <w:rsid w:val="00FF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E9A9DF"/>
  <w15:docId w15:val="{0F34B774-8918-4715-85E5-72EA66A98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0974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0E1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0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6811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37229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BLANKAI%202011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14B21-33DC-4C61-9E26-9A7212AB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KLRStarybossprprojektas.dot</Template>
  <TotalTime>4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Kaveckienė</dc:creator>
  <cp:keywords/>
  <cp:lastModifiedBy>Dainora Daugeliene</cp:lastModifiedBy>
  <cp:revision>4</cp:revision>
  <cp:lastPrinted>2016-12-13T13:11:00Z</cp:lastPrinted>
  <dcterms:created xsi:type="dcterms:W3CDTF">2021-01-20T14:17:00Z</dcterms:created>
  <dcterms:modified xsi:type="dcterms:W3CDTF">2021-01-29T13:19:00Z</dcterms:modified>
</cp:coreProperties>
</file>