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837D5A" w14:textId="77777777" w:rsidR="00AC6278" w:rsidRPr="00835490" w:rsidRDefault="00AC6278" w:rsidP="00AC6278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16151182"/>
      <w:r w:rsidRPr="00835490">
        <w:rPr>
          <w:b/>
          <w:caps/>
          <w:noProof/>
          <w:szCs w:val="20"/>
        </w:rPr>
        <w:drawing>
          <wp:inline distT="0" distB="0" distL="0" distR="0" wp14:anchorId="247C0570" wp14:editId="44E96B49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86C99D9" w14:textId="77777777" w:rsidR="00AC6278" w:rsidRPr="00AC6278" w:rsidRDefault="00AC6278" w:rsidP="00AC6278">
      <w:pPr>
        <w:jc w:val="center"/>
        <w:rPr>
          <w:caps/>
          <w:sz w:val="12"/>
          <w:szCs w:val="12"/>
        </w:rPr>
      </w:pPr>
    </w:p>
    <w:p w14:paraId="4956DD7E" w14:textId="77777777" w:rsidR="00AC6278" w:rsidRPr="00835490" w:rsidRDefault="00AC6278" w:rsidP="00AC6278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2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2"/>
    <w:p w14:paraId="1245FEE9" w14:textId="77777777" w:rsidR="001C7A04" w:rsidRPr="00AC6278" w:rsidRDefault="001C7A04" w:rsidP="00AC6278">
      <w:pPr>
        <w:tabs>
          <w:tab w:val="left" w:pos="240"/>
        </w:tabs>
        <w:ind w:right="279"/>
        <w:jc w:val="center"/>
        <w:rPr>
          <w:rStyle w:val="Pareigos"/>
          <w:rFonts w:ascii="Times New Roman" w:hAnsi="Times New Roman"/>
          <w:caps w:val="0"/>
        </w:rPr>
      </w:pPr>
    </w:p>
    <w:p w14:paraId="2250F4FB" w14:textId="77777777" w:rsidR="003730E4" w:rsidRPr="00C12E8E" w:rsidRDefault="003730E4" w:rsidP="003730E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C12E8E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16D30DD7" w14:textId="7778DAC2" w:rsidR="00171CEB" w:rsidRPr="00AC6278" w:rsidRDefault="00AC6278" w:rsidP="00AC6278">
      <w:pPr>
        <w:jc w:val="center"/>
        <w:rPr>
          <w:b/>
          <w:bCs/>
          <w:sz w:val="28"/>
          <w:szCs w:val="28"/>
          <w:lang w:bidi="he-IL"/>
        </w:rPr>
      </w:pPr>
      <w:r w:rsidRPr="00AC6278">
        <w:rPr>
          <w:b/>
          <w:bCs/>
          <w:sz w:val="28"/>
          <w:szCs w:val="28"/>
          <w:lang w:bidi="he-IL"/>
        </w:rPr>
        <w:t>DĖL KLAIPĖDOS RAJONO SAVIVALDYBĖS TARYBOS 2020 M. RUGPJŪČIO 20 D. SPRENDIMO NR. T11-315 „DĖL PERKAMŲ (PARDUODAMŲ) AR FINANSUOJAMŲ BENDRŲJŲ SOCIALINIŲ PASLAUGŲ,  SOCIALINĖS PRIEŽIŪROS IR SOCIALINĖS GLOBOS KAINŲ KLAIPĖDOS RAJONO SAVIVALDYBĖS BIUDŽETINĖSE ĮSTAIGOSE NUSTATYMO“ PAKEITIMO</w:t>
      </w:r>
    </w:p>
    <w:p w14:paraId="39C69D9D" w14:textId="77777777" w:rsidR="00C12E8E" w:rsidRPr="00AC6278" w:rsidRDefault="00C12E8E" w:rsidP="00655CF5">
      <w:pPr>
        <w:jc w:val="center"/>
        <w:rPr>
          <w:bCs/>
          <w:caps/>
          <w:lang w:bidi="he-IL"/>
        </w:rPr>
      </w:pPr>
    </w:p>
    <w:p w14:paraId="139965D5" w14:textId="036138AD" w:rsidR="003730E4" w:rsidRDefault="008D491C" w:rsidP="00655CF5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t>202</w:t>
      </w:r>
      <w:r w:rsidR="00F12673">
        <w:t>1</w:t>
      </w:r>
      <w:r w:rsidR="003730E4">
        <w:t xml:space="preserve"> </w:t>
      </w:r>
      <w:r w:rsidR="003730E4">
        <w:rPr>
          <w:caps w:val="0"/>
        </w:rPr>
        <w:t xml:space="preserve">m. </w:t>
      </w:r>
      <w:r w:rsidR="00F12673">
        <w:rPr>
          <w:caps w:val="0"/>
        </w:rPr>
        <w:t>sausio</w:t>
      </w:r>
      <w:r>
        <w:rPr>
          <w:caps w:val="0"/>
        </w:rPr>
        <w:t xml:space="preserve"> </w:t>
      </w:r>
      <w:r w:rsidR="00F12673">
        <w:rPr>
          <w:caps w:val="0"/>
        </w:rPr>
        <w:t xml:space="preserve">28 </w:t>
      </w:r>
      <w:r w:rsidR="003730E4">
        <w:rPr>
          <w:caps w:val="0"/>
        </w:rPr>
        <w:t>d</w:t>
      </w:r>
      <w:r w:rsidR="003730E4">
        <w:rPr>
          <w:rFonts w:ascii="Times New Roman" w:hAnsi="Times New Roman"/>
          <w:caps w:val="0"/>
        </w:rPr>
        <w:t xml:space="preserve">. </w:t>
      </w:r>
      <w:r w:rsidR="003730E4">
        <w:rPr>
          <w:caps w:val="0"/>
        </w:rPr>
        <w:t>Nr</w:t>
      </w:r>
      <w:r w:rsidR="003730E4">
        <w:t>. T11-</w:t>
      </w:r>
      <w:r w:rsidR="00AC6278">
        <w:t>29</w:t>
      </w:r>
      <w:r w:rsidR="003730E4">
        <w:br/>
        <w:t>G</w:t>
      </w:r>
      <w:r w:rsidR="003730E4">
        <w:rPr>
          <w:rFonts w:ascii="Times New Roman" w:hAnsi="Times New Roman"/>
          <w:caps w:val="0"/>
        </w:rPr>
        <w:t>argždai</w:t>
      </w:r>
    </w:p>
    <w:p w14:paraId="7EE44F07" w14:textId="77777777" w:rsidR="00655CF5" w:rsidRPr="00AC6278" w:rsidRDefault="00655CF5" w:rsidP="00655CF5">
      <w:pPr>
        <w:pStyle w:val="statymopavad"/>
        <w:spacing w:line="240" w:lineRule="auto"/>
        <w:ind w:firstLine="0"/>
        <w:rPr>
          <w:rFonts w:ascii="Times New Roman" w:hAnsi="Times New Roman"/>
          <w:bCs/>
          <w:caps w:val="0"/>
        </w:rPr>
      </w:pPr>
    </w:p>
    <w:p w14:paraId="17B8B7A8" w14:textId="77777777" w:rsidR="00107D51" w:rsidRPr="0003125A" w:rsidRDefault="00107D51" w:rsidP="008833C8">
      <w:pPr>
        <w:ind w:firstLine="709"/>
        <w:contextualSpacing/>
        <w:jc w:val="both"/>
        <w:rPr>
          <w:b/>
          <w:spacing w:val="20"/>
        </w:rPr>
      </w:pPr>
      <w:r w:rsidRPr="008779EA">
        <w:t>Klaipėdos rajono savivaldybės taryba, vadovaudamasi Lietuvos Respublikos vietos savivaldos įstatymo 18 straipsnio 1 dalimi</w:t>
      </w:r>
      <w:r w:rsidR="00F12673">
        <w:t xml:space="preserve"> ir </w:t>
      </w:r>
      <w:r w:rsidR="00133277">
        <w:t xml:space="preserve">atsižvelgdama į </w:t>
      </w:r>
      <w:r w:rsidR="00026BC0">
        <w:t>2021 m. sausio 13 d. raštą</w:t>
      </w:r>
      <w:r w:rsidR="00F12673">
        <w:t xml:space="preserve"> Nr. 3-14-(1.23) „</w:t>
      </w:r>
      <w:r w:rsidR="00F12673">
        <w:rPr>
          <w:lang w:eastAsia="lt-LT"/>
        </w:rPr>
        <w:t>Dėl Viliaus G</w:t>
      </w:r>
      <w:r w:rsidR="00F12673" w:rsidRPr="00F12673">
        <w:rPr>
          <w:lang w:eastAsia="lt-LT"/>
        </w:rPr>
        <w:t>aigalaičio</w:t>
      </w:r>
      <w:r w:rsidR="00F12673">
        <w:rPr>
          <w:lang w:eastAsia="lt-LT"/>
        </w:rPr>
        <w:t xml:space="preserve"> </w:t>
      </w:r>
      <w:r w:rsidR="00F12673" w:rsidRPr="00F12673">
        <w:rPr>
          <w:lang w:eastAsia="lt-LT"/>
        </w:rPr>
        <w:t>globos namų teikiamos socialinės globos kainos nuo 2021</w:t>
      </w:r>
      <w:r w:rsidR="00F12673">
        <w:rPr>
          <w:lang w:eastAsia="lt-LT"/>
        </w:rPr>
        <w:t xml:space="preserve"> m. vasario 1 d. d</w:t>
      </w:r>
      <w:r w:rsidR="00F12673" w:rsidRPr="00F12673">
        <w:rPr>
          <w:lang w:eastAsia="lt-LT"/>
        </w:rPr>
        <w:t>erinimo</w:t>
      </w:r>
      <w:r w:rsidR="00F12673">
        <w:rPr>
          <w:lang w:eastAsia="lt-LT"/>
        </w:rPr>
        <w:t>“</w:t>
      </w:r>
      <w:r w:rsidRPr="008779EA">
        <w:t xml:space="preserve"> n u s p r e n d ž i a:</w:t>
      </w:r>
    </w:p>
    <w:p w14:paraId="246A621A" w14:textId="77777777" w:rsidR="0063137C" w:rsidRDefault="0063137C" w:rsidP="00655CF5">
      <w:pPr>
        <w:tabs>
          <w:tab w:val="right" w:pos="9540"/>
        </w:tabs>
        <w:ind w:firstLine="709"/>
        <w:jc w:val="both"/>
        <w:rPr>
          <w:lang w:eastAsia="ar-SA" w:bidi="he-IL"/>
        </w:rPr>
      </w:pPr>
      <w:r>
        <w:t xml:space="preserve">1. </w:t>
      </w:r>
      <w:r w:rsidR="00B4479B">
        <w:t>Pakeisti</w:t>
      </w:r>
      <w:r w:rsidR="005B35F3">
        <w:t xml:space="preserve"> </w:t>
      </w:r>
      <w:r w:rsidR="006C7DD8">
        <w:rPr>
          <w:lang w:eastAsia="ar-SA" w:bidi="he-IL"/>
        </w:rPr>
        <w:t>perkamų (parduodamų) ar finansuojamų</w:t>
      </w:r>
      <w:r w:rsidR="008C42CB">
        <w:rPr>
          <w:lang w:eastAsia="ar-SA" w:bidi="he-IL"/>
        </w:rPr>
        <w:t xml:space="preserve"> </w:t>
      </w:r>
      <w:r w:rsidR="006C7DD8">
        <w:rPr>
          <w:lang w:eastAsia="ar-SA" w:bidi="he-IL"/>
        </w:rPr>
        <w:t>bendrųjų socialinių paslaugų, socialinės priežiūros ir socialinės globos</w:t>
      </w:r>
      <w:r w:rsidR="008C42CB">
        <w:rPr>
          <w:lang w:eastAsia="ar-SA" w:bidi="he-IL"/>
        </w:rPr>
        <w:t xml:space="preserve"> </w:t>
      </w:r>
      <w:r w:rsidR="00B4479B">
        <w:rPr>
          <w:lang w:eastAsia="ar-SA" w:bidi="he-IL"/>
        </w:rPr>
        <w:t>kainų</w:t>
      </w:r>
      <w:r w:rsidR="00D35DCD">
        <w:rPr>
          <w:lang w:eastAsia="ar-SA" w:bidi="he-IL"/>
        </w:rPr>
        <w:t xml:space="preserve"> </w:t>
      </w:r>
      <w:r w:rsidR="00B4479B">
        <w:t xml:space="preserve">Klaipėdos rajono </w:t>
      </w:r>
      <w:r w:rsidR="005C18D5">
        <w:rPr>
          <w:lang w:eastAsia="ar-SA" w:bidi="he-IL"/>
        </w:rPr>
        <w:t>savivaldybės biudžetinėse</w:t>
      </w:r>
      <w:r w:rsidR="00D526B1">
        <w:rPr>
          <w:lang w:eastAsia="ar-SA" w:bidi="he-IL"/>
        </w:rPr>
        <w:t xml:space="preserve"> įstaigose, nustatytų</w:t>
      </w:r>
      <w:r w:rsidR="00B4479B">
        <w:rPr>
          <w:lang w:eastAsia="ar-SA" w:bidi="he-IL"/>
        </w:rPr>
        <w:t xml:space="preserve"> Klaipėdos rajono savivaldybės tarybos 2020 m. rugpjūčio 20 d. sprendimu Nr. T11-315 „</w:t>
      </w:r>
      <w:r w:rsidR="00C717DD">
        <w:rPr>
          <w:lang w:eastAsia="ar-SA" w:bidi="he-IL"/>
        </w:rPr>
        <w:t>D</w:t>
      </w:r>
      <w:r w:rsidR="00B4479B">
        <w:rPr>
          <w:lang w:eastAsia="ar-SA" w:bidi="he-IL"/>
        </w:rPr>
        <w:t>ėl</w:t>
      </w:r>
      <w:r w:rsidR="00C717DD" w:rsidRPr="00C717DD">
        <w:rPr>
          <w:lang w:eastAsia="ar-SA" w:bidi="he-IL"/>
        </w:rPr>
        <w:t xml:space="preserve"> </w:t>
      </w:r>
      <w:r w:rsidR="00C717DD">
        <w:rPr>
          <w:lang w:eastAsia="ar-SA" w:bidi="he-IL"/>
        </w:rPr>
        <w:t xml:space="preserve">perkamų (parduodamų) ar finansuojamų bendrųjų socialinių paslaugų, socialinės priežiūros ir socialinės globos kainų </w:t>
      </w:r>
      <w:r w:rsidR="00C717DD">
        <w:t xml:space="preserve">Klaipėdos rajono </w:t>
      </w:r>
      <w:r w:rsidR="005C18D5">
        <w:rPr>
          <w:lang w:eastAsia="ar-SA" w:bidi="he-IL"/>
        </w:rPr>
        <w:t>savivaldybės biudžetinėse</w:t>
      </w:r>
      <w:r w:rsidR="00C717DD">
        <w:rPr>
          <w:lang w:eastAsia="ar-SA" w:bidi="he-IL"/>
        </w:rPr>
        <w:t xml:space="preserve"> įstaigose nustatymo“, III skyrių ir išdėstyti jį taip:</w:t>
      </w:r>
    </w:p>
    <w:p w14:paraId="20425085" w14:textId="77777777" w:rsidR="009A11D5" w:rsidRDefault="009A11D5" w:rsidP="00655CF5">
      <w:pPr>
        <w:tabs>
          <w:tab w:val="right" w:pos="9540"/>
        </w:tabs>
        <w:ind w:firstLine="709"/>
        <w:jc w:val="both"/>
        <w:rPr>
          <w:lang w:eastAsia="ar-SA" w:bidi="he-IL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689"/>
        <w:gridCol w:w="2311"/>
        <w:gridCol w:w="2822"/>
        <w:gridCol w:w="2002"/>
        <w:gridCol w:w="2031"/>
      </w:tblGrid>
      <w:tr w:rsidR="009A11D5" w:rsidRPr="0057651A" w14:paraId="4A2026FB" w14:textId="77777777" w:rsidTr="004F4A41">
        <w:tc>
          <w:tcPr>
            <w:tcW w:w="14786" w:type="dxa"/>
            <w:gridSpan w:val="5"/>
            <w:shd w:val="clear" w:color="auto" w:fill="DBE5F1" w:themeFill="accent1" w:themeFillTint="33"/>
          </w:tcPr>
          <w:p w14:paraId="2B17C653" w14:textId="77777777" w:rsidR="009A11D5" w:rsidRPr="009A11D5" w:rsidRDefault="009A11D5" w:rsidP="009A11D5">
            <w:pPr>
              <w:pStyle w:val="Sraopastraipa"/>
              <w:numPr>
                <w:ilvl w:val="0"/>
                <w:numId w:val="6"/>
              </w:numPr>
              <w:contextualSpacing/>
              <w:jc w:val="center"/>
              <w:rPr>
                <w:color w:val="000000"/>
                <w:lang w:eastAsia="lt-LT"/>
              </w:rPr>
            </w:pPr>
            <w:r w:rsidRPr="009A11D5">
              <w:rPr>
                <w:color w:val="000000"/>
                <w:lang w:eastAsia="lt-LT"/>
              </w:rPr>
              <w:t>SOCIALINĖS GLOBOS PASLAUGOS</w:t>
            </w:r>
          </w:p>
        </w:tc>
      </w:tr>
      <w:tr w:rsidR="009A11D5" w14:paraId="2BC6F2E6" w14:textId="77777777" w:rsidTr="004F4A41">
        <w:tc>
          <w:tcPr>
            <w:tcW w:w="830" w:type="dxa"/>
          </w:tcPr>
          <w:p w14:paraId="4E845A4D" w14:textId="77777777" w:rsidR="009A11D5" w:rsidRDefault="009A11D5" w:rsidP="004F4A41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411</w:t>
            </w:r>
          </w:p>
          <w:p w14:paraId="4689241F" w14:textId="77777777" w:rsidR="009A11D5" w:rsidRDefault="009A11D5" w:rsidP="004F4A41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414</w:t>
            </w:r>
          </w:p>
          <w:p w14:paraId="163BA589" w14:textId="77777777" w:rsidR="009A11D5" w:rsidRDefault="009A11D5" w:rsidP="004F4A41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415</w:t>
            </w:r>
          </w:p>
        </w:tc>
        <w:tc>
          <w:tcPr>
            <w:tcW w:w="3389" w:type="dxa"/>
          </w:tcPr>
          <w:p w14:paraId="094A3E4F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 xml:space="preserve"> Dienos socialinė globa asmens namuose </w:t>
            </w:r>
          </w:p>
        </w:tc>
        <w:tc>
          <w:tcPr>
            <w:tcW w:w="4536" w:type="dxa"/>
          </w:tcPr>
          <w:p w14:paraId="0044FF65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suaugę asmenys su negalia, senyvo amžiaus asmenys, vaikai su negalia</w:t>
            </w:r>
          </w:p>
        </w:tc>
        <w:tc>
          <w:tcPr>
            <w:tcW w:w="3119" w:type="dxa"/>
          </w:tcPr>
          <w:p w14:paraId="72067CFC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6,80 Eur/val.</w:t>
            </w:r>
          </w:p>
        </w:tc>
        <w:tc>
          <w:tcPr>
            <w:tcW w:w="2912" w:type="dxa"/>
          </w:tcPr>
          <w:p w14:paraId="7DF5D1B2" w14:textId="77777777" w:rsidR="009A11D5" w:rsidRDefault="009A11D5" w:rsidP="004F4A41">
            <w:pPr>
              <w:rPr>
                <w:color w:val="000000"/>
                <w:lang w:eastAsia="lt-LT"/>
              </w:rPr>
            </w:pPr>
            <w:r w:rsidRPr="00093AE7">
              <w:rPr>
                <w:color w:val="000000"/>
                <w:lang w:eastAsia="lt-LT"/>
              </w:rPr>
              <w:t>Klaipėdos rajono paramos šeimai centras</w:t>
            </w:r>
          </w:p>
          <w:p w14:paraId="5A7A9585" w14:textId="77777777" w:rsidR="009A11D5" w:rsidRDefault="009A11D5" w:rsidP="004F4A41">
            <w:pPr>
              <w:rPr>
                <w:color w:val="000000"/>
                <w:lang w:eastAsia="lt-LT"/>
              </w:rPr>
            </w:pPr>
          </w:p>
        </w:tc>
      </w:tr>
      <w:tr w:rsidR="009A11D5" w14:paraId="4C903344" w14:textId="77777777" w:rsidTr="004F4A41">
        <w:tc>
          <w:tcPr>
            <w:tcW w:w="830" w:type="dxa"/>
            <w:vMerge w:val="restart"/>
          </w:tcPr>
          <w:p w14:paraId="0A612465" w14:textId="77777777" w:rsidR="009A11D5" w:rsidRDefault="009A11D5" w:rsidP="004F4A41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411</w:t>
            </w:r>
          </w:p>
          <w:p w14:paraId="4BBDEB11" w14:textId="77777777" w:rsidR="009A11D5" w:rsidRDefault="009A11D5" w:rsidP="004F4A41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414</w:t>
            </w:r>
          </w:p>
          <w:p w14:paraId="4FEFC3BE" w14:textId="77777777" w:rsidR="009A11D5" w:rsidRDefault="009A11D5" w:rsidP="004F4A41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415</w:t>
            </w:r>
          </w:p>
          <w:p w14:paraId="3C351E53" w14:textId="77777777" w:rsidR="009A11D5" w:rsidRDefault="009A11D5" w:rsidP="004F4A41">
            <w:pPr>
              <w:rPr>
                <w:color w:val="000000"/>
                <w:lang w:eastAsia="lt-LT"/>
              </w:rPr>
            </w:pPr>
          </w:p>
        </w:tc>
        <w:tc>
          <w:tcPr>
            <w:tcW w:w="3389" w:type="dxa"/>
            <w:vMerge w:val="restart"/>
          </w:tcPr>
          <w:p w14:paraId="5CD928DF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 xml:space="preserve">Dienos socialinė globa institucijoje </w:t>
            </w:r>
          </w:p>
          <w:p w14:paraId="1201E13C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</w:p>
        </w:tc>
        <w:tc>
          <w:tcPr>
            <w:tcW w:w="4536" w:type="dxa"/>
          </w:tcPr>
          <w:p w14:paraId="6D2A75B0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suaugę asmenys</w:t>
            </w:r>
            <w:r w:rsidRPr="009D3E5D">
              <w:rPr>
                <w:color w:val="000000"/>
                <w:lang w:eastAsia="lt-LT"/>
              </w:rPr>
              <w:t xml:space="preserve"> su negalia ir </w:t>
            </w:r>
            <w:r>
              <w:rPr>
                <w:color w:val="000000"/>
                <w:lang w:eastAsia="lt-LT"/>
              </w:rPr>
              <w:t>senyvo amžiaus asmenys</w:t>
            </w:r>
          </w:p>
        </w:tc>
        <w:tc>
          <w:tcPr>
            <w:tcW w:w="3119" w:type="dxa"/>
          </w:tcPr>
          <w:p w14:paraId="10F1D84D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3,63 Eur/val.</w:t>
            </w:r>
          </w:p>
        </w:tc>
        <w:tc>
          <w:tcPr>
            <w:tcW w:w="2912" w:type="dxa"/>
            <w:vMerge w:val="restart"/>
          </w:tcPr>
          <w:p w14:paraId="2903C316" w14:textId="77777777" w:rsidR="009A11D5" w:rsidRPr="00093AE7" w:rsidRDefault="009A11D5" w:rsidP="004F4A41">
            <w:pPr>
              <w:rPr>
                <w:color w:val="000000"/>
                <w:lang w:eastAsia="lt-LT"/>
              </w:rPr>
            </w:pPr>
            <w:r w:rsidRPr="00093AE7">
              <w:rPr>
                <w:color w:val="000000"/>
                <w:lang w:eastAsia="lt-LT"/>
              </w:rPr>
              <w:t>Gargždų socialinių paslaugų centras</w:t>
            </w:r>
          </w:p>
          <w:p w14:paraId="105FF6EA" w14:textId="77777777" w:rsidR="009A11D5" w:rsidRDefault="009A11D5" w:rsidP="004F4A41">
            <w:pPr>
              <w:rPr>
                <w:color w:val="000000"/>
                <w:lang w:eastAsia="lt-LT"/>
              </w:rPr>
            </w:pPr>
          </w:p>
        </w:tc>
      </w:tr>
      <w:tr w:rsidR="009A11D5" w14:paraId="3038851A" w14:textId="77777777" w:rsidTr="004F4A41">
        <w:tc>
          <w:tcPr>
            <w:tcW w:w="830" w:type="dxa"/>
            <w:vMerge/>
          </w:tcPr>
          <w:p w14:paraId="530BA3C0" w14:textId="77777777" w:rsidR="009A11D5" w:rsidRDefault="009A11D5" w:rsidP="004F4A41">
            <w:pPr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3389" w:type="dxa"/>
            <w:vMerge/>
          </w:tcPr>
          <w:p w14:paraId="0095D3BF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</w:p>
        </w:tc>
        <w:tc>
          <w:tcPr>
            <w:tcW w:w="4536" w:type="dxa"/>
          </w:tcPr>
          <w:p w14:paraId="0EE8F572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suaugę asmenys</w:t>
            </w:r>
            <w:r w:rsidRPr="009D3E5D">
              <w:rPr>
                <w:color w:val="000000"/>
                <w:lang w:eastAsia="lt-LT"/>
              </w:rPr>
              <w:t xml:space="preserve"> su </w:t>
            </w:r>
            <w:r>
              <w:rPr>
                <w:color w:val="000000"/>
                <w:lang w:eastAsia="lt-LT"/>
              </w:rPr>
              <w:t xml:space="preserve">sunkia </w:t>
            </w:r>
            <w:r w:rsidRPr="009D3E5D">
              <w:rPr>
                <w:color w:val="000000"/>
                <w:lang w:eastAsia="lt-LT"/>
              </w:rPr>
              <w:t xml:space="preserve">negalia ir </w:t>
            </w:r>
            <w:r>
              <w:rPr>
                <w:color w:val="000000"/>
                <w:lang w:eastAsia="lt-LT"/>
              </w:rPr>
              <w:t>senyvo amžiaus asmenys su sunkia negalia</w:t>
            </w:r>
          </w:p>
        </w:tc>
        <w:tc>
          <w:tcPr>
            <w:tcW w:w="3119" w:type="dxa"/>
          </w:tcPr>
          <w:p w14:paraId="1A1CCC97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4,87 Eur/val.</w:t>
            </w:r>
          </w:p>
        </w:tc>
        <w:tc>
          <w:tcPr>
            <w:tcW w:w="2912" w:type="dxa"/>
            <w:vMerge/>
          </w:tcPr>
          <w:p w14:paraId="5DE18858" w14:textId="77777777" w:rsidR="009A11D5" w:rsidRDefault="009A11D5" w:rsidP="004F4A41">
            <w:pPr>
              <w:rPr>
                <w:color w:val="000000"/>
                <w:lang w:eastAsia="lt-LT"/>
              </w:rPr>
            </w:pPr>
          </w:p>
        </w:tc>
      </w:tr>
      <w:tr w:rsidR="009A11D5" w14:paraId="45FF342A" w14:textId="77777777" w:rsidTr="004F4A41">
        <w:tc>
          <w:tcPr>
            <w:tcW w:w="830" w:type="dxa"/>
            <w:vMerge/>
          </w:tcPr>
          <w:p w14:paraId="0357129C" w14:textId="77777777" w:rsidR="009A11D5" w:rsidRDefault="009A11D5" w:rsidP="004F4A41">
            <w:pPr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3389" w:type="dxa"/>
            <w:vMerge/>
          </w:tcPr>
          <w:p w14:paraId="3E71AE2F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</w:p>
        </w:tc>
        <w:tc>
          <w:tcPr>
            <w:tcW w:w="4536" w:type="dxa"/>
          </w:tcPr>
          <w:p w14:paraId="2A340DCD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  <w:r w:rsidRPr="009D3E5D">
              <w:rPr>
                <w:color w:val="000000"/>
                <w:lang w:eastAsia="lt-LT"/>
              </w:rPr>
              <w:t>suaugusiems asmenims su negalia ir senyvo amžiaus asmeniui</w:t>
            </w:r>
          </w:p>
        </w:tc>
        <w:tc>
          <w:tcPr>
            <w:tcW w:w="3119" w:type="dxa"/>
          </w:tcPr>
          <w:p w14:paraId="2A024B50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3,69 Eur/val.</w:t>
            </w:r>
          </w:p>
        </w:tc>
        <w:tc>
          <w:tcPr>
            <w:tcW w:w="2912" w:type="dxa"/>
            <w:vMerge w:val="restart"/>
          </w:tcPr>
          <w:p w14:paraId="35100DBC" w14:textId="77777777" w:rsidR="009A11D5" w:rsidRDefault="009A11D5" w:rsidP="004F4A41">
            <w:pPr>
              <w:rPr>
                <w:color w:val="000000"/>
                <w:lang w:eastAsia="lt-LT"/>
              </w:rPr>
            </w:pPr>
            <w:r w:rsidRPr="00093AE7">
              <w:rPr>
                <w:color w:val="000000"/>
                <w:lang w:eastAsia="lt-LT"/>
              </w:rPr>
              <w:t>Priekulės socialinių paslaugų centras</w:t>
            </w:r>
          </w:p>
          <w:p w14:paraId="43EBBEB0" w14:textId="77777777" w:rsidR="009A11D5" w:rsidRDefault="009A11D5" w:rsidP="004F4A41">
            <w:pPr>
              <w:rPr>
                <w:color w:val="000000"/>
                <w:lang w:eastAsia="lt-LT"/>
              </w:rPr>
            </w:pPr>
          </w:p>
        </w:tc>
      </w:tr>
      <w:tr w:rsidR="009A11D5" w14:paraId="04AB04A2" w14:textId="77777777" w:rsidTr="004F4A41">
        <w:tc>
          <w:tcPr>
            <w:tcW w:w="830" w:type="dxa"/>
            <w:vMerge/>
          </w:tcPr>
          <w:p w14:paraId="6A80FB02" w14:textId="77777777" w:rsidR="009A11D5" w:rsidRDefault="009A11D5" w:rsidP="004F4A41">
            <w:pPr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3389" w:type="dxa"/>
            <w:vMerge/>
          </w:tcPr>
          <w:p w14:paraId="712A6E11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</w:p>
        </w:tc>
        <w:tc>
          <w:tcPr>
            <w:tcW w:w="4536" w:type="dxa"/>
          </w:tcPr>
          <w:p w14:paraId="03CD6310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  <w:r w:rsidRPr="009D3E5D">
              <w:rPr>
                <w:color w:val="000000"/>
                <w:lang w:eastAsia="lt-LT"/>
              </w:rPr>
              <w:t xml:space="preserve">suaugusiems asmenims su </w:t>
            </w:r>
            <w:r>
              <w:rPr>
                <w:color w:val="000000"/>
                <w:lang w:eastAsia="lt-LT"/>
              </w:rPr>
              <w:t xml:space="preserve">sunkia </w:t>
            </w:r>
            <w:r w:rsidRPr="009D3E5D">
              <w:rPr>
                <w:color w:val="000000"/>
                <w:lang w:eastAsia="lt-LT"/>
              </w:rPr>
              <w:t>negalia ir senyvo amžiaus asmeniui</w:t>
            </w:r>
            <w:r>
              <w:rPr>
                <w:color w:val="000000"/>
                <w:lang w:eastAsia="lt-LT"/>
              </w:rPr>
              <w:t xml:space="preserve"> su sunkia negalia</w:t>
            </w:r>
          </w:p>
        </w:tc>
        <w:tc>
          <w:tcPr>
            <w:tcW w:w="3119" w:type="dxa"/>
          </w:tcPr>
          <w:p w14:paraId="795E0B0A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4,91 Eur/val.</w:t>
            </w:r>
          </w:p>
        </w:tc>
        <w:tc>
          <w:tcPr>
            <w:tcW w:w="2912" w:type="dxa"/>
            <w:vMerge/>
          </w:tcPr>
          <w:p w14:paraId="27DA819C" w14:textId="77777777" w:rsidR="009A11D5" w:rsidRDefault="009A11D5" w:rsidP="004F4A41">
            <w:pPr>
              <w:rPr>
                <w:color w:val="000000"/>
                <w:lang w:eastAsia="lt-LT"/>
              </w:rPr>
            </w:pPr>
          </w:p>
        </w:tc>
      </w:tr>
      <w:tr w:rsidR="009A11D5" w14:paraId="4793E0C2" w14:textId="77777777" w:rsidTr="004F4A41">
        <w:tc>
          <w:tcPr>
            <w:tcW w:w="830" w:type="dxa"/>
          </w:tcPr>
          <w:p w14:paraId="2FDD6EDA" w14:textId="77777777" w:rsidR="009A11D5" w:rsidRDefault="009A11D5" w:rsidP="004F4A41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411</w:t>
            </w:r>
          </w:p>
          <w:p w14:paraId="5CF27D48" w14:textId="77777777" w:rsidR="009A11D5" w:rsidRDefault="009A11D5" w:rsidP="004F4A41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414</w:t>
            </w:r>
          </w:p>
          <w:p w14:paraId="5DBD160F" w14:textId="77777777" w:rsidR="009A11D5" w:rsidRDefault="009A11D5" w:rsidP="004F4A41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415</w:t>
            </w:r>
          </w:p>
        </w:tc>
        <w:tc>
          <w:tcPr>
            <w:tcW w:w="3389" w:type="dxa"/>
          </w:tcPr>
          <w:p w14:paraId="3A0434A9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Dienos socialinė globa asmens namuose (integrali pagalba)</w:t>
            </w:r>
          </w:p>
        </w:tc>
        <w:tc>
          <w:tcPr>
            <w:tcW w:w="4536" w:type="dxa"/>
          </w:tcPr>
          <w:p w14:paraId="4E6510DC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  <w:r w:rsidRPr="009D3E5D">
              <w:rPr>
                <w:color w:val="000000"/>
                <w:lang w:eastAsia="lt-LT"/>
              </w:rPr>
              <w:t>su</w:t>
            </w:r>
            <w:r>
              <w:rPr>
                <w:color w:val="000000"/>
                <w:lang w:eastAsia="lt-LT"/>
              </w:rPr>
              <w:t>augusiems asmenims su negalia,</w:t>
            </w:r>
            <w:r w:rsidRPr="009D3E5D">
              <w:rPr>
                <w:color w:val="000000"/>
                <w:lang w:eastAsia="lt-LT"/>
              </w:rPr>
              <w:t xml:space="preserve"> senyvo amžiaus asmeniui</w:t>
            </w:r>
            <w:r>
              <w:rPr>
                <w:color w:val="000000"/>
                <w:lang w:eastAsia="lt-LT"/>
              </w:rPr>
              <w:t xml:space="preserve">, </w:t>
            </w:r>
            <w:r w:rsidRPr="009D3E5D">
              <w:rPr>
                <w:color w:val="000000"/>
                <w:lang w:eastAsia="lt-LT"/>
              </w:rPr>
              <w:t xml:space="preserve">suaugusiems asmenims su </w:t>
            </w:r>
            <w:r>
              <w:rPr>
                <w:color w:val="000000"/>
                <w:lang w:eastAsia="lt-LT"/>
              </w:rPr>
              <w:t xml:space="preserve">sunkia </w:t>
            </w:r>
            <w:r w:rsidRPr="009D3E5D">
              <w:rPr>
                <w:color w:val="000000"/>
                <w:lang w:eastAsia="lt-LT"/>
              </w:rPr>
              <w:t xml:space="preserve">negalia ir senyvo amžiaus </w:t>
            </w:r>
            <w:r w:rsidRPr="009D3E5D">
              <w:rPr>
                <w:color w:val="000000"/>
                <w:lang w:eastAsia="lt-LT"/>
              </w:rPr>
              <w:lastRenderedPageBreak/>
              <w:t>asmeniui</w:t>
            </w:r>
            <w:r>
              <w:rPr>
                <w:color w:val="000000"/>
                <w:lang w:eastAsia="lt-LT"/>
              </w:rPr>
              <w:t xml:space="preserve"> su sunkia negalia</w:t>
            </w:r>
          </w:p>
        </w:tc>
        <w:tc>
          <w:tcPr>
            <w:tcW w:w="3119" w:type="dxa"/>
          </w:tcPr>
          <w:p w14:paraId="16449D1E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lastRenderedPageBreak/>
              <w:t>5,50 Eur/val.</w:t>
            </w:r>
          </w:p>
        </w:tc>
        <w:tc>
          <w:tcPr>
            <w:tcW w:w="2912" w:type="dxa"/>
            <w:vMerge/>
          </w:tcPr>
          <w:p w14:paraId="614C4F87" w14:textId="77777777" w:rsidR="009A11D5" w:rsidRDefault="009A11D5" w:rsidP="004F4A41">
            <w:pPr>
              <w:rPr>
                <w:color w:val="000000"/>
                <w:lang w:eastAsia="lt-LT"/>
              </w:rPr>
            </w:pPr>
          </w:p>
        </w:tc>
      </w:tr>
      <w:tr w:rsidR="009A11D5" w14:paraId="3924B88E" w14:textId="77777777" w:rsidTr="004F4A41">
        <w:tc>
          <w:tcPr>
            <w:tcW w:w="830" w:type="dxa"/>
            <w:vMerge w:val="restart"/>
          </w:tcPr>
          <w:p w14:paraId="0F224FD7" w14:textId="77777777" w:rsidR="009A11D5" w:rsidRDefault="009A11D5" w:rsidP="004F4A41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424</w:t>
            </w:r>
          </w:p>
          <w:p w14:paraId="325DAB05" w14:textId="77777777" w:rsidR="009A11D5" w:rsidRDefault="009A11D5" w:rsidP="004F4A41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425</w:t>
            </w:r>
          </w:p>
          <w:p w14:paraId="4E76B655" w14:textId="77777777" w:rsidR="009A11D5" w:rsidRDefault="009A11D5" w:rsidP="004F4A41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426</w:t>
            </w:r>
          </w:p>
          <w:p w14:paraId="3B3DBAB6" w14:textId="77777777" w:rsidR="009A11D5" w:rsidRDefault="009A11D5" w:rsidP="004F4A41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421</w:t>
            </w:r>
          </w:p>
          <w:p w14:paraId="4A30BE2B" w14:textId="77777777" w:rsidR="009A11D5" w:rsidRDefault="009A11D5" w:rsidP="004F4A41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422</w:t>
            </w:r>
          </w:p>
          <w:p w14:paraId="4AFC6098" w14:textId="77777777" w:rsidR="009A11D5" w:rsidRDefault="009A11D5" w:rsidP="004F4A41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423</w:t>
            </w:r>
          </w:p>
        </w:tc>
        <w:tc>
          <w:tcPr>
            <w:tcW w:w="3389" w:type="dxa"/>
            <w:vMerge w:val="restart"/>
          </w:tcPr>
          <w:p w14:paraId="4F12936A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Trumpalaikė</w:t>
            </w:r>
            <w:r w:rsidRPr="009D3E5D">
              <w:rPr>
                <w:color w:val="000000"/>
                <w:lang w:eastAsia="lt-LT"/>
              </w:rPr>
              <w:t xml:space="preserve"> socialinė globa</w:t>
            </w:r>
          </w:p>
          <w:p w14:paraId="16AE2E70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</w:p>
        </w:tc>
        <w:tc>
          <w:tcPr>
            <w:tcW w:w="4536" w:type="dxa"/>
          </w:tcPr>
          <w:p w14:paraId="33384BDD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suaugę asmenys</w:t>
            </w:r>
            <w:r w:rsidRPr="009D3E5D">
              <w:rPr>
                <w:color w:val="000000"/>
                <w:lang w:eastAsia="lt-LT"/>
              </w:rPr>
              <w:t xml:space="preserve"> su negalia ir </w:t>
            </w:r>
            <w:r>
              <w:rPr>
                <w:color w:val="000000"/>
                <w:lang w:eastAsia="lt-LT"/>
              </w:rPr>
              <w:t>senyvo amžiaus asmenys</w:t>
            </w:r>
          </w:p>
        </w:tc>
        <w:tc>
          <w:tcPr>
            <w:tcW w:w="3119" w:type="dxa"/>
          </w:tcPr>
          <w:p w14:paraId="11C33A93" w14:textId="77777777" w:rsidR="009A11D5" w:rsidRDefault="00133277" w:rsidP="004F4A41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990,00</w:t>
            </w:r>
            <w:r w:rsidR="009A11D5">
              <w:rPr>
                <w:color w:val="000000"/>
                <w:lang w:eastAsia="lt-LT"/>
              </w:rPr>
              <w:t xml:space="preserve"> Eur/mėn.</w:t>
            </w:r>
          </w:p>
        </w:tc>
        <w:tc>
          <w:tcPr>
            <w:tcW w:w="2912" w:type="dxa"/>
            <w:vMerge w:val="restart"/>
          </w:tcPr>
          <w:p w14:paraId="09AAD25A" w14:textId="77777777" w:rsidR="009A11D5" w:rsidRDefault="009A11D5" w:rsidP="004F4A41">
            <w:pPr>
              <w:rPr>
                <w:color w:val="000000"/>
                <w:lang w:eastAsia="lt-LT"/>
              </w:rPr>
            </w:pPr>
            <w:r w:rsidRPr="00093AE7">
              <w:rPr>
                <w:color w:val="000000"/>
                <w:lang w:eastAsia="lt-LT"/>
              </w:rPr>
              <w:t>Viliaus Gaigalaičio globos namai</w:t>
            </w:r>
          </w:p>
          <w:p w14:paraId="79547BF7" w14:textId="77777777" w:rsidR="009A11D5" w:rsidRDefault="009A11D5" w:rsidP="004F4A41">
            <w:pPr>
              <w:rPr>
                <w:color w:val="000000"/>
                <w:lang w:eastAsia="lt-LT"/>
              </w:rPr>
            </w:pPr>
          </w:p>
        </w:tc>
      </w:tr>
      <w:tr w:rsidR="009A11D5" w14:paraId="1BD682FC" w14:textId="77777777" w:rsidTr="004F4A41">
        <w:tc>
          <w:tcPr>
            <w:tcW w:w="830" w:type="dxa"/>
            <w:vMerge/>
          </w:tcPr>
          <w:p w14:paraId="50C8E2F2" w14:textId="77777777" w:rsidR="009A11D5" w:rsidRDefault="009A11D5" w:rsidP="004F4A41">
            <w:pPr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3389" w:type="dxa"/>
            <w:vMerge/>
          </w:tcPr>
          <w:p w14:paraId="45B74311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</w:p>
        </w:tc>
        <w:tc>
          <w:tcPr>
            <w:tcW w:w="4536" w:type="dxa"/>
          </w:tcPr>
          <w:p w14:paraId="2294C542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suaugę asmenys</w:t>
            </w:r>
            <w:r w:rsidRPr="009D3E5D">
              <w:rPr>
                <w:color w:val="000000"/>
                <w:lang w:eastAsia="lt-LT"/>
              </w:rPr>
              <w:t xml:space="preserve"> su sunkia negalia ir senyvo amž</w:t>
            </w:r>
            <w:r>
              <w:rPr>
                <w:color w:val="000000"/>
                <w:lang w:eastAsia="lt-LT"/>
              </w:rPr>
              <w:t>iaus asmenys su sunkia negalia</w:t>
            </w:r>
          </w:p>
        </w:tc>
        <w:tc>
          <w:tcPr>
            <w:tcW w:w="3119" w:type="dxa"/>
          </w:tcPr>
          <w:p w14:paraId="406045E6" w14:textId="77777777" w:rsidR="009A11D5" w:rsidRDefault="00133277" w:rsidP="004F4A41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1142,00</w:t>
            </w:r>
            <w:r w:rsidR="009A11D5">
              <w:rPr>
                <w:color w:val="000000"/>
                <w:lang w:eastAsia="lt-LT"/>
              </w:rPr>
              <w:t xml:space="preserve"> Eur/mėn.</w:t>
            </w:r>
          </w:p>
        </w:tc>
        <w:tc>
          <w:tcPr>
            <w:tcW w:w="2912" w:type="dxa"/>
            <w:vMerge/>
          </w:tcPr>
          <w:p w14:paraId="486668FD" w14:textId="77777777" w:rsidR="009A11D5" w:rsidRDefault="009A11D5" w:rsidP="004F4A41">
            <w:pPr>
              <w:rPr>
                <w:color w:val="000000"/>
                <w:lang w:eastAsia="lt-LT"/>
              </w:rPr>
            </w:pPr>
          </w:p>
        </w:tc>
      </w:tr>
      <w:tr w:rsidR="009A11D5" w14:paraId="0F96DC01" w14:textId="77777777" w:rsidTr="004F4A41">
        <w:tc>
          <w:tcPr>
            <w:tcW w:w="830" w:type="dxa"/>
            <w:vMerge/>
          </w:tcPr>
          <w:p w14:paraId="0F6BC58E" w14:textId="77777777" w:rsidR="009A11D5" w:rsidRDefault="009A11D5" w:rsidP="004F4A41">
            <w:pPr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3389" w:type="dxa"/>
            <w:vMerge/>
          </w:tcPr>
          <w:p w14:paraId="3486A16B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</w:p>
        </w:tc>
        <w:tc>
          <w:tcPr>
            <w:tcW w:w="4536" w:type="dxa"/>
          </w:tcPr>
          <w:p w14:paraId="2BEB4EA1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  <w:r>
              <w:t>vaikai, laikinai likę</w:t>
            </w:r>
            <w:r w:rsidRPr="00136DAE">
              <w:t xml:space="preserve"> be tėvų globos</w:t>
            </w:r>
          </w:p>
        </w:tc>
        <w:tc>
          <w:tcPr>
            <w:tcW w:w="3119" w:type="dxa"/>
          </w:tcPr>
          <w:p w14:paraId="7D343846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1045,00 Eur/mėn.</w:t>
            </w:r>
          </w:p>
        </w:tc>
        <w:tc>
          <w:tcPr>
            <w:tcW w:w="2912" w:type="dxa"/>
          </w:tcPr>
          <w:p w14:paraId="575FC1B3" w14:textId="77777777" w:rsidR="009A11D5" w:rsidRDefault="009A11D5" w:rsidP="004F4A41">
            <w:pPr>
              <w:rPr>
                <w:color w:val="000000"/>
                <w:lang w:eastAsia="lt-LT"/>
              </w:rPr>
            </w:pPr>
            <w:r w:rsidRPr="00093AE7">
              <w:rPr>
                <w:color w:val="000000"/>
                <w:lang w:eastAsia="lt-LT"/>
              </w:rPr>
              <w:t>Klaipėdos rajono Lapių pagrindinė mokykla</w:t>
            </w:r>
          </w:p>
        </w:tc>
      </w:tr>
      <w:tr w:rsidR="009A11D5" w14:paraId="1E72F938" w14:textId="77777777" w:rsidTr="004F4A41">
        <w:tc>
          <w:tcPr>
            <w:tcW w:w="830" w:type="dxa"/>
            <w:vMerge w:val="restart"/>
          </w:tcPr>
          <w:p w14:paraId="2982BC06" w14:textId="77777777" w:rsidR="009A11D5" w:rsidRDefault="009A11D5" w:rsidP="004F4A41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434</w:t>
            </w:r>
          </w:p>
          <w:p w14:paraId="17740BB9" w14:textId="77777777" w:rsidR="009A11D5" w:rsidRDefault="009A11D5" w:rsidP="004F4A41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435</w:t>
            </w:r>
          </w:p>
          <w:p w14:paraId="59F26E01" w14:textId="77777777" w:rsidR="009A11D5" w:rsidRDefault="009A11D5" w:rsidP="004F4A41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432</w:t>
            </w:r>
          </w:p>
          <w:p w14:paraId="4473063D" w14:textId="77777777" w:rsidR="009A11D5" w:rsidRDefault="009A11D5" w:rsidP="004F4A41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431</w:t>
            </w:r>
          </w:p>
        </w:tc>
        <w:tc>
          <w:tcPr>
            <w:tcW w:w="3389" w:type="dxa"/>
            <w:vMerge w:val="restart"/>
          </w:tcPr>
          <w:p w14:paraId="0BC31EE4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  <w:r w:rsidRPr="009D3E5D">
              <w:rPr>
                <w:color w:val="000000"/>
                <w:lang w:eastAsia="lt-LT"/>
              </w:rPr>
              <w:t>Ilgalaikė socialinė globa</w:t>
            </w:r>
          </w:p>
          <w:p w14:paraId="5784C44E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</w:p>
        </w:tc>
        <w:tc>
          <w:tcPr>
            <w:tcW w:w="4536" w:type="dxa"/>
          </w:tcPr>
          <w:p w14:paraId="1B6BB603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suaugę asmenys</w:t>
            </w:r>
            <w:r w:rsidRPr="009D3E5D">
              <w:rPr>
                <w:color w:val="000000"/>
                <w:lang w:eastAsia="lt-LT"/>
              </w:rPr>
              <w:t xml:space="preserve"> su negalia ir </w:t>
            </w:r>
            <w:r>
              <w:rPr>
                <w:color w:val="000000"/>
                <w:lang w:eastAsia="lt-LT"/>
              </w:rPr>
              <w:t>senyvo amžiaus asmenys</w:t>
            </w:r>
          </w:p>
        </w:tc>
        <w:tc>
          <w:tcPr>
            <w:tcW w:w="3119" w:type="dxa"/>
          </w:tcPr>
          <w:p w14:paraId="0E32441F" w14:textId="77777777" w:rsidR="009A11D5" w:rsidRDefault="00133277" w:rsidP="004F4A41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990,00</w:t>
            </w:r>
            <w:r w:rsidR="009A11D5">
              <w:rPr>
                <w:color w:val="000000"/>
                <w:lang w:eastAsia="lt-LT"/>
              </w:rPr>
              <w:t xml:space="preserve"> Eur/mėn.</w:t>
            </w:r>
          </w:p>
        </w:tc>
        <w:tc>
          <w:tcPr>
            <w:tcW w:w="2912" w:type="dxa"/>
            <w:vMerge w:val="restart"/>
          </w:tcPr>
          <w:p w14:paraId="396C0120" w14:textId="77777777" w:rsidR="009A11D5" w:rsidRDefault="009A11D5" w:rsidP="004F4A41">
            <w:pPr>
              <w:rPr>
                <w:color w:val="000000"/>
                <w:lang w:eastAsia="lt-LT"/>
              </w:rPr>
            </w:pPr>
            <w:r w:rsidRPr="00093AE7">
              <w:rPr>
                <w:color w:val="000000"/>
                <w:lang w:eastAsia="lt-LT"/>
              </w:rPr>
              <w:t>Viliaus Gaigalaičio globos namai</w:t>
            </w:r>
          </w:p>
          <w:p w14:paraId="7F73F460" w14:textId="77777777" w:rsidR="009A11D5" w:rsidRDefault="009A11D5" w:rsidP="004F4A41">
            <w:pPr>
              <w:rPr>
                <w:color w:val="000000"/>
                <w:lang w:eastAsia="lt-LT"/>
              </w:rPr>
            </w:pPr>
          </w:p>
        </w:tc>
      </w:tr>
      <w:tr w:rsidR="009A11D5" w14:paraId="5700A270" w14:textId="77777777" w:rsidTr="004F4A41">
        <w:tc>
          <w:tcPr>
            <w:tcW w:w="830" w:type="dxa"/>
            <w:vMerge/>
          </w:tcPr>
          <w:p w14:paraId="3BCF9403" w14:textId="77777777" w:rsidR="009A11D5" w:rsidRDefault="009A11D5" w:rsidP="004F4A41">
            <w:pPr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3389" w:type="dxa"/>
            <w:vMerge/>
          </w:tcPr>
          <w:p w14:paraId="256E198C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</w:p>
        </w:tc>
        <w:tc>
          <w:tcPr>
            <w:tcW w:w="4536" w:type="dxa"/>
          </w:tcPr>
          <w:p w14:paraId="0BD6DD44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suaugę asmenys</w:t>
            </w:r>
            <w:r w:rsidRPr="009D3E5D">
              <w:rPr>
                <w:color w:val="000000"/>
                <w:lang w:eastAsia="lt-LT"/>
              </w:rPr>
              <w:t xml:space="preserve"> su sunkia negalia ir senyvo amž</w:t>
            </w:r>
            <w:r>
              <w:rPr>
                <w:color w:val="000000"/>
                <w:lang w:eastAsia="lt-LT"/>
              </w:rPr>
              <w:t>iaus asmenys su sunkia negalia</w:t>
            </w:r>
          </w:p>
        </w:tc>
        <w:tc>
          <w:tcPr>
            <w:tcW w:w="3119" w:type="dxa"/>
          </w:tcPr>
          <w:p w14:paraId="4CF31F2B" w14:textId="77777777" w:rsidR="009A11D5" w:rsidRDefault="00133277" w:rsidP="004F4A41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1142,00</w:t>
            </w:r>
            <w:r w:rsidR="009A11D5">
              <w:rPr>
                <w:color w:val="000000"/>
                <w:lang w:eastAsia="lt-LT"/>
              </w:rPr>
              <w:t xml:space="preserve"> Eur/mėn.</w:t>
            </w:r>
          </w:p>
        </w:tc>
        <w:tc>
          <w:tcPr>
            <w:tcW w:w="2912" w:type="dxa"/>
            <w:vMerge/>
          </w:tcPr>
          <w:p w14:paraId="25FF8792" w14:textId="77777777" w:rsidR="009A11D5" w:rsidRDefault="009A11D5" w:rsidP="004F4A41">
            <w:pPr>
              <w:rPr>
                <w:color w:val="000000"/>
                <w:lang w:eastAsia="lt-LT"/>
              </w:rPr>
            </w:pPr>
          </w:p>
        </w:tc>
      </w:tr>
      <w:tr w:rsidR="009A11D5" w14:paraId="6A818C33" w14:textId="77777777" w:rsidTr="004F4A41">
        <w:tc>
          <w:tcPr>
            <w:tcW w:w="830" w:type="dxa"/>
            <w:vMerge/>
          </w:tcPr>
          <w:p w14:paraId="4E647795" w14:textId="77777777" w:rsidR="009A11D5" w:rsidRDefault="009A11D5" w:rsidP="004F4A41">
            <w:pPr>
              <w:jc w:val="center"/>
              <w:rPr>
                <w:color w:val="000000"/>
                <w:lang w:eastAsia="lt-LT"/>
              </w:rPr>
            </w:pPr>
          </w:p>
        </w:tc>
        <w:tc>
          <w:tcPr>
            <w:tcW w:w="3389" w:type="dxa"/>
            <w:vMerge/>
          </w:tcPr>
          <w:p w14:paraId="7F4C613F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</w:p>
        </w:tc>
        <w:tc>
          <w:tcPr>
            <w:tcW w:w="4536" w:type="dxa"/>
          </w:tcPr>
          <w:p w14:paraId="303BB116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  <w:r>
              <w:t>vaikai, laikinai likę</w:t>
            </w:r>
            <w:r w:rsidRPr="00136DAE">
              <w:t xml:space="preserve"> be tėvų globos</w:t>
            </w:r>
          </w:p>
        </w:tc>
        <w:tc>
          <w:tcPr>
            <w:tcW w:w="3119" w:type="dxa"/>
          </w:tcPr>
          <w:p w14:paraId="7D0574ED" w14:textId="77777777" w:rsidR="009A11D5" w:rsidRDefault="009A11D5" w:rsidP="004F4A41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1045,00 Eur/mėn.</w:t>
            </w:r>
          </w:p>
        </w:tc>
        <w:tc>
          <w:tcPr>
            <w:tcW w:w="2912" w:type="dxa"/>
          </w:tcPr>
          <w:p w14:paraId="5563A36E" w14:textId="77777777" w:rsidR="009A11D5" w:rsidRDefault="009A11D5" w:rsidP="004F4A41">
            <w:pPr>
              <w:rPr>
                <w:color w:val="000000"/>
                <w:lang w:eastAsia="lt-LT"/>
              </w:rPr>
            </w:pPr>
            <w:r w:rsidRPr="00093AE7">
              <w:rPr>
                <w:color w:val="000000"/>
                <w:lang w:eastAsia="lt-LT"/>
              </w:rPr>
              <w:t>Klaipėdos rajono Lapių pagrindinė mokykla</w:t>
            </w:r>
          </w:p>
        </w:tc>
      </w:tr>
    </w:tbl>
    <w:p w14:paraId="06EC672F" w14:textId="77777777" w:rsidR="009A11D5" w:rsidRDefault="009A11D5" w:rsidP="00655CF5">
      <w:pPr>
        <w:tabs>
          <w:tab w:val="right" w:pos="9540"/>
        </w:tabs>
        <w:ind w:firstLine="709"/>
        <w:jc w:val="both"/>
        <w:rPr>
          <w:lang w:eastAsia="ar-SA" w:bidi="he-IL"/>
        </w:rPr>
      </w:pPr>
    </w:p>
    <w:p w14:paraId="363F23B5" w14:textId="77777777" w:rsidR="00C12E8E" w:rsidRPr="008779EA" w:rsidRDefault="009A11D5" w:rsidP="00655CF5">
      <w:pPr>
        <w:tabs>
          <w:tab w:val="right" w:pos="9540"/>
        </w:tabs>
        <w:ind w:firstLine="709"/>
        <w:jc w:val="both"/>
      </w:pPr>
      <w:r>
        <w:t>2</w:t>
      </w:r>
      <w:r w:rsidR="00C12E8E">
        <w:t>. Ši</w:t>
      </w:r>
      <w:r w:rsidR="00133277">
        <w:t>s sprendimas įsigalioja nuo 2021</w:t>
      </w:r>
      <w:r w:rsidR="00C12E8E">
        <w:t xml:space="preserve"> m. </w:t>
      </w:r>
      <w:r w:rsidR="00133277">
        <w:t>vasario</w:t>
      </w:r>
      <w:r w:rsidR="00C12E8E">
        <w:t xml:space="preserve"> 1 d.</w:t>
      </w:r>
    </w:p>
    <w:p w14:paraId="2F49A1FC" w14:textId="77777777" w:rsidR="00107D51" w:rsidRDefault="009A11D5" w:rsidP="00655CF5">
      <w:pPr>
        <w:tabs>
          <w:tab w:val="right" w:pos="9540"/>
        </w:tabs>
        <w:ind w:firstLine="709"/>
        <w:jc w:val="both"/>
      </w:pPr>
      <w:r>
        <w:t>3</w:t>
      </w:r>
      <w:r w:rsidR="00107D51">
        <w:t xml:space="preserve">. </w:t>
      </w:r>
      <w:r w:rsidR="00107D51" w:rsidRPr="008779EA">
        <w:t>S</w:t>
      </w:r>
      <w:r w:rsidR="00107D51">
        <w:t xml:space="preserve">kelbti šį sprendimą Teisės aktų registre, Klaipėdos rajono savivaldybės interneto svetainėje. </w:t>
      </w:r>
    </w:p>
    <w:p w14:paraId="36D8021C" w14:textId="77777777" w:rsidR="00107D51" w:rsidRDefault="00107D51" w:rsidP="00107D51">
      <w:pPr>
        <w:tabs>
          <w:tab w:val="left" w:pos="3450"/>
        </w:tabs>
        <w:jc w:val="both"/>
      </w:pPr>
    </w:p>
    <w:p w14:paraId="17D5C38B" w14:textId="77777777" w:rsidR="004D1254" w:rsidRDefault="004D1254" w:rsidP="00107D51">
      <w:pPr>
        <w:tabs>
          <w:tab w:val="left" w:pos="3450"/>
        </w:tabs>
        <w:jc w:val="both"/>
      </w:pPr>
    </w:p>
    <w:p w14:paraId="7EBB5707" w14:textId="77777777" w:rsidR="004D1254" w:rsidRDefault="004D1254" w:rsidP="00107D51">
      <w:pPr>
        <w:tabs>
          <w:tab w:val="left" w:pos="3450"/>
        </w:tabs>
        <w:jc w:val="both"/>
      </w:pPr>
    </w:p>
    <w:p w14:paraId="740695D6" w14:textId="69F79291" w:rsidR="004D1254" w:rsidRDefault="008D491C" w:rsidP="008D491C">
      <w:pPr>
        <w:jc w:val="both"/>
      </w:pPr>
      <w:r w:rsidRPr="008D491C">
        <w:t>Savivaldybės meras</w:t>
      </w:r>
      <w:r w:rsidR="00AC6278">
        <w:tab/>
      </w:r>
      <w:r w:rsidR="00AC6278">
        <w:tab/>
      </w:r>
      <w:r w:rsidR="00AC6278">
        <w:tab/>
      </w:r>
      <w:r w:rsidR="00AC6278">
        <w:tab/>
      </w:r>
      <w:r w:rsidR="00AC6278">
        <w:tab/>
      </w:r>
      <w:r w:rsidR="00AC6278">
        <w:tab/>
      </w:r>
      <w:r w:rsidR="00AC6278">
        <w:tab/>
      </w:r>
      <w:r w:rsidR="00AC6278">
        <w:tab/>
        <w:t xml:space="preserve">      Bronius Markauskas</w:t>
      </w:r>
    </w:p>
    <w:p w14:paraId="3BAF1AF8" w14:textId="77777777" w:rsidR="004D1254" w:rsidRDefault="004D1254" w:rsidP="008D491C">
      <w:pPr>
        <w:jc w:val="both"/>
      </w:pPr>
    </w:p>
    <w:sectPr w:rsidR="004D1254" w:rsidSect="00AC6278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8B45F9" w14:textId="77777777" w:rsidR="00D533E4" w:rsidRDefault="00D533E4">
      <w:r>
        <w:separator/>
      </w:r>
    </w:p>
  </w:endnote>
  <w:endnote w:type="continuationSeparator" w:id="0">
    <w:p w14:paraId="7B3BE8BB" w14:textId="77777777" w:rsidR="00D533E4" w:rsidRDefault="00D5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F7743" w14:textId="77777777"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14:paraId="419F2805" w14:textId="77777777"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5E0E82" w14:textId="77777777" w:rsidR="00D533E4" w:rsidRDefault="00D533E4">
      <w:r>
        <w:separator/>
      </w:r>
    </w:p>
  </w:footnote>
  <w:footnote w:type="continuationSeparator" w:id="0">
    <w:p w14:paraId="3DA5E2C8" w14:textId="77777777" w:rsidR="00D533E4" w:rsidRDefault="00D53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01193" w14:textId="77777777" w:rsidR="0027545A" w:rsidRDefault="00DE0A25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34F2553" w14:textId="77777777"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4659797"/>
      <w:docPartObj>
        <w:docPartGallery w:val="Page Numbers (Top of Page)"/>
        <w:docPartUnique/>
      </w:docPartObj>
    </w:sdtPr>
    <w:sdtContent>
      <w:p w14:paraId="10BF7CDA" w14:textId="42BBB4A7" w:rsidR="00AC6278" w:rsidRDefault="00AC6278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63E7E1" w14:textId="77777777" w:rsidR="0027545A" w:rsidRDefault="0027545A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305C762C"/>
    <w:multiLevelType w:val="hybridMultilevel"/>
    <w:tmpl w:val="155A75FC"/>
    <w:lvl w:ilvl="0" w:tplc="C43A70B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4C940518"/>
    <w:multiLevelType w:val="hybridMultilevel"/>
    <w:tmpl w:val="29C6DBC2"/>
    <w:lvl w:ilvl="0" w:tplc="0562EF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" w15:restartNumberingAfterBreak="0">
    <w:nsid w:val="741D3AB8"/>
    <w:multiLevelType w:val="hybridMultilevel"/>
    <w:tmpl w:val="CAF80854"/>
    <w:lvl w:ilvl="0" w:tplc="F02C556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8511104"/>
    <w:multiLevelType w:val="hybridMultilevel"/>
    <w:tmpl w:val="1FD0CA0C"/>
    <w:lvl w:ilvl="0" w:tplc="FCFC1C9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055C"/>
    <w:rsid w:val="0002148B"/>
    <w:rsid w:val="00026BC0"/>
    <w:rsid w:val="000326A3"/>
    <w:rsid w:val="0003487D"/>
    <w:rsid w:val="00036178"/>
    <w:rsid w:val="00055EE6"/>
    <w:rsid w:val="000812F1"/>
    <w:rsid w:val="00086A82"/>
    <w:rsid w:val="000A20A0"/>
    <w:rsid w:val="000A7D9D"/>
    <w:rsid w:val="000B5530"/>
    <w:rsid w:val="000D1BB3"/>
    <w:rsid w:val="000D31C7"/>
    <w:rsid w:val="000D3455"/>
    <w:rsid w:val="000E2C07"/>
    <w:rsid w:val="000E2F38"/>
    <w:rsid w:val="000F748C"/>
    <w:rsid w:val="00101BA2"/>
    <w:rsid w:val="00107D51"/>
    <w:rsid w:val="001144A6"/>
    <w:rsid w:val="001176EB"/>
    <w:rsid w:val="00121AC6"/>
    <w:rsid w:val="00121ACB"/>
    <w:rsid w:val="001253FF"/>
    <w:rsid w:val="0013050A"/>
    <w:rsid w:val="00132ABD"/>
    <w:rsid w:val="00133277"/>
    <w:rsid w:val="001337C1"/>
    <w:rsid w:val="00136D9C"/>
    <w:rsid w:val="001408CB"/>
    <w:rsid w:val="0014171E"/>
    <w:rsid w:val="00155682"/>
    <w:rsid w:val="001567CB"/>
    <w:rsid w:val="00171CEB"/>
    <w:rsid w:val="00172B88"/>
    <w:rsid w:val="00181DAD"/>
    <w:rsid w:val="00184B50"/>
    <w:rsid w:val="001B626A"/>
    <w:rsid w:val="001C1614"/>
    <w:rsid w:val="001C7A04"/>
    <w:rsid w:val="001D72D4"/>
    <w:rsid w:val="0020746A"/>
    <w:rsid w:val="0021210C"/>
    <w:rsid w:val="002156CC"/>
    <w:rsid w:val="002218A6"/>
    <w:rsid w:val="00230792"/>
    <w:rsid w:val="00237067"/>
    <w:rsid w:val="002403D8"/>
    <w:rsid w:val="00242529"/>
    <w:rsid w:val="00242C5F"/>
    <w:rsid w:val="00243DEE"/>
    <w:rsid w:val="00246C37"/>
    <w:rsid w:val="00247E33"/>
    <w:rsid w:val="0025236C"/>
    <w:rsid w:val="00252BB6"/>
    <w:rsid w:val="002569EB"/>
    <w:rsid w:val="002711E4"/>
    <w:rsid w:val="002723B6"/>
    <w:rsid w:val="00272A21"/>
    <w:rsid w:val="00272E11"/>
    <w:rsid w:val="0027545A"/>
    <w:rsid w:val="00287850"/>
    <w:rsid w:val="00290B9C"/>
    <w:rsid w:val="00293A53"/>
    <w:rsid w:val="002947B2"/>
    <w:rsid w:val="00295711"/>
    <w:rsid w:val="00296E11"/>
    <w:rsid w:val="002B0948"/>
    <w:rsid w:val="002B4DDC"/>
    <w:rsid w:val="002B5A6D"/>
    <w:rsid w:val="002C0283"/>
    <w:rsid w:val="002C05FF"/>
    <w:rsid w:val="002C27BD"/>
    <w:rsid w:val="002E0463"/>
    <w:rsid w:val="002E1AAC"/>
    <w:rsid w:val="002E4D16"/>
    <w:rsid w:val="002F2BBF"/>
    <w:rsid w:val="002F5E26"/>
    <w:rsid w:val="002F5F21"/>
    <w:rsid w:val="00323049"/>
    <w:rsid w:val="00342F53"/>
    <w:rsid w:val="003436F1"/>
    <w:rsid w:val="003473E4"/>
    <w:rsid w:val="00347A11"/>
    <w:rsid w:val="00352CB6"/>
    <w:rsid w:val="00353E84"/>
    <w:rsid w:val="00360E6E"/>
    <w:rsid w:val="00364DCF"/>
    <w:rsid w:val="00365FD0"/>
    <w:rsid w:val="003730E4"/>
    <w:rsid w:val="00387F3C"/>
    <w:rsid w:val="003919DE"/>
    <w:rsid w:val="00392CD6"/>
    <w:rsid w:val="00397FE9"/>
    <w:rsid w:val="003A0037"/>
    <w:rsid w:val="003A2057"/>
    <w:rsid w:val="003B0414"/>
    <w:rsid w:val="003B4DC8"/>
    <w:rsid w:val="003C0E28"/>
    <w:rsid w:val="003C36D9"/>
    <w:rsid w:val="003C69AE"/>
    <w:rsid w:val="003D1560"/>
    <w:rsid w:val="003D5184"/>
    <w:rsid w:val="003E04B8"/>
    <w:rsid w:val="003E1B9C"/>
    <w:rsid w:val="003F1193"/>
    <w:rsid w:val="003F4036"/>
    <w:rsid w:val="00400B5D"/>
    <w:rsid w:val="00407F54"/>
    <w:rsid w:val="00413B8F"/>
    <w:rsid w:val="00415048"/>
    <w:rsid w:val="004156A0"/>
    <w:rsid w:val="00416928"/>
    <w:rsid w:val="00424335"/>
    <w:rsid w:val="0044260E"/>
    <w:rsid w:val="004506C5"/>
    <w:rsid w:val="004635C5"/>
    <w:rsid w:val="00463FF2"/>
    <w:rsid w:val="00467299"/>
    <w:rsid w:val="00480A4F"/>
    <w:rsid w:val="00481E24"/>
    <w:rsid w:val="00482BD9"/>
    <w:rsid w:val="00482E5C"/>
    <w:rsid w:val="004978C9"/>
    <w:rsid w:val="004B0716"/>
    <w:rsid w:val="004B0C88"/>
    <w:rsid w:val="004B1CEB"/>
    <w:rsid w:val="004D0589"/>
    <w:rsid w:val="004D1254"/>
    <w:rsid w:val="004D26C3"/>
    <w:rsid w:val="004E30E8"/>
    <w:rsid w:val="004E5037"/>
    <w:rsid w:val="00502B59"/>
    <w:rsid w:val="00523E17"/>
    <w:rsid w:val="00525372"/>
    <w:rsid w:val="00527546"/>
    <w:rsid w:val="00534170"/>
    <w:rsid w:val="005425DF"/>
    <w:rsid w:val="00546150"/>
    <w:rsid w:val="00546303"/>
    <w:rsid w:val="00551FD3"/>
    <w:rsid w:val="00566F21"/>
    <w:rsid w:val="0056737D"/>
    <w:rsid w:val="00570C7A"/>
    <w:rsid w:val="0057489D"/>
    <w:rsid w:val="00575CBF"/>
    <w:rsid w:val="00577274"/>
    <w:rsid w:val="005860D2"/>
    <w:rsid w:val="005B35F3"/>
    <w:rsid w:val="005C18D5"/>
    <w:rsid w:val="005C458D"/>
    <w:rsid w:val="005C50B9"/>
    <w:rsid w:val="005E5DFD"/>
    <w:rsid w:val="005E6CAE"/>
    <w:rsid w:val="00603C3E"/>
    <w:rsid w:val="00605410"/>
    <w:rsid w:val="006265FC"/>
    <w:rsid w:val="0063137C"/>
    <w:rsid w:val="00650BD3"/>
    <w:rsid w:val="00651547"/>
    <w:rsid w:val="006518B3"/>
    <w:rsid w:val="00655CF5"/>
    <w:rsid w:val="00667F14"/>
    <w:rsid w:val="00674700"/>
    <w:rsid w:val="006956E8"/>
    <w:rsid w:val="006A2277"/>
    <w:rsid w:val="006A2956"/>
    <w:rsid w:val="006B1983"/>
    <w:rsid w:val="006B63E7"/>
    <w:rsid w:val="006C30DF"/>
    <w:rsid w:val="006C5F00"/>
    <w:rsid w:val="006C7DD8"/>
    <w:rsid w:val="006D2B01"/>
    <w:rsid w:val="006D7468"/>
    <w:rsid w:val="006E3A7A"/>
    <w:rsid w:val="006E60B9"/>
    <w:rsid w:val="006F245B"/>
    <w:rsid w:val="00711492"/>
    <w:rsid w:val="00713F92"/>
    <w:rsid w:val="0071511C"/>
    <w:rsid w:val="00724CD2"/>
    <w:rsid w:val="0074055C"/>
    <w:rsid w:val="00747EFE"/>
    <w:rsid w:val="007570D6"/>
    <w:rsid w:val="00762071"/>
    <w:rsid w:val="007628F3"/>
    <w:rsid w:val="00765C6C"/>
    <w:rsid w:val="0078236D"/>
    <w:rsid w:val="007839DC"/>
    <w:rsid w:val="007943E8"/>
    <w:rsid w:val="00796B95"/>
    <w:rsid w:val="007A4EF2"/>
    <w:rsid w:val="007A5C90"/>
    <w:rsid w:val="007B1B81"/>
    <w:rsid w:val="007B2A76"/>
    <w:rsid w:val="007C037B"/>
    <w:rsid w:val="007C12BD"/>
    <w:rsid w:val="007D0593"/>
    <w:rsid w:val="007D203D"/>
    <w:rsid w:val="007F0142"/>
    <w:rsid w:val="007F5EE5"/>
    <w:rsid w:val="007F6E4A"/>
    <w:rsid w:val="008024C8"/>
    <w:rsid w:val="00804AC4"/>
    <w:rsid w:val="00807AC1"/>
    <w:rsid w:val="00807D45"/>
    <w:rsid w:val="00810909"/>
    <w:rsid w:val="008221E3"/>
    <w:rsid w:val="00824989"/>
    <w:rsid w:val="0083011C"/>
    <w:rsid w:val="00830B4E"/>
    <w:rsid w:val="00861982"/>
    <w:rsid w:val="00866EBC"/>
    <w:rsid w:val="00873C60"/>
    <w:rsid w:val="008833C8"/>
    <w:rsid w:val="0088627B"/>
    <w:rsid w:val="008947D7"/>
    <w:rsid w:val="00894D73"/>
    <w:rsid w:val="008A0BE7"/>
    <w:rsid w:val="008A4DFF"/>
    <w:rsid w:val="008A5C5D"/>
    <w:rsid w:val="008B6EA9"/>
    <w:rsid w:val="008C3EF7"/>
    <w:rsid w:val="008C42CB"/>
    <w:rsid w:val="008D491C"/>
    <w:rsid w:val="008E396B"/>
    <w:rsid w:val="008F38B8"/>
    <w:rsid w:val="00901FEC"/>
    <w:rsid w:val="0090313D"/>
    <w:rsid w:val="00910AAE"/>
    <w:rsid w:val="00913839"/>
    <w:rsid w:val="00914DFD"/>
    <w:rsid w:val="009163EE"/>
    <w:rsid w:val="00931EE8"/>
    <w:rsid w:val="00937150"/>
    <w:rsid w:val="00941C6E"/>
    <w:rsid w:val="0094434A"/>
    <w:rsid w:val="00945353"/>
    <w:rsid w:val="00977B48"/>
    <w:rsid w:val="009834F2"/>
    <w:rsid w:val="009911D9"/>
    <w:rsid w:val="00994CD9"/>
    <w:rsid w:val="00995E89"/>
    <w:rsid w:val="009A031E"/>
    <w:rsid w:val="009A11D5"/>
    <w:rsid w:val="009B1C92"/>
    <w:rsid w:val="009B1ED2"/>
    <w:rsid w:val="009B2984"/>
    <w:rsid w:val="009B7F27"/>
    <w:rsid w:val="009D0497"/>
    <w:rsid w:val="009D7708"/>
    <w:rsid w:val="009E039D"/>
    <w:rsid w:val="009F4320"/>
    <w:rsid w:val="009F6711"/>
    <w:rsid w:val="00A07660"/>
    <w:rsid w:val="00A07CCC"/>
    <w:rsid w:val="00A122B3"/>
    <w:rsid w:val="00A230F3"/>
    <w:rsid w:val="00A27C6B"/>
    <w:rsid w:val="00A5559E"/>
    <w:rsid w:val="00A62161"/>
    <w:rsid w:val="00A6313C"/>
    <w:rsid w:val="00A70435"/>
    <w:rsid w:val="00A76D04"/>
    <w:rsid w:val="00A91CE9"/>
    <w:rsid w:val="00AC6278"/>
    <w:rsid w:val="00AD1AD4"/>
    <w:rsid w:val="00AD2CD3"/>
    <w:rsid w:val="00AD46C3"/>
    <w:rsid w:val="00AD7A8E"/>
    <w:rsid w:val="00AE0124"/>
    <w:rsid w:val="00AE357E"/>
    <w:rsid w:val="00AE3669"/>
    <w:rsid w:val="00AE4A81"/>
    <w:rsid w:val="00AF5659"/>
    <w:rsid w:val="00B0091D"/>
    <w:rsid w:val="00B11573"/>
    <w:rsid w:val="00B21D55"/>
    <w:rsid w:val="00B35959"/>
    <w:rsid w:val="00B4265C"/>
    <w:rsid w:val="00B4479B"/>
    <w:rsid w:val="00B455D9"/>
    <w:rsid w:val="00B46804"/>
    <w:rsid w:val="00B571B4"/>
    <w:rsid w:val="00B727A1"/>
    <w:rsid w:val="00B7498D"/>
    <w:rsid w:val="00B75978"/>
    <w:rsid w:val="00B912CF"/>
    <w:rsid w:val="00BC44EE"/>
    <w:rsid w:val="00BD56DD"/>
    <w:rsid w:val="00BE1B84"/>
    <w:rsid w:val="00BE2C32"/>
    <w:rsid w:val="00BF3CFC"/>
    <w:rsid w:val="00C03505"/>
    <w:rsid w:val="00C04AE0"/>
    <w:rsid w:val="00C12E8E"/>
    <w:rsid w:val="00C15785"/>
    <w:rsid w:val="00C24EF8"/>
    <w:rsid w:val="00C30A54"/>
    <w:rsid w:val="00C367EE"/>
    <w:rsid w:val="00C368CE"/>
    <w:rsid w:val="00C5740E"/>
    <w:rsid w:val="00C577ED"/>
    <w:rsid w:val="00C64E26"/>
    <w:rsid w:val="00C717DD"/>
    <w:rsid w:val="00C73ECC"/>
    <w:rsid w:val="00C8456B"/>
    <w:rsid w:val="00C91710"/>
    <w:rsid w:val="00CA1CA8"/>
    <w:rsid w:val="00CA7F09"/>
    <w:rsid w:val="00CB089B"/>
    <w:rsid w:val="00CB5F6B"/>
    <w:rsid w:val="00CC5937"/>
    <w:rsid w:val="00CD2E00"/>
    <w:rsid w:val="00CD4E23"/>
    <w:rsid w:val="00CD54B0"/>
    <w:rsid w:val="00CD6C64"/>
    <w:rsid w:val="00CF1059"/>
    <w:rsid w:val="00D004A7"/>
    <w:rsid w:val="00D03CF2"/>
    <w:rsid w:val="00D35DCD"/>
    <w:rsid w:val="00D402D9"/>
    <w:rsid w:val="00D40641"/>
    <w:rsid w:val="00D4596E"/>
    <w:rsid w:val="00D526B1"/>
    <w:rsid w:val="00D533E4"/>
    <w:rsid w:val="00D6415F"/>
    <w:rsid w:val="00D71882"/>
    <w:rsid w:val="00D727DA"/>
    <w:rsid w:val="00D85EE6"/>
    <w:rsid w:val="00D86F52"/>
    <w:rsid w:val="00DB4EB9"/>
    <w:rsid w:val="00DC0C29"/>
    <w:rsid w:val="00DC585F"/>
    <w:rsid w:val="00DD04B8"/>
    <w:rsid w:val="00DD43B8"/>
    <w:rsid w:val="00DE0A25"/>
    <w:rsid w:val="00DE0D49"/>
    <w:rsid w:val="00DF3B8B"/>
    <w:rsid w:val="00E008EF"/>
    <w:rsid w:val="00E009D0"/>
    <w:rsid w:val="00E00F86"/>
    <w:rsid w:val="00E03793"/>
    <w:rsid w:val="00E24DA0"/>
    <w:rsid w:val="00E369A3"/>
    <w:rsid w:val="00E40139"/>
    <w:rsid w:val="00E43766"/>
    <w:rsid w:val="00E4563F"/>
    <w:rsid w:val="00E46F2F"/>
    <w:rsid w:val="00E540EF"/>
    <w:rsid w:val="00E55D5E"/>
    <w:rsid w:val="00E62251"/>
    <w:rsid w:val="00E7340C"/>
    <w:rsid w:val="00E73DD2"/>
    <w:rsid w:val="00E979E4"/>
    <w:rsid w:val="00EA11B2"/>
    <w:rsid w:val="00EA2124"/>
    <w:rsid w:val="00EA357A"/>
    <w:rsid w:val="00EB46A5"/>
    <w:rsid w:val="00EC33FE"/>
    <w:rsid w:val="00EC4F90"/>
    <w:rsid w:val="00ED4363"/>
    <w:rsid w:val="00F05CC4"/>
    <w:rsid w:val="00F07451"/>
    <w:rsid w:val="00F12673"/>
    <w:rsid w:val="00F16577"/>
    <w:rsid w:val="00F17A11"/>
    <w:rsid w:val="00F205B6"/>
    <w:rsid w:val="00F43CF0"/>
    <w:rsid w:val="00F47058"/>
    <w:rsid w:val="00F728BE"/>
    <w:rsid w:val="00F77BDB"/>
    <w:rsid w:val="00F8305B"/>
    <w:rsid w:val="00F83A94"/>
    <w:rsid w:val="00FC2897"/>
    <w:rsid w:val="00FC3B76"/>
    <w:rsid w:val="00FD1C56"/>
    <w:rsid w:val="00FD4716"/>
    <w:rsid w:val="00FE2692"/>
    <w:rsid w:val="00FE563F"/>
    <w:rsid w:val="00FE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2905F6"/>
  <w15:docId w15:val="{C6F70188-EF1A-4434-96C1-38F862B14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Sraopastraipa">
    <w:name w:val="List Paragraph"/>
    <w:basedOn w:val="prastasis"/>
    <w:qFormat/>
    <w:rsid w:val="001C1614"/>
    <w:pPr>
      <w:ind w:left="720"/>
    </w:pPr>
  </w:style>
  <w:style w:type="character" w:customStyle="1" w:styleId="FontStyle150">
    <w:name w:val="Font Style150"/>
    <w:rsid w:val="001C1614"/>
    <w:rPr>
      <w:rFonts w:ascii="Times New Roman" w:hAnsi="Times New Roman" w:cs="Times New Roman" w:hint="default"/>
      <w:sz w:val="18"/>
      <w:szCs w:val="18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AC627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rtotojas\My%20Documents\2011%20tarybos%20sprend\soc.parama%2012.22\KLRStarybossprprojekta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9D4B4-B368-467F-BDD3-3896F694C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KLRStarybossprprojektas.dot</Template>
  <TotalTime>2</TotalTime>
  <Pages>2</Pages>
  <Words>1908</Words>
  <Characters>1089</Characters>
  <Application>Microsoft Office Word</Application>
  <DocSecurity>0</DocSecurity>
  <Lines>9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Dalia Gumuliauskienė</dc:creator>
  <cp:lastModifiedBy>Dainora Daugeliene</cp:lastModifiedBy>
  <cp:revision>3</cp:revision>
  <cp:lastPrinted>2020-08-04T06:15:00Z</cp:lastPrinted>
  <dcterms:created xsi:type="dcterms:W3CDTF">2021-01-20T11:17:00Z</dcterms:created>
  <dcterms:modified xsi:type="dcterms:W3CDTF">2021-02-01T07:17:00Z</dcterms:modified>
</cp:coreProperties>
</file>