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B6B3A" w14:textId="77777777" w:rsidR="00A22F99" w:rsidRPr="00835490" w:rsidRDefault="00A22F99" w:rsidP="00A22F99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_Hlk51145442"/>
      <w:r w:rsidRPr="00835490">
        <w:rPr>
          <w:b/>
          <w:caps/>
          <w:noProof/>
          <w:szCs w:val="20"/>
        </w:rPr>
        <w:drawing>
          <wp:inline distT="0" distB="0" distL="0" distR="0" wp14:anchorId="79C789E3" wp14:editId="7701B702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D8D8350" w14:textId="77777777" w:rsidR="00A22F99" w:rsidRPr="00A22F99" w:rsidRDefault="00A22F99" w:rsidP="00A22F99">
      <w:pPr>
        <w:jc w:val="center"/>
        <w:rPr>
          <w:caps/>
          <w:sz w:val="12"/>
          <w:szCs w:val="12"/>
        </w:rPr>
      </w:pPr>
    </w:p>
    <w:p w14:paraId="58F35579" w14:textId="77777777" w:rsidR="00A22F99" w:rsidRPr="00835490" w:rsidRDefault="00A22F99" w:rsidP="00A22F99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p w14:paraId="0FDDBA9B" w14:textId="77777777" w:rsidR="0065337F" w:rsidRPr="00663E59" w:rsidRDefault="0065337F" w:rsidP="00946089">
      <w:pPr>
        <w:jc w:val="center"/>
        <w:rPr>
          <w:bCs/>
        </w:rPr>
      </w:pPr>
    </w:p>
    <w:p w14:paraId="484C742C" w14:textId="65DA0754" w:rsidR="0065337F" w:rsidRPr="00A22F99" w:rsidRDefault="00A22F99" w:rsidP="00A22F99">
      <w:pPr>
        <w:jc w:val="center"/>
        <w:rPr>
          <w:b/>
          <w:bCs/>
          <w:sz w:val="28"/>
          <w:szCs w:val="28"/>
        </w:rPr>
      </w:pPr>
      <w:r w:rsidRPr="00A22F99">
        <w:rPr>
          <w:b/>
          <w:bCs/>
          <w:sz w:val="28"/>
          <w:szCs w:val="28"/>
        </w:rPr>
        <w:t>SPRENDIMAS</w:t>
      </w:r>
    </w:p>
    <w:p w14:paraId="381187BD" w14:textId="772266A8" w:rsidR="0065337F" w:rsidRPr="00A22F99" w:rsidRDefault="00A22F99" w:rsidP="00A22F99">
      <w:pPr>
        <w:jc w:val="center"/>
        <w:rPr>
          <w:b/>
          <w:bCs/>
          <w:sz w:val="28"/>
          <w:szCs w:val="28"/>
        </w:rPr>
      </w:pPr>
      <w:r w:rsidRPr="00A22F99">
        <w:rPr>
          <w:b/>
          <w:bCs/>
          <w:sz w:val="28"/>
          <w:szCs w:val="28"/>
        </w:rPr>
        <w:t>DĖL KLAIPĖDOS RAJONO SAVIVALDYBĖS  TARYBOS 2020 M. BALANDŽIO 30 D. SPRENDIMO NR. T11-171 ,,DĖL KLAIPĖDOS RAJONO SAVIVALDYBĖS ANTIKORUPCIJOS KOMISIJOS SUDARYMO“ PAKEITIMO</w:t>
      </w:r>
    </w:p>
    <w:p w14:paraId="139129A4" w14:textId="77777777" w:rsidR="0065337F" w:rsidRPr="007D0108" w:rsidRDefault="0065337F" w:rsidP="0065337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42F73319" w14:textId="5FC49D7C" w:rsidR="0065337F" w:rsidRDefault="00A073B2" w:rsidP="0065337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  <w:caps w:val="0"/>
        </w:rPr>
        <w:t>2021</w:t>
      </w:r>
      <w:r w:rsidR="0065337F">
        <w:rPr>
          <w:rFonts w:ascii="Times New Roman" w:hAnsi="Times New Roman"/>
          <w:caps w:val="0"/>
        </w:rPr>
        <w:t xml:space="preserve"> m. </w:t>
      </w:r>
      <w:r>
        <w:rPr>
          <w:rFonts w:ascii="Times New Roman" w:hAnsi="Times New Roman"/>
          <w:caps w:val="0"/>
        </w:rPr>
        <w:t>vasario</w:t>
      </w:r>
      <w:r w:rsidR="009C6E48">
        <w:rPr>
          <w:rFonts w:ascii="Times New Roman" w:hAnsi="Times New Roman"/>
          <w:caps w:val="0"/>
        </w:rPr>
        <w:t xml:space="preserve"> </w:t>
      </w:r>
      <w:r w:rsidR="00A22F99">
        <w:rPr>
          <w:rFonts w:ascii="Times New Roman" w:hAnsi="Times New Roman"/>
          <w:caps w:val="0"/>
        </w:rPr>
        <w:t>25</w:t>
      </w:r>
      <w:r w:rsidR="0052070A">
        <w:rPr>
          <w:rFonts w:ascii="Times New Roman" w:hAnsi="Times New Roman"/>
          <w:caps w:val="0"/>
        </w:rPr>
        <w:t xml:space="preserve"> </w:t>
      </w:r>
      <w:r w:rsidR="00663E59">
        <w:rPr>
          <w:rFonts w:ascii="Times New Roman" w:hAnsi="Times New Roman"/>
          <w:caps w:val="0"/>
        </w:rPr>
        <w:t xml:space="preserve">d. </w:t>
      </w:r>
      <w:r w:rsidR="0065337F">
        <w:rPr>
          <w:rFonts w:ascii="Times New Roman" w:hAnsi="Times New Roman"/>
          <w:caps w:val="0"/>
        </w:rPr>
        <w:t xml:space="preserve">Nr. </w:t>
      </w:r>
      <w:r w:rsidR="009239A2">
        <w:rPr>
          <w:rFonts w:ascii="Times New Roman" w:hAnsi="Times New Roman"/>
          <w:caps w:val="0"/>
        </w:rPr>
        <w:t>T11-</w:t>
      </w:r>
      <w:r w:rsidR="00A22F99">
        <w:rPr>
          <w:rFonts w:ascii="Times New Roman" w:hAnsi="Times New Roman"/>
          <w:caps w:val="0"/>
        </w:rPr>
        <w:t>59</w:t>
      </w:r>
    </w:p>
    <w:p w14:paraId="20701A9A" w14:textId="77777777" w:rsidR="0065337F" w:rsidRDefault="0065337F" w:rsidP="00663E5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7D0108">
        <w:rPr>
          <w:rFonts w:ascii="Times New Roman" w:hAnsi="Times New Roman"/>
          <w:caps w:val="0"/>
        </w:rPr>
        <w:t>Gargždai</w:t>
      </w:r>
    </w:p>
    <w:p w14:paraId="6CFB7AEE" w14:textId="77777777" w:rsidR="003A61E2" w:rsidRDefault="003A61E2" w:rsidP="00663E5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06A7FCD1" w14:textId="1FE72A71" w:rsidR="00076544" w:rsidRDefault="0065337F" w:rsidP="00A22F99">
      <w:pPr>
        <w:ind w:firstLine="1134"/>
        <w:jc w:val="both"/>
        <w:rPr>
          <w:color w:val="000000"/>
        </w:rPr>
      </w:pPr>
      <w:r w:rsidRPr="007E189D">
        <w:rPr>
          <w:color w:val="000000"/>
        </w:rPr>
        <w:t>Klaipėdos rajono savivaldybės taryba, vadovaudamasi Lietuvos Respublikos vietos saviv</w:t>
      </w:r>
      <w:r w:rsidR="008F00B7">
        <w:rPr>
          <w:color w:val="000000"/>
        </w:rPr>
        <w:t>aldos įstatymo</w:t>
      </w:r>
      <w:r w:rsidRPr="007E189D">
        <w:rPr>
          <w:color w:val="000000"/>
        </w:rPr>
        <w:t xml:space="preserve"> 18 straipsnio 1 dalimi</w:t>
      </w:r>
      <w:r w:rsidR="00BF4234">
        <w:rPr>
          <w:color w:val="000000"/>
          <w:shd w:val="clear" w:color="auto" w:fill="FFFFFF"/>
        </w:rPr>
        <w:t>,</w:t>
      </w:r>
      <w:r w:rsidR="00BF4234">
        <w:rPr>
          <w:color w:val="000000"/>
        </w:rPr>
        <w:t xml:space="preserve"> </w:t>
      </w:r>
      <w:r w:rsidR="008F00B7">
        <w:rPr>
          <w:color w:val="000000"/>
        </w:rPr>
        <w:t>n u s p r e n d ž i a</w:t>
      </w:r>
      <w:r w:rsidR="003A61E2">
        <w:rPr>
          <w:color w:val="000000"/>
        </w:rPr>
        <w:t>:</w:t>
      </w:r>
    </w:p>
    <w:p w14:paraId="759A973E" w14:textId="64B55B27" w:rsidR="00BF4234" w:rsidRPr="003A61E2" w:rsidRDefault="00076544" w:rsidP="00A22F99">
      <w:pPr>
        <w:ind w:firstLine="1134"/>
        <w:jc w:val="both"/>
      </w:pPr>
      <w:r>
        <w:rPr>
          <w:color w:val="000000"/>
        </w:rPr>
        <w:t>1.</w:t>
      </w:r>
      <w:r w:rsidR="008F00B7">
        <w:rPr>
          <w:color w:val="000000"/>
        </w:rPr>
        <w:t xml:space="preserve"> </w:t>
      </w:r>
      <w:r w:rsidR="002D1330">
        <w:rPr>
          <w:color w:val="000000"/>
        </w:rPr>
        <w:t>P</w:t>
      </w:r>
      <w:r w:rsidR="008F00B7">
        <w:rPr>
          <w:color w:val="000000"/>
        </w:rPr>
        <w:t xml:space="preserve">akeisti </w:t>
      </w:r>
      <w:r w:rsidR="008F00B7" w:rsidRPr="00930CFF">
        <w:t>Klaipėdos</w:t>
      </w:r>
      <w:r w:rsidR="008F00B7">
        <w:t xml:space="preserve"> rajono savivaldybės tarybos 2020 m. balandžio 30 d.</w:t>
      </w:r>
      <w:r w:rsidR="008F00B7" w:rsidRPr="00930CFF">
        <w:t xml:space="preserve"> sprendimo</w:t>
      </w:r>
      <w:r w:rsidR="008F00B7">
        <w:t xml:space="preserve"> Nr. T11-171 ,,</w:t>
      </w:r>
      <w:r w:rsidR="00934CFE">
        <w:t xml:space="preserve">Dėl </w:t>
      </w:r>
      <w:r w:rsidR="002D1330">
        <w:t>Klaipėdos rajono savivaldybės a</w:t>
      </w:r>
      <w:r w:rsidR="00934CFE">
        <w:t>ntikorupcijos komisijos sudarymo</w:t>
      </w:r>
      <w:r w:rsidR="00030B46">
        <w:t xml:space="preserve">“ </w:t>
      </w:r>
      <w:r w:rsidR="00934CFE">
        <w:t>1 punktą</w:t>
      </w:r>
      <w:r w:rsidR="003A61E2">
        <w:t xml:space="preserve">, </w:t>
      </w:r>
      <w:r w:rsidR="00934CFE">
        <w:t>vietoje ,,</w:t>
      </w:r>
      <w:r w:rsidR="003C2992">
        <w:t>Mindaugas Šunokas</w:t>
      </w:r>
      <w:r w:rsidR="00934CFE" w:rsidRPr="00FA6924">
        <w:rPr>
          <w:color w:val="000000"/>
        </w:rPr>
        <w:t xml:space="preserve"> –</w:t>
      </w:r>
      <w:r w:rsidR="003C2992">
        <w:rPr>
          <w:color w:val="000000"/>
        </w:rPr>
        <w:t xml:space="preserve"> Savivaldybės administracijos direktoriaus pavaduotojas</w:t>
      </w:r>
      <w:r w:rsidR="00934CFE">
        <w:rPr>
          <w:color w:val="000000"/>
        </w:rPr>
        <w:t xml:space="preserve">“ įrašant </w:t>
      </w:r>
      <w:r w:rsidR="00934CFE">
        <w:t>,,</w:t>
      </w:r>
      <w:r w:rsidR="003C2992">
        <w:rPr>
          <w:color w:val="000000"/>
        </w:rPr>
        <w:t>Rasa Petrauskienė</w:t>
      </w:r>
      <w:r w:rsidR="00934CFE" w:rsidRPr="00FA6924">
        <w:rPr>
          <w:color w:val="000000"/>
        </w:rPr>
        <w:t xml:space="preserve"> – Savivaldybės administracijos </w:t>
      </w:r>
      <w:r w:rsidR="003C2992">
        <w:rPr>
          <w:color w:val="000000"/>
        </w:rPr>
        <w:t>direktoriaus pavaduotoja</w:t>
      </w:r>
      <w:r w:rsidR="00934CFE">
        <w:rPr>
          <w:color w:val="000000"/>
        </w:rPr>
        <w:t>“</w:t>
      </w:r>
      <w:r>
        <w:rPr>
          <w:color w:val="000000"/>
        </w:rPr>
        <w:t>.</w:t>
      </w:r>
    </w:p>
    <w:p w14:paraId="46A92401" w14:textId="26A4A22D" w:rsidR="00BA0113" w:rsidRPr="00930CFF" w:rsidRDefault="00076544" w:rsidP="00A22F99">
      <w:pPr>
        <w:ind w:firstLine="1134"/>
        <w:jc w:val="both"/>
      </w:pPr>
      <w:r>
        <w:t xml:space="preserve">2. </w:t>
      </w:r>
      <w:r w:rsidR="00BA0113">
        <w:t>Sprendimą skelbti Savivaldybės interneto svetainėje.</w:t>
      </w:r>
    </w:p>
    <w:p w14:paraId="61D70537" w14:textId="7F653AAA" w:rsidR="004874AD" w:rsidRDefault="004874AD" w:rsidP="003A61E2">
      <w:pPr>
        <w:jc w:val="both"/>
      </w:pPr>
    </w:p>
    <w:p w14:paraId="10EFFA6E" w14:textId="77777777" w:rsidR="0065337F" w:rsidRDefault="0065337F" w:rsidP="0065337F">
      <w:pPr>
        <w:tabs>
          <w:tab w:val="left" w:pos="720"/>
        </w:tabs>
        <w:jc w:val="both"/>
      </w:pPr>
    </w:p>
    <w:p w14:paraId="43C393DB" w14:textId="77777777" w:rsidR="002D1330" w:rsidRDefault="002D1330" w:rsidP="0065337F">
      <w:pPr>
        <w:tabs>
          <w:tab w:val="left" w:pos="720"/>
        </w:tabs>
        <w:jc w:val="both"/>
      </w:pPr>
    </w:p>
    <w:p w14:paraId="410C226F" w14:textId="506F1D81" w:rsidR="00312D95" w:rsidRDefault="0065337F" w:rsidP="0065337F">
      <w:pPr>
        <w:tabs>
          <w:tab w:val="left" w:pos="720"/>
        </w:tabs>
        <w:jc w:val="both"/>
      </w:pPr>
      <w:r>
        <w:t>Savivaldybės meras</w:t>
      </w:r>
      <w:r w:rsidR="00663E59">
        <w:tab/>
      </w:r>
      <w:r w:rsidR="00A22F99">
        <w:tab/>
      </w:r>
      <w:r w:rsidR="00A22F99">
        <w:tab/>
      </w:r>
      <w:r w:rsidR="00A22F99">
        <w:tab/>
      </w:r>
      <w:r w:rsidR="00A22F99">
        <w:tab/>
      </w:r>
      <w:r w:rsidR="00A22F99">
        <w:tab/>
      </w:r>
      <w:r w:rsidR="00A22F99">
        <w:tab/>
        <w:t xml:space="preserve">                   Bronius Markauskas</w:t>
      </w:r>
    </w:p>
    <w:sectPr w:rsidR="00312D95" w:rsidSect="00A22F99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D272C" w14:textId="77777777" w:rsidR="00C56E35" w:rsidRDefault="00C56E35">
      <w:r>
        <w:separator/>
      </w:r>
    </w:p>
  </w:endnote>
  <w:endnote w:type="continuationSeparator" w:id="0">
    <w:p w14:paraId="3C339686" w14:textId="77777777" w:rsidR="00C56E35" w:rsidRDefault="00C56E35">
      <w:r>
        <w:continuationSeparator/>
      </w:r>
    </w:p>
  </w:endnote>
  <w:endnote w:type="continuationNotice" w:id="1">
    <w:p w14:paraId="1D4280A5" w14:textId="77777777" w:rsidR="00C56E35" w:rsidRDefault="00C56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EC27A" w14:textId="77777777" w:rsidR="001B526F" w:rsidRDefault="001B526F">
    <w:pPr>
      <w:pStyle w:val="Porat"/>
      <w:framePr w:wrap="auto" w:vAnchor="text" w:hAnchor="margin" w:xAlign="center" w:y="1"/>
      <w:rPr>
        <w:rStyle w:val="Puslapionumeris"/>
      </w:rPr>
    </w:pPr>
  </w:p>
  <w:p w14:paraId="5597A081" w14:textId="77777777" w:rsidR="001B526F" w:rsidRDefault="001B52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EB748" w14:textId="77777777" w:rsidR="00C56E35" w:rsidRDefault="00C56E35">
      <w:r>
        <w:separator/>
      </w:r>
    </w:p>
  </w:footnote>
  <w:footnote w:type="continuationSeparator" w:id="0">
    <w:p w14:paraId="781F1284" w14:textId="77777777" w:rsidR="00C56E35" w:rsidRDefault="00C56E35">
      <w:r>
        <w:continuationSeparator/>
      </w:r>
    </w:p>
  </w:footnote>
  <w:footnote w:type="continuationNotice" w:id="1">
    <w:p w14:paraId="02BC55E3" w14:textId="77777777" w:rsidR="00C56E35" w:rsidRDefault="00C56E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0D32D" w14:textId="77777777" w:rsidR="001B526F" w:rsidRDefault="00330D5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1B526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D32331F" w14:textId="77777777" w:rsidR="001B526F" w:rsidRDefault="001B526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6012A" w14:textId="77777777" w:rsidR="001B526F" w:rsidRDefault="001B526F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B343C"/>
    <w:multiLevelType w:val="multilevel"/>
    <w:tmpl w:val="65BC445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F606426"/>
    <w:multiLevelType w:val="hybridMultilevel"/>
    <w:tmpl w:val="D130DD12"/>
    <w:lvl w:ilvl="0" w:tplc="D8B649FC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7" w:hanging="360"/>
      </w:pPr>
    </w:lvl>
    <w:lvl w:ilvl="2" w:tplc="0427001B" w:tentative="1">
      <w:start w:val="1"/>
      <w:numFmt w:val="lowerRoman"/>
      <w:lvlText w:val="%3."/>
      <w:lvlJc w:val="right"/>
      <w:pPr>
        <w:ind w:left="2237" w:hanging="180"/>
      </w:pPr>
    </w:lvl>
    <w:lvl w:ilvl="3" w:tplc="0427000F" w:tentative="1">
      <w:start w:val="1"/>
      <w:numFmt w:val="decimal"/>
      <w:lvlText w:val="%4."/>
      <w:lvlJc w:val="left"/>
      <w:pPr>
        <w:ind w:left="2957" w:hanging="360"/>
      </w:pPr>
    </w:lvl>
    <w:lvl w:ilvl="4" w:tplc="04270019" w:tentative="1">
      <w:start w:val="1"/>
      <w:numFmt w:val="lowerLetter"/>
      <w:lvlText w:val="%5."/>
      <w:lvlJc w:val="left"/>
      <w:pPr>
        <w:ind w:left="3677" w:hanging="360"/>
      </w:pPr>
    </w:lvl>
    <w:lvl w:ilvl="5" w:tplc="0427001B" w:tentative="1">
      <w:start w:val="1"/>
      <w:numFmt w:val="lowerRoman"/>
      <w:lvlText w:val="%6."/>
      <w:lvlJc w:val="right"/>
      <w:pPr>
        <w:ind w:left="4397" w:hanging="180"/>
      </w:pPr>
    </w:lvl>
    <w:lvl w:ilvl="6" w:tplc="0427000F" w:tentative="1">
      <w:start w:val="1"/>
      <w:numFmt w:val="decimal"/>
      <w:lvlText w:val="%7."/>
      <w:lvlJc w:val="left"/>
      <w:pPr>
        <w:ind w:left="5117" w:hanging="360"/>
      </w:pPr>
    </w:lvl>
    <w:lvl w:ilvl="7" w:tplc="04270019" w:tentative="1">
      <w:start w:val="1"/>
      <w:numFmt w:val="lowerLetter"/>
      <w:lvlText w:val="%8."/>
      <w:lvlJc w:val="left"/>
      <w:pPr>
        <w:ind w:left="5837" w:hanging="360"/>
      </w:pPr>
    </w:lvl>
    <w:lvl w:ilvl="8" w:tplc="0427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2D2105BB"/>
    <w:multiLevelType w:val="hybridMultilevel"/>
    <w:tmpl w:val="8174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292A"/>
    <w:multiLevelType w:val="hybridMultilevel"/>
    <w:tmpl w:val="BC84C84C"/>
    <w:lvl w:ilvl="0" w:tplc="D3F8678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40B7CE1"/>
    <w:multiLevelType w:val="hybridMultilevel"/>
    <w:tmpl w:val="EBFCD38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B2692"/>
    <w:multiLevelType w:val="hybridMultilevel"/>
    <w:tmpl w:val="895C22C6"/>
    <w:lvl w:ilvl="0" w:tplc="817619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BCC6E9A">
      <w:numFmt w:val="none"/>
      <w:lvlText w:val=""/>
      <w:lvlJc w:val="left"/>
      <w:pPr>
        <w:tabs>
          <w:tab w:val="num" w:pos="360"/>
        </w:tabs>
      </w:pPr>
    </w:lvl>
    <w:lvl w:ilvl="2" w:tplc="94F068D4">
      <w:numFmt w:val="none"/>
      <w:lvlText w:val=""/>
      <w:lvlJc w:val="left"/>
      <w:pPr>
        <w:tabs>
          <w:tab w:val="num" w:pos="360"/>
        </w:tabs>
      </w:pPr>
    </w:lvl>
    <w:lvl w:ilvl="3" w:tplc="FD4E66E8">
      <w:numFmt w:val="none"/>
      <w:lvlText w:val=""/>
      <w:lvlJc w:val="left"/>
      <w:pPr>
        <w:tabs>
          <w:tab w:val="num" w:pos="360"/>
        </w:tabs>
      </w:pPr>
    </w:lvl>
    <w:lvl w:ilvl="4" w:tplc="67B03A52">
      <w:numFmt w:val="none"/>
      <w:lvlText w:val=""/>
      <w:lvlJc w:val="left"/>
      <w:pPr>
        <w:tabs>
          <w:tab w:val="num" w:pos="360"/>
        </w:tabs>
      </w:pPr>
    </w:lvl>
    <w:lvl w:ilvl="5" w:tplc="D77EB352">
      <w:numFmt w:val="none"/>
      <w:lvlText w:val=""/>
      <w:lvlJc w:val="left"/>
      <w:pPr>
        <w:tabs>
          <w:tab w:val="num" w:pos="360"/>
        </w:tabs>
      </w:pPr>
    </w:lvl>
    <w:lvl w:ilvl="6" w:tplc="00307498">
      <w:numFmt w:val="none"/>
      <w:lvlText w:val=""/>
      <w:lvlJc w:val="left"/>
      <w:pPr>
        <w:tabs>
          <w:tab w:val="num" w:pos="360"/>
        </w:tabs>
      </w:pPr>
    </w:lvl>
    <w:lvl w:ilvl="7" w:tplc="6F40614C">
      <w:numFmt w:val="none"/>
      <w:lvlText w:val=""/>
      <w:lvlJc w:val="left"/>
      <w:pPr>
        <w:tabs>
          <w:tab w:val="num" w:pos="360"/>
        </w:tabs>
      </w:pPr>
    </w:lvl>
    <w:lvl w:ilvl="8" w:tplc="08B8D0B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E330D7B"/>
    <w:multiLevelType w:val="hybridMultilevel"/>
    <w:tmpl w:val="91C0D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9451B"/>
    <w:multiLevelType w:val="hybridMultilevel"/>
    <w:tmpl w:val="8D14BD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740A714B"/>
    <w:multiLevelType w:val="hybridMultilevel"/>
    <w:tmpl w:val="8AF69F78"/>
    <w:lvl w:ilvl="0" w:tplc="78E0921A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50" w:hanging="360"/>
      </w:pPr>
    </w:lvl>
    <w:lvl w:ilvl="2" w:tplc="0427001B" w:tentative="1">
      <w:start w:val="1"/>
      <w:numFmt w:val="lowerRoman"/>
      <w:lvlText w:val="%3."/>
      <w:lvlJc w:val="right"/>
      <w:pPr>
        <w:ind w:left="2670" w:hanging="180"/>
      </w:pPr>
    </w:lvl>
    <w:lvl w:ilvl="3" w:tplc="0427000F" w:tentative="1">
      <w:start w:val="1"/>
      <w:numFmt w:val="decimal"/>
      <w:lvlText w:val="%4."/>
      <w:lvlJc w:val="left"/>
      <w:pPr>
        <w:ind w:left="3390" w:hanging="360"/>
      </w:pPr>
    </w:lvl>
    <w:lvl w:ilvl="4" w:tplc="04270019" w:tentative="1">
      <w:start w:val="1"/>
      <w:numFmt w:val="lowerLetter"/>
      <w:lvlText w:val="%5."/>
      <w:lvlJc w:val="left"/>
      <w:pPr>
        <w:ind w:left="4110" w:hanging="360"/>
      </w:pPr>
    </w:lvl>
    <w:lvl w:ilvl="5" w:tplc="0427001B" w:tentative="1">
      <w:start w:val="1"/>
      <w:numFmt w:val="lowerRoman"/>
      <w:lvlText w:val="%6."/>
      <w:lvlJc w:val="right"/>
      <w:pPr>
        <w:ind w:left="4830" w:hanging="180"/>
      </w:pPr>
    </w:lvl>
    <w:lvl w:ilvl="6" w:tplc="0427000F" w:tentative="1">
      <w:start w:val="1"/>
      <w:numFmt w:val="decimal"/>
      <w:lvlText w:val="%7."/>
      <w:lvlJc w:val="left"/>
      <w:pPr>
        <w:ind w:left="5550" w:hanging="360"/>
      </w:pPr>
    </w:lvl>
    <w:lvl w:ilvl="7" w:tplc="04270019" w:tentative="1">
      <w:start w:val="1"/>
      <w:numFmt w:val="lowerLetter"/>
      <w:lvlText w:val="%8."/>
      <w:lvlJc w:val="left"/>
      <w:pPr>
        <w:ind w:left="6270" w:hanging="360"/>
      </w:pPr>
    </w:lvl>
    <w:lvl w:ilvl="8" w:tplc="0427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3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4" w15:restartNumberingAfterBreak="0">
    <w:nsid w:val="7A6B2054"/>
    <w:multiLevelType w:val="multilevel"/>
    <w:tmpl w:val="65BC4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60"/>
    <w:rsid w:val="000021E8"/>
    <w:rsid w:val="000061A1"/>
    <w:rsid w:val="0000639A"/>
    <w:rsid w:val="0000645E"/>
    <w:rsid w:val="00011CAF"/>
    <w:rsid w:val="0001227C"/>
    <w:rsid w:val="00013773"/>
    <w:rsid w:val="000145A0"/>
    <w:rsid w:val="0002148B"/>
    <w:rsid w:val="00022FE0"/>
    <w:rsid w:val="00030B46"/>
    <w:rsid w:val="00031E03"/>
    <w:rsid w:val="00033D5A"/>
    <w:rsid w:val="00035DFC"/>
    <w:rsid w:val="0004193F"/>
    <w:rsid w:val="00042F4F"/>
    <w:rsid w:val="00045F49"/>
    <w:rsid w:val="00050135"/>
    <w:rsid w:val="00056898"/>
    <w:rsid w:val="00060364"/>
    <w:rsid w:val="00062587"/>
    <w:rsid w:val="00063FC4"/>
    <w:rsid w:val="000731DF"/>
    <w:rsid w:val="00076544"/>
    <w:rsid w:val="00082DD5"/>
    <w:rsid w:val="00086C68"/>
    <w:rsid w:val="0009103F"/>
    <w:rsid w:val="000A20A0"/>
    <w:rsid w:val="000B4D6A"/>
    <w:rsid w:val="000B6DC3"/>
    <w:rsid w:val="000C1A8D"/>
    <w:rsid w:val="000C3E82"/>
    <w:rsid w:val="000C51F4"/>
    <w:rsid w:val="000C68D5"/>
    <w:rsid w:val="000D0599"/>
    <w:rsid w:val="000D1BB3"/>
    <w:rsid w:val="000D3930"/>
    <w:rsid w:val="000D5FE6"/>
    <w:rsid w:val="000E7C64"/>
    <w:rsid w:val="000E7FBA"/>
    <w:rsid w:val="000F5177"/>
    <w:rsid w:val="00104961"/>
    <w:rsid w:val="00104968"/>
    <w:rsid w:val="0010519B"/>
    <w:rsid w:val="001144A6"/>
    <w:rsid w:val="001209CE"/>
    <w:rsid w:val="00121ACB"/>
    <w:rsid w:val="00122039"/>
    <w:rsid w:val="001316B7"/>
    <w:rsid w:val="001328E4"/>
    <w:rsid w:val="001337C1"/>
    <w:rsid w:val="001375E3"/>
    <w:rsid w:val="00147B0A"/>
    <w:rsid w:val="00153C0B"/>
    <w:rsid w:val="00155682"/>
    <w:rsid w:val="001567CB"/>
    <w:rsid w:val="00175A79"/>
    <w:rsid w:val="00181797"/>
    <w:rsid w:val="001827D9"/>
    <w:rsid w:val="00184B50"/>
    <w:rsid w:val="0018686E"/>
    <w:rsid w:val="0019412F"/>
    <w:rsid w:val="001974A0"/>
    <w:rsid w:val="00197E08"/>
    <w:rsid w:val="001A1D6C"/>
    <w:rsid w:val="001A6682"/>
    <w:rsid w:val="001B526F"/>
    <w:rsid w:val="001B7573"/>
    <w:rsid w:val="001B7F3F"/>
    <w:rsid w:val="001D05EB"/>
    <w:rsid w:val="001D4FE8"/>
    <w:rsid w:val="001D55E9"/>
    <w:rsid w:val="001E37AF"/>
    <w:rsid w:val="001E6706"/>
    <w:rsid w:val="001F21CF"/>
    <w:rsid w:val="00205B08"/>
    <w:rsid w:val="0020746A"/>
    <w:rsid w:val="0021210C"/>
    <w:rsid w:val="002131F3"/>
    <w:rsid w:val="002156CC"/>
    <w:rsid w:val="00215838"/>
    <w:rsid w:val="00223D18"/>
    <w:rsid w:val="00226988"/>
    <w:rsid w:val="00230792"/>
    <w:rsid w:val="00230879"/>
    <w:rsid w:val="00230F05"/>
    <w:rsid w:val="00231FDA"/>
    <w:rsid w:val="002325B5"/>
    <w:rsid w:val="00235ED5"/>
    <w:rsid w:val="00237067"/>
    <w:rsid w:val="00237D07"/>
    <w:rsid w:val="002403D8"/>
    <w:rsid w:val="00242C5F"/>
    <w:rsid w:val="00243DEE"/>
    <w:rsid w:val="00266467"/>
    <w:rsid w:val="00271792"/>
    <w:rsid w:val="00272670"/>
    <w:rsid w:val="00272A21"/>
    <w:rsid w:val="0027545A"/>
    <w:rsid w:val="00277FAB"/>
    <w:rsid w:val="00290B9C"/>
    <w:rsid w:val="0029126A"/>
    <w:rsid w:val="00291DF5"/>
    <w:rsid w:val="00293DFE"/>
    <w:rsid w:val="002947B2"/>
    <w:rsid w:val="00295711"/>
    <w:rsid w:val="00296E11"/>
    <w:rsid w:val="002A1474"/>
    <w:rsid w:val="002A43EC"/>
    <w:rsid w:val="002B7C80"/>
    <w:rsid w:val="002C0283"/>
    <w:rsid w:val="002D1330"/>
    <w:rsid w:val="002E3725"/>
    <w:rsid w:val="002F35C8"/>
    <w:rsid w:val="002F489D"/>
    <w:rsid w:val="002F5F21"/>
    <w:rsid w:val="003025ED"/>
    <w:rsid w:val="00302966"/>
    <w:rsid w:val="00303A86"/>
    <w:rsid w:val="00303FBD"/>
    <w:rsid w:val="00305402"/>
    <w:rsid w:val="00312B9B"/>
    <w:rsid w:val="00312D95"/>
    <w:rsid w:val="003147F8"/>
    <w:rsid w:val="00314AF1"/>
    <w:rsid w:val="00317E8F"/>
    <w:rsid w:val="003208E6"/>
    <w:rsid w:val="003212D8"/>
    <w:rsid w:val="00321E65"/>
    <w:rsid w:val="00324D82"/>
    <w:rsid w:val="003258E0"/>
    <w:rsid w:val="00330925"/>
    <w:rsid w:val="00330D5D"/>
    <w:rsid w:val="00332CF4"/>
    <w:rsid w:val="00333EBA"/>
    <w:rsid w:val="003370D4"/>
    <w:rsid w:val="003377AE"/>
    <w:rsid w:val="003436F1"/>
    <w:rsid w:val="00357BF2"/>
    <w:rsid w:val="00365FD0"/>
    <w:rsid w:val="0037346C"/>
    <w:rsid w:val="0038129C"/>
    <w:rsid w:val="0038337F"/>
    <w:rsid w:val="00391DFD"/>
    <w:rsid w:val="00392CD6"/>
    <w:rsid w:val="003973F2"/>
    <w:rsid w:val="003A2057"/>
    <w:rsid w:val="003A61E2"/>
    <w:rsid w:val="003A7CC3"/>
    <w:rsid w:val="003B0414"/>
    <w:rsid w:val="003B2DEB"/>
    <w:rsid w:val="003C0116"/>
    <w:rsid w:val="003C2992"/>
    <w:rsid w:val="003C36D9"/>
    <w:rsid w:val="003C443E"/>
    <w:rsid w:val="003D1560"/>
    <w:rsid w:val="003E0353"/>
    <w:rsid w:val="003E04B8"/>
    <w:rsid w:val="003F1193"/>
    <w:rsid w:val="003F1824"/>
    <w:rsid w:val="003F257D"/>
    <w:rsid w:val="003F678A"/>
    <w:rsid w:val="003F772D"/>
    <w:rsid w:val="004063E4"/>
    <w:rsid w:val="004078B3"/>
    <w:rsid w:val="00407F54"/>
    <w:rsid w:val="00413B8F"/>
    <w:rsid w:val="00414B31"/>
    <w:rsid w:val="0041694F"/>
    <w:rsid w:val="004219EE"/>
    <w:rsid w:val="00423562"/>
    <w:rsid w:val="00435208"/>
    <w:rsid w:val="0044309C"/>
    <w:rsid w:val="004506C5"/>
    <w:rsid w:val="00461336"/>
    <w:rsid w:val="004632E0"/>
    <w:rsid w:val="00464FA4"/>
    <w:rsid w:val="004706E1"/>
    <w:rsid w:val="00480742"/>
    <w:rsid w:val="00481F1A"/>
    <w:rsid w:val="00482E5C"/>
    <w:rsid w:val="00482F52"/>
    <w:rsid w:val="00486E31"/>
    <w:rsid w:val="004874AD"/>
    <w:rsid w:val="0049031C"/>
    <w:rsid w:val="004978BD"/>
    <w:rsid w:val="004978E3"/>
    <w:rsid w:val="004A0B21"/>
    <w:rsid w:val="004A1232"/>
    <w:rsid w:val="004A21A3"/>
    <w:rsid w:val="004A518A"/>
    <w:rsid w:val="004A766A"/>
    <w:rsid w:val="004B1413"/>
    <w:rsid w:val="004B1CEB"/>
    <w:rsid w:val="004B6381"/>
    <w:rsid w:val="004C05C2"/>
    <w:rsid w:val="004C3D4E"/>
    <w:rsid w:val="004C6AB1"/>
    <w:rsid w:val="004C77C4"/>
    <w:rsid w:val="004D35A9"/>
    <w:rsid w:val="004D784A"/>
    <w:rsid w:val="004E0BA3"/>
    <w:rsid w:val="004E0F66"/>
    <w:rsid w:val="004E30E8"/>
    <w:rsid w:val="004E3E1E"/>
    <w:rsid w:val="004E44E8"/>
    <w:rsid w:val="004E5037"/>
    <w:rsid w:val="0052070A"/>
    <w:rsid w:val="00520D9E"/>
    <w:rsid w:val="00523DC6"/>
    <w:rsid w:val="00525372"/>
    <w:rsid w:val="00527546"/>
    <w:rsid w:val="00533947"/>
    <w:rsid w:val="00534170"/>
    <w:rsid w:val="00536B94"/>
    <w:rsid w:val="005425DF"/>
    <w:rsid w:val="00546150"/>
    <w:rsid w:val="00555FAE"/>
    <w:rsid w:val="00560C9A"/>
    <w:rsid w:val="00566F21"/>
    <w:rsid w:val="0056737D"/>
    <w:rsid w:val="005726D5"/>
    <w:rsid w:val="0057489D"/>
    <w:rsid w:val="0057522A"/>
    <w:rsid w:val="00584D86"/>
    <w:rsid w:val="005B27F4"/>
    <w:rsid w:val="005C4846"/>
    <w:rsid w:val="005D0F43"/>
    <w:rsid w:val="005F3534"/>
    <w:rsid w:val="005F409D"/>
    <w:rsid w:val="005F72BF"/>
    <w:rsid w:val="0060217D"/>
    <w:rsid w:val="006117A0"/>
    <w:rsid w:val="00622414"/>
    <w:rsid w:val="006325A5"/>
    <w:rsid w:val="0064289B"/>
    <w:rsid w:val="00646311"/>
    <w:rsid w:val="0064792E"/>
    <w:rsid w:val="00651547"/>
    <w:rsid w:val="006518B3"/>
    <w:rsid w:val="0065337F"/>
    <w:rsid w:val="006558C1"/>
    <w:rsid w:val="0066147B"/>
    <w:rsid w:val="00663E59"/>
    <w:rsid w:val="00664EDA"/>
    <w:rsid w:val="006665CC"/>
    <w:rsid w:val="00667F14"/>
    <w:rsid w:val="00673575"/>
    <w:rsid w:val="00681774"/>
    <w:rsid w:val="00683390"/>
    <w:rsid w:val="00683E4D"/>
    <w:rsid w:val="00685239"/>
    <w:rsid w:val="006912FF"/>
    <w:rsid w:val="00692E8B"/>
    <w:rsid w:val="00696A9B"/>
    <w:rsid w:val="006A242A"/>
    <w:rsid w:val="006A5B10"/>
    <w:rsid w:val="006B047C"/>
    <w:rsid w:val="006B1C8C"/>
    <w:rsid w:val="006B33D6"/>
    <w:rsid w:val="006B36D9"/>
    <w:rsid w:val="006B5C45"/>
    <w:rsid w:val="006B63E7"/>
    <w:rsid w:val="006B788A"/>
    <w:rsid w:val="006C30DF"/>
    <w:rsid w:val="006C5F00"/>
    <w:rsid w:val="006C6895"/>
    <w:rsid w:val="006C7012"/>
    <w:rsid w:val="006D0EE6"/>
    <w:rsid w:val="006D128D"/>
    <w:rsid w:val="006D2B01"/>
    <w:rsid w:val="006D3BAC"/>
    <w:rsid w:val="006D7468"/>
    <w:rsid w:val="006E3A7A"/>
    <w:rsid w:val="006F245B"/>
    <w:rsid w:val="00700B11"/>
    <w:rsid w:val="007032BF"/>
    <w:rsid w:val="00704609"/>
    <w:rsid w:val="00706812"/>
    <w:rsid w:val="007215A4"/>
    <w:rsid w:val="0073746D"/>
    <w:rsid w:val="00741F6B"/>
    <w:rsid w:val="0074311D"/>
    <w:rsid w:val="00745B82"/>
    <w:rsid w:val="00747747"/>
    <w:rsid w:val="007529A6"/>
    <w:rsid w:val="007650E1"/>
    <w:rsid w:val="00766DA4"/>
    <w:rsid w:val="0077131A"/>
    <w:rsid w:val="00775B89"/>
    <w:rsid w:val="007761A0"/>
    <w:rsid w:val="00776927"/>
    <w:rsid w:val="007808C3"/>
    <w:rsid w:val="00795797"/>
    <w:rsid w:val="007A5C90"/>
    <w:rsid w:val="007B1B81"/>
    <w:rsid w:val="007B6A60"/>
    <w:rsid w:val="007C12BD"/>
    <w:rsid w:val="007C4447"/>
    <w:rsid w:val="007D3F4D"/>
    <w:rsid w:val="007D6AED"/>
    <w:rsid w:val="007E233D"/>
    <w:rsid w:val="007F0142"/>
    <w:rsid w:val="007F148B"/>
    <w:rsid w:val="007F362A"/>
    <w:rsid w:val="008010FF"/>
    <w:rsid w:val="0081396B"/>
    <w:rsid w:val="0081434C"/>
    <w:rsid w:val="00825551"/>
    <w:rsid w:val="00826875"/>
    <w:rsid w:val="00830B4E"/>
    <w:rsid w:val="00831CA2"/>
    <w:rsid w:val="00834189"/>
    <w:rsid w:val="0085395B"/>
    <w:rsid w:val="00861982"/>
    <w:rsid w:val="00880A01"/>
    <w:rsid w:val="00894D73"/>
    <w:rsid w:val="008A3530"/>
    <w:rsid w:val="008A4DFF"/>
    <w:rsid w:val="008B4A81"/>
    <w:rsid w:val="008B6EA9"/>
    <w:rsid w:val="008B7649"/>
    <w:rsid w:val="008C59C7"/>
    <w:rsid w:val="008F00B7"/>
    <w:rsid w:val="008F3705"/>
    <w:rsid w:val="008F38B8"/>
    <w:rsid w:val="008F5F6E"/>
    <w:rsid w:val="008F77F0"/>
    <w:rsid w:val="00901FEC"/>
    <w:rsid w:val="009030FB"/>
    <w:rsid w:val="00904AC7"/>
    <w:rsid w:val="00913839"/>
    <w:rsid w:val="00914DFD"/>
    <w:rsid w:val="00916F73"/>
    <w:rsid w:val="009239A2"/>
    <w:rsid w:val="00924A83"/>
    <w:rsid w:val="00930CFF"/>
    <w:rsid w:val="00930F68"/>
    <w:rsid w:val="00934CFE"/>
    <w:rsid w:val="00937150"/>
    <w:rsid w:val="00944CE3"/>
    <w:rsid w:val="00946089"/>
    <w:rsid w:val="00966FBF"/>
    <w:rsid w:val="00971B65"/>
    <w:rsid w:val="00972569"/>
    <w:rsid w:val="009911D9"/>
    <w:rsid w:val="00996895"/>
    <w:rsid w:val="009A031E"/>
    <w:rsid w:val="009B11A1"/>
    <w:rsid w:val="009B1C92"/>
    <w:rsid w:val="009C065C"/>
    <w:rsid w:val="009C2FF2"/>
    <w:rsid w:val="009C6E48"/>
    <w:rsid w:val="009C6F55"/>
    <w:rsid w:val="009C73FF"/>
    <w:rsid w:val="009D2C80"/>
    <w:rsid w:val="009D2F50"/>
    <w:rsid w:val="009D7CC3"/>
    <w:rsid w:val="009E039D"/>
    <w:rsid w:val="009E1F64"/>
    <w:rsid w:val="009E3712"/>
    <w:rsid w:val="009F765A"/>
    <w:rsid w:val="00A03460"/>
    <w:rsid w:val="00A06FA9"/>
    <w:rsid w:val="00A073B2"/>
    <w:rsid w:val="00A122B3"/>
    <w:rsid w:val="00A224C4"/>
    <w:rsid w:val="00A22F99"/>
    <w:rsid w:val="00A27C6B"/>
    <w:rsid w:val="00A315D9"/>
    <w:rsid w:val="00A52EC3"/>
    <w:rsid w:val="00A54323"/>
    <w:rsid w:val="00A55264"/>
    <w:rsid w:val="00A56F28"/>
    <w:rsid w:val="00A60B26"/>
    <w:rsid w:val="00A6188E"/>
    <w:rsid w:val="00A64118"/>
    <w:rsid w:val="00A71057"/>
    <w:rsid w:val="00A76D04"/>
    <w:rsid w:val="00A949BF"/>
    <w:rsid w:val="00AA0A29"/>
    <w:rsid w:val="00AA3485"/>
    <w:rsid w:val="00AB180A"/>
    <w:rsid w:val="00AB2590"/>
    <w:rsid w:val="00AB4285"/>
    <w:rsid w:val="00AC0A03"/>
    <w:rsid w:val="00AC4D4D"/>
    <w:rsid w:val="00AC6F9B"/>
    <w:rsid w:val="00AD1188"/>
    <w:rsid w:val="00AD3B10"/>
    <w:rsid w:val="00AD5FD9"/>
    <w:rsid w:val="00AE3BF0"/>
    <w:rsid w:val="00B03052"/>
    <w:rsid w:val="00B037AA"/>
    <w:rsid w:val="00B03EA5"/>
    <w:rsid w:val="00B07487"/>
    <w:rsid w:val="00B10C81"/>
    <w:rsid w:val="00B17F06"/>
    <w:rsid w:val="00B26F60"/>
    <w:rsid w:val="00B32912"/>
    <w:rsid w:val="00B34C9E"/>
    <w:rsid w:val="00B455D9"/>
    <w:rsid w:val="00B50A91"/>
    <w:rsid w:val="00B51792"/>
    <w:rsid w:val="00B56638"/>
    <w:rsid w:val="00B620F6"/>
    <w:rsid w:val="00B6740A"/>
    <w:rsid w:val="00B755FA"/>
    <w:rsid w:val="00B75978"/>
    <w:rsid w:val="00B75B55"/>
    <w:rsid w:val="00B912CF"/>
    <w:rsid w:val="00B92186"/>
    <w:rsid w:val="00B923F2"/>
    <w:rsid w:val="00B965ED"/>
    <w:rsid w:val="00BA0113"/>
    <w:rsid w:val="00BA16A6"/>
    <w:rsid w:val="00BB09A5"/>
    <w:rsid w:val="00BC76C4"/>
    <w:rsid w:val="00BD144D"/>
    <w:rsid w:val="00BD2C63"/>
    <w:rsid w:val="00BD42BC"/>
    <w:rsid w:val="00BD56DD"/>
    <w:rsid w:val="00BE1C1A"/>
    <w:rsid w:val="00BE2DC4"/>
    <w:rsid w:val="00BE535B"/>
    <w:rsid w:val="00BF3FF1"/>
    <w:rsid w:val="00BF4234"/>
    <w:rsid w:val="00BF531E"/>
    <w:rsid w:val="00C0231F"/>
    <w:rsid w:val="00C0544F"/>
    <w:rsid w:val="00C07141"/>
    <w:rsid w:val="00C128D7"/>
    <w:rsid w:val="00C176BD"/>
    <w:rsid w:val="00C204AD"/>
    <w:rsid w:val="00C329A7"/>
    <w:rsid w:val="00C331A5"/>
    <w:rsid w:val="00C368CE"/>
    <w:rsid w:val="00C40282"/>
    <w:rsid w:val="00C40609"/>
    <w:rsid w:val="00C43985"/>
    <w:rsid w:val="00C50A36"/>
    <w:rsid w:val="00C51EAC"/>
    <w:rsid w:val="00C5215E"/>
    <w:rsid w:val="00C56E35"/>
    <w:rsid w:val="00C572F5"/>
    <w:rsid w:val="00C577ED"/>
    <w:rsid w:val="00C64F2B"/>
    <w:rsid w:val="00C67CBB"/>
    <w:rsid w:val="00C73CA6"/>
    <w:rsid w:val="00C75DB6"/>
    <w:rsid w:val="00C86781"/>
    <w:rsid w:val="00C91710"/>
    <w:rsid w:val="00C92C25"/>
    <w:rsid w:val="00C94BCE"/>
    <w:rsid w:val="00CA11F6"/>
    <w:rsid w:val="00CA1CA8"/>
    <w:rsid w:val="00CA34D6"/>
    <w:rsid w:val="00CA464A"/>
    <w:rsid w:val="00CA5C16"/>
    <w:rsid w:val="00CB0DF7"/>
    <w:rsid w:val="00CB17E6"/>
    <w:rsid w:val="00CC2F27"/>
    <w:rsid w:val="00CD2E00"/>
    <w:rsid w:val="00CD48E5"/>
    <w:rsid w:val="00CD4E23"/>
    <w:rsid w:val="00CD7C28"/>
    <w:rsid w:val="00CE1933"/>
    <w:rsid w:val="00CE1969"/>
    <w:rsid w:val="00CE1974"/>
    <w:rsid w:val="00CE350D"/>
    <w:rsid w:val="00CF1255"/>
    <w:rsid w:val="00CF1986"/>
    <w:rsid w:val="00CF4B99"/>
    <w:rsid w:val="00D004A7"/>
    <w:rsid w:val="00D00C15"/>
    <w:rsid w:val="00D05E97"/>
    <w:rsid w:val="00D10A40"/>
    <w:rsid w:val="00D10D33"/>
    <w:rsid w:val="00D1438E"/>
    <w:rsid w:val="00D24974"/>
    <w:rsid w:val="00D260A4"/>
    <w:rsid w:val="00D27501"/>
    <w:rsid w:val="00D31124"/>
    <w:rsid w:val="00D45ECF"/>
    <w:rsid w:val="00D53FA3"/>
    <w:rsid w:val="00D54257"/>
    <w:rsid w:val="00D56A4A"/>
    <w:rsid w:val="00D56ABC"/>
    <w:rsid w:val="00D576ED"/>
    <w:rsid w:val="00D60491"/>
    <w:rsid w:val="00D6159F"/>
    <w:rsid w:val="00D61EAA"/>
    <w:rsid w:val="00D622DE"/>
    <w:rsid w:val="00D62C19"/>
    <w:rsid w:val="00D63F29"/>
    <w:rsid w:val="00D64456"/>
    <w:rsid w:val="00D71882"/>
    <w:rsid w:val="00D801CD"/>
    <w:rsid w:val="00D83600"/>
    <w:rsid w:val="00D860C5"/>
    <w:rsid w:val="00D962D5"/>
    <w:rsid w:val="00DA3572"/>
    <w:rsid w:val="00DA7CF2"/>
    <w:rsid w:val="00DB0DEC"/>
    <w:rsid w:val="00DB124A"/>
    <w:rsid w:val="00DB3D93"/>
    <w:rsid w:val="00DC585F"/>
    <w:rsid w:val="00DD7EE6"/>
    <w:rsid w:val="00DE0AB9"/>
    <w:rsid w:val="00DE33DF"/>
    <w:rsid w:val="00DE3A77"/>
    <w:rsid w:val="00DE6E5B"/>
    <w:rsid w:val="00DF49F6"/>
    <w:rsid w:val="00DF7A49"/>
    <w:rsid w:val="00E008EF"/>
    <w:rsid w:val="00E009D0"/>
    <w:rsid w:val="00E00F86"/>
    <w:rsid w:val="00E1324A"/>
    <w:rsid w:val="00E1568E"/>
    <w:rsid w:val="00E163A6"/>
    <w:rsid w:val="00E22D03"/>
    <w:rsid w:val="00E23B70"/>
    <w:rsid w:val="00E24DA0"/>
    <w:rsid w:val="00E31951"/>
    <w:rsid w:val="00E43D91"/>
    <w:rsid w:val="00E44974"/>
    <w:rsid w:val="00E4563F"/>
    <w:rsid w:val="00E46F2F"/>
    <w:rsid w:val="00E5703D"/>
    <w:rsid w:val="00E67034"/>
    <w:rsid w:val="00E736E0"/>
    <w:rsid w:val="00E73994"/>
    <w:rsid w:val="00E77BAB"/>
    <w:rsid w:val="00E80679"/>
    <w:rsid w:val="00E81DC0"/>
    <w:rsid w:val="00E83CD9"/>
    <w:rsid w:val="00E8473A"/>
    <w:rsid w:val="00E94CDD"/>
    <w:rsid w:val="00EA07D4"/>
    <w:rsid w:val="00EA0E5D"/>
    <w:rsid w:val="00EA1299"/>
    <w:rsid w:val="00EA357A"/>
    <w:rsid w:val="00EA5366"/>
    <w:rsid w:val="00EB2917"/>
    <w:rsid w:val="00EB3051"/>
    <w:rsid w:val="00EB7B91"/>
    <w:rsid w:val="00EC4F90"/>
    <w:rsid w:val="00EC556C"/>
    <w:rsid w:val="00ED1418"/>
    <w:rsid w:val="00ED302B"/>
    <w:rsid w:val="00ED37EF"/>
    <w:rsid w:val="00EE099C"/>
    <w:rsid w:val="00EE67BD"/>
    <w:rsid w:val="00EF4D26"/>
    <w:rsid w:val="00F004FE"/>
    <w:rsid w:val="00F07451"/>
    <w:rsid w:val="00F150F9"/>
    <w:rsid w:val="00F16577"/>
    <w:rsid w:val="00F17A11"/>
    <w:rsid w:val="00F205B6"/>
    <w:rsid w:val="00F333B4"/>
    <w:rsid w:val="00F47058"/>
    <w:rsid w:val="00F51ACD"/>
    <w:rsid w:val="00F61960"/>
    <w:rsid w:val="00F64967"/>
    <w:rsid w:val="00F70AC8"/>
    <w:rsid w:val="00F70F3B"/>
    <w:rsid w:val="00F7304D"/>
    <w:rsid w:val="00F75092"/>
    <w:rsid w:val="00F75345"/>
    <w:rsid w:val="00F763F8"/>
    <w:rsid w:val="00F7662E"/>
    <w:rsid w:val="00F76F05"/>
    <w:rsid w:val="00F8305B"/>
    <w:rsid w:val="00F90645"/>
    <w:rsid w:val="00FA4B04"/>
    <w:rsid w:val="00FB201F"/>
    <w:rsid w:val="00FB3E0F"/>
    <w:rsid w:val="00FC70A2"/>
    <w:rsid w:val="00FD0E1A"/>
    <w:rsid w:val="00FD4CEA"/>
    <w:rsid w:val="00FD4E3A"/>
    <w:rsid w:val="00FE1921"/>
    <w:rsid w:val="00FE2B6B"/>
    <w:rsid w:val="00FE687A"/>
    <w:rsid w:val="00FF6C4A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01692"/>
  <w15:docId w15:val="{74DE4F6E-D334-41EF-861E-0CDB4085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03460"/>
    <w:pPr>
      <w:keepNext/>
      <w:outlineLvl w:val="0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uiPriority w:val="99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uiPriority w:val="99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B26F60"/>
    <w:pPr>
      <w:ind w:firstLine="1080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B26F60"/>
    <w:rPr>
      <w:sz w:val="24"/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A0346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03460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A03460"/>
    <w:rPr>
      <w:sz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FE1921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rsid w:val="00FE1921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FE1921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FE1921"/>
    <w:rPr>
      <w:sz w:val="24"/>
      <w:szCs w:val="24"/>
      <w:lang w:eastAsia="en-US"/>
    </w:rPr>
  </w:style>
  <w:style w:type="character" w:customStyle="1" w:styleId="FontStyle150">
    <w:name w:val="Font Style150"/>
    <w:rsid w:val="00946089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460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F906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73994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5337F"/>
    <w:rPr>
      <w:rFonts w:ascii="TimesLT" w:hAnsi="TimesLT"/>
      <w:sz w:val="24"/>
      <w:lang w:eastAsia="en-US"/>
    </w:rPr>
  </w:style>
  <w:style w:type="character" w:styleId="Hipersaitas">
    <w:name w:val="Hyperlink"/>
    <w:basedOn w:val="Numatytasispastraiposriftas"/>
    <w:uiPriority w:val="99"/>
    <w:rsid w:val="001B526F"/>
    <w:rPr>
      <w:rFonts w:cs="Times New Roman"/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1B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1B526F"/>
    <w:rPr>
      <w:rFonts w:ascii="Courier New" w:eastAsia="Calibri" w:hAnsi="Courier New" w:cs="Courier New"/>
    </w:rPr>
  </w:style>
  <w:style w:type="paragraph" w:customStyle="1" w:styleId="Betarp1">
    <w:name w:val="Be tarpų1"/>
    <w:uiPriority w:val="99"/>
    <w:rsid w:val="001B526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geguzes%20men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B32CD-362E-4060-BEFD-1AADB529A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3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Dainora Daugeliene</cp:lastModifiedBy>
  <cp:revision>3</cp:revision>
  <cp:lastPrinted>2020-07-21T09:58:00Z</cp:lastPrinted>
  <dcterms:created xsi:type="dcterms:W3CDTF">2021-02-17T09:54:00Z</dcterms:created>
  <dcterms:modified xsi:type="dcterms:W3CDTF">2021-02-26T09:49:00Z</dcterms:modified>
</cp:coreProperties>
</file>