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93DF3" w14:textId="77777777" w:rsidR="007D3E0B" w:rsidRPr="00835490" w:rsidRDefault="007D3E0B" w:rsidP="007D3E0B">
      <w:pPr>
        <w:jc w:val="center"/>
        <w:rPr>
          <w:b/>
          <w:bCs/>
          <w:caps/>
          <w:sz w:val="20"/>
          <w:szCs w:val="20"/>
        </w:rPr>
      </w:pPr>
      <w:bookmarkStart w:id="0" w:name="_Hlk536624141"/>
      <w:bookmarkStart w:id="1" w:name="_Hlk65163933"/>
      <w:bookmarkStart w:id="2" w:name="_Hlk51067006"/>
      <w:bookmarkStart w:id="3" w:name="_Hlk16151182"/>
      <w:bookmarkStart w:id="4" w:name="data_metai"/>
      <w:r w:rsidRPr="00835490">
        <w:rPr>
          <w:b/>
          <w:caps/>
          <w:noProof/>
          <w:szCs w:val="20"/>
        </w:rPr>
        <w:drawing>
          <wp:inline distT="0" distB="0" distL="0" distR="0" wp14:anchorId="2C071D21" wp14:editId="27F547A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78A6519" w14:textId="77777777" w:rsidR="007D3E0B" w:rsidRPr="00835490" w:rsidRDefault="007D3E0B" w:rsidP="007D3E0B">
      <w:pPr>
        <w:jc w:val="center"/>
        <w:rPr>
          <w:b/>
          <w:bCs/>
          <w:caps/>
          <w:sz w:val="12"/>
          <w:szCs w:val="12"/>
        </w:rPr>
      </w:pPr>
    </w:p>
    <w:p w14:paraId="73555768" w14:textId="77777777" w:rsidR="007D3E0B" w:rsidRPr="00835490" w:rsidRDefault="007D3E0B" w:rsidP="007D3E0B">
      <w:pPr>
        <w:keepNext/>
        <w:jc w:val="center"/>
        <w:outlineLvl w:val="0"/>
        <w:rPr>
          <w:b/>
          <w:sz w:val="28"/>
          <w:szCs w:val="28"/>
          <w:lang w:eastAsia="lt-LT"/>
        </w:rPr>
      </w:pPr>
      <w:bookmarkStart w:id="5" w:name="_Hlk536624615"/>
      <w:r w:rsidRPr="00835490">
        <w:rPr>
          <w:b/>
          <w:sz w:val="28"/>
          <w:szCs w:val="28"/>
          <w:lang w:eastAsia="lt-LT"/>
        </w:rPr>
        <w:t>KLAIPĖDOS RAJONO SAVIVALDYBĖS TARYBA</w:t>
      </w:r>
      <w:bookmarkEnd w:id="1"/>
    </w:p>
    <w:bookmarkEnd w:id="2"/>
    <w:bookmarkEnd w:id="3"/>
    <w:bookmarkEnd w:id="5"/>
    <w:p w14:paraId="310EBC3D" w14:textId="77777777" w:rsidR="007D3E0B" w:rsidRDefault="007D3E0B" w:rsidP="00D6251F">
      <w:pPr>
        <w:pStyle w:val="statymopavad"/>
        <w:spacing w:line="240" w:lineRule="auto"/>
        <w:ind w:firstLine="0"/>
        <w:rPr>
          <w:rFonts w:ascii="Times New Roman" w:hAnsi="Times New Roman"/>
        </w:rPr>
      </w:pPr>
    </w:p>
    <w:bookmarkEnd w:id="4"/>
    <w:p w14:paraId="77FED26C"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4DA6A844" w14:textId="5B8BB20F" w:rsidR="00D6251F" w:rsidRDefault="00CD2E00" w:rsidP="00D6251F">
      <w:pPr>
        <w:tabs>
          <w:tab w:val="left" w:pos="3450"/>
        </w:tabs>
        <w:jc w:val="center"/>
        <w:rPr>
          <w:b/>
          <w:sz w:val="28"/>
          <w:szCs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381B7C">
        <w:rPr>
          <w:b/>
          <w:sz w:val="28"/>
          <w:szCs w:val="28"/>
        </w:rPr>
        <w:t>2020 METŲ NEKILNOJAMOJO TURTO MOKESČI</w:t>
      </w:r>
      <w:r w:rsidR="00AE2EB6">
        <w:rPr>
          <w:b/>
          <w:sz w:val="28"/>
          <w:szCs w:val="28"/>
        </w:rPr>
        <w:t>O</w:t>
      </w:r>
      <w:r w:rsidR="00381B7C">
        <w:rPr>
          <w:b/>
          <w:sz w:val="28"/>
          <w:szCs w:val="28"/>
        </w:rPr>
        <w:t xml:space="preserve"> SUMAŽINIMO</w:t>
      </w:r>
      <w:r w:rsidR="00811D88">
        <w:rPr>
          <w:b/>
          <w:sz w:val="28"/>
          <w:szCs w:val="28"/>
        </w:rPr>
        <w:t xml:space="preserve"> </w:t>
      </w:r>
      <w:r w:rsidR="00A435EC">
        <w:rPr>
          <w:b/>
          <w:sz w:val="28"/>
          <w:szCs w:val="28"/>
        </w:rPr>
        <w:t xml:space="preserve">X. X. </w:t>
      </w:r>
    </w:p>
    <w:p w14:paraId="5743EFA8" w14:textId="77777777" w:rsidR="007D3E0B" w:rsidRPr="007D3E0B" w:rsidRDefault="007D3E0B" w:rsidP="00D6251F">
      <w:pPr>
        <w:tabs>
          <w:tab w:val="left" w:pos="3450"/>
        </w:tabs>
        <w:jc w:val="center"/>
        <w:rPr>
          <w:bCs/>
        </w:rPr>
      </w:pPr>
    </w:p>
    <w:p w14:paraId="0D920AAE" w14:textId="423B0B1D"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AE2EB6">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381B7C">
        <w:rPr>
          <w:rFonts w:ascii="Times New Roman" w:hAnsi="Times New Roman"/>
          <w:caps w:val="0"/>
        </w:rPr>
        <w:t xml:space="preserve"> </w:t>
      </w:r>
      <w:r w:rsidR="007D3E0B">
        <w:rPr>
          <w:rFonts w:ascii="Times New Roman" w:hAnsi="Times New Roman"/>
          <w:caps w:val="0"/>
        </w:rPr>
        <w:t xml:space="preserve">vasario 25 </w:t>
      </w:r>
      <w:r w:rsidR="00CD2E00">
        <w:rPr>
          <w:rFonts w:ascii="Times New Roman" w:hAnsi="Times New Roman"/>
          <w:caps w:val="0"/>
        </w:rPr>
        <w:t>d. Nr. T11-</w:t>
      </w:r>
      <w:r w:rsidR="007D3E0B">
        <w:rPr>
          <w:rFonts w:ascii="Times New Roman" w:hAnsi="Times New Roman"/>
        </w:rPr>
        <w:t>67</w:t>
      </w:r>
      <w:r w:rsidR="008F38B8" w:rsidRPr="00C6237D">
        <w:rPr>
          <w:rFonts w:ascii="Times New Roman" w:hAnsi="Times New Roman"/>
        </w:rPr>
        <w:br/>
        <w:t>G</w:t>
      </w:r>
      <w:r w:rsidR="008F38B8" w:rsidRPr="00C6237D">
        <w:rPr>
          <w:rFonts w:ascii="Times New Roman" w:hAnsi="Times New Roman"/>
          <w:caps w:val="0"/>
        </w:rPr>
        <w:t>argždai</w:t>
      </w:r>
    </w:p>
    <w:p w14:paraId="27094C7E" w14:textId="77777777" w:rsidR="00D6251F" w:rsidRDefault="00D6251F" w:rsidP="0085468A">
      <w:pPr>
        <w:pStyle w:val="Pagrindiniotekstotrauka2"/>
        <w:ind w:right="0"/>
      </w:pPr>
    </w:p>
    <w:p w14:paraId="2AC84B07" w14:textId="1B911346" w:rsidR="005129A8" w:rsidRPr="00853404" w:rsidRDefault="0085468A" w:rsidP="007D3E0B">
      <w:pPr>
        <w:pStyle w:val="Pagrindinistekstas"/>
        <w:tabs>
          <w:tab w:val="left" w:pos="993"/>
          <w:tab w:val="left" w:pos="1418"/>
          <w:tab w:val="left" w:pos="1985"/>
          <w:tab w:val="left" w:pos="3119"/>
        </w:tabs>
        <w:spacing w:after="0"/>
        <w:ind w:firstLine="1134"/>
        <w:jc w:val="both"/>
      </w:pPr>
      <w:r>
        <w:t xml:space="preserve">Klaipėdos rajono savivaldybės taryba, vadovaudamasi Lietuvos Respublikos vietos savivaldos įstatymo 16 straipsnio </w:t>
      </w:r>
      <w:r w:rsidR="00D83E07">
        <w:t>2</w:t>
      </w:r>
      <w:r>
        <w:t xml:space="preserve"> dali</w:t>
      </w:r>
      <w:r w:rsidR="00D83E07">
        <w:t>es 18 punktu,</w:t>
      </w:r>
      <w:r>
        <w:t xml:space="preserve"> </w:t>
      </w:r>
      <w:r w:rsidR="005129A8" w:rsidRPr="00853404">
        <w:t xml:space="preserve">Lietuvos Respublikos nekilnojamojo turto mokesčio įstatymo 7 straipsnio 5 dalimi, </w:t>
      </w:r>
      <w:r w:rsidR="007D3B11">
        <w:t>Mokesčių lengvatų teikimo taisyklių, patvirtintų Klaipėdos rajono savivaldybės tarybos 2018 m. birželio 28 d. sprendimu Nr. T11-352</w:t>
      </w:r>
      <w:r w:rsidR="00811D88">
        <w:t xml:space="preserve"> „Dėl mokesčių lengvatų teikimo taisyklių patvirtinimo“</w:t>
      </w:r>
      <w:r w:rsidR="007D3B11">
        <w:t xml:space="preserve"> </w:t>
      </w:r>
      <w:r w:rsidR="006176EC">
        <w:t>5.3</w:t>
      </w:r>
      <w:r w:rsidR="007D3B11">
        <w:t xml:space="preserve"> punktu</w:t>
      </w:r>
      <w:r w:rsidR="00D12730">
        <w:t>,</w:t>
      </w:r>
      <w:r w:rsidR="005129A8" w:rsidRPr="00853404">
        <w:t xml:space="preserve"> n u s p r e n d ž i a:</w:t>
      </w:r>
    </w:p>
    <w:p w14:paraId="60F3096F" w14:textId="0A708CF4" w:rsidR="00A716F5" w:rsidRDefault="007D3E0B" w:rsidP="007D3E0B">
      <w:pPr>
        <w:pStyle w:val="Pagrindinistekstas"/>
        <w:numPr>
          <w:ilvl w:val="0"/>
          <w:numId w:val="9"/>
        </w:numPr>
        <w:tabs>
          <w:tab w:val="left" w:pos="0"/>
          <w:tab w:val="left" w:pos="1134"/>
          <w:tab w:val="left" w:pos="1985"/>
          <w:tab w:val="left" w:pos="3119"/>
        </w:tabs>
        <w:spacing w:after="0"/>
        <w:ind w:left="0" w:firstLine="1134"/>
        <w:jc w:val="both"/>
      </w:pPr>
      <w:r>
        <w:t xml:space="preserve"> </w:t>
      </w:r>
      <w:r w:rsidR="00381B7C">
        <w:t xml:space="preserve">Sumažinti </w:t>
      </w:r>
      <w:r w:rsidR="007D3B11">
        <w:t>25</w:t>
      </w:r>
      <w:r w:rsidR="00381B7C">
        <w:t xml:space="preserve"> proc. 2020 metų nekilnojamojo turto mokestį </w:t>
      </w:r>
      <w:r w:rsidR="00A435EC">
        <w:t xml:space="preserve">X. X. (duomenys neskelbiami) </w:t>
      </w:r>
      <w:r>
        <w:t>Gargždų m.,</w:t>
      </w:r>
      <w:r w:rsidR="004259CE">
        <w:t xml:space="preserve"> </w:t>
      </w:r>
      <w:r w:rsidR="00381B7C">
        <w:t>mokamą už</w:t>
      </w:r>
      <w:r w:rsidR="00A716F5">
        <w:t xml:space="preserve"> nekilnojamąjį turtą, esantį </w:t>
      </w:r>
      <w:r w:rsidR="00AE2EB6">
        <w:t xml:space="preserve">adresu </w:t>
      </w:r>
      <w:r w:rsidR="006176EC">
        <w:t>Kvietinių g. 14</w:t>
      </w:r>
      <w:r w:rsidR="00AE2EB6">
        <w:t>,</w:t>
      </w:r>
      <w:r w:rsidR="006176EC">
        <w:t xml:space="preserve"> Gargždų m.,</w:t>
      </w:r>
      <w:r w:rsidR="00AE2EB6">
        <w:t xml:space="preserve"> unikalus daikto numeris 4400-</w:t>
      </w:r>
      <w:r w:rsidR="006176EC">
        <w:t>1589</w:t>
      </w:r>
      <w:r w:rsidR="00AE2EB6">
        <w:t>-</w:t>
      </w:r>
      <w:r w:rsidR="006176EC">
        <w:t>1964:8501</w:t>
      </w:r>
      <w:r w:rsidR="00AE2EB6">
        <w:t>.</w:t>
      </w:r>
    </w:p>
    <w:p w14:paraId="66BDC283" w14:textId="2E01C786" w:rsidR="00CE3A81" w:rsidRDefault="007D3E0B" w:rsidP="007D3E0B">
      <w:pPr>
        <w:pStyle w:val="Pagrindiniotekstotrauka2"/>
        <w:numPr>
          <w:ilvl w:val="0"/>
          <w:numId w:val="9"/>
        </w:numPr>
        <w:tabs>
          <w:tab w:val="left" w:pos="993"/>
          <w:tab w:val="left" w:pos="1134"/>
          <w:tab w:val="left" w:pos="1418"/>
          <w:tab w:val="left" w:pos="1985"/>
          <w:tab w:val="left" w:pos="3119"/>
        </w:tabs>
        <w:ind w:left="0" w:right="0" w:firstLine="1134"/>
      </w:pPr>
      <w:r>
        <w:t xml:space="preserve"> </w:t>
      </w:r>
      <w:r w:rsidR="00C645D6">
        <w:t xml:space="preserve">Pavesti </w:t>
      </w:r>
      <w:r w:rsidR="00811D88">
        <w:t>Klaipėdos rajono s</w:t>
      </w:r>
      <w:r w:rsidR="00C645D6">
        <w:t xml:space="preserve">avivaldybės administracijos Biudžeto ir ekonomikos skyriui </w:t>
      </w:r>
      <w:r w:rsidR="007D3B11">
        <w:t xml:space="preserve">apie priimtą sprendimą </w:t>
      </w:r>
      <w:r w:rsidR="00C645D6">
        <w:t xml:space="preserve">per </w:t>
      </w:r>
      <w:r w:rsidR="00AE2EB6">
        <w:t>penkias</w:t>
      </w:r>
      <w:r w:rsidR="00C645D6">
        <w:t xml:space="preserve"> darbo dien</w:t>
      </w:r>
      <w:r w:rsidR="00AE2EB6">
        <w:t>as</w:t>
      </w:r>
      <w:r w:rsidR="00C645D6">
        <w:t xml:space="preserve"> informuoti </w:t>
      </w:r>
      <w:r w:rsidR="00A435EC">
        <w:t xml:space="preserve">X. X. (duomenys neskelbiami) </w:t>
      </w:r>
      <w:r w:rsidR="0015589E">
        <w:t xml:space="preserve">ir </w:t>
      </w:r>
      <w:r w:rsidR="00C645D6">
        <w:t>Valstybin</w:t>
      </w:r>
      <w:r w:rsidR="007D3B11">
        <w:t>ę</w:t>
      </w:r>
      <w:r w:rsidR="00C645D6">
        <w:t xml:space="preserve"> mokesčių inspekciją prie Lietuvos Respublikos finansų ministerijos</w:t>
      </w:r>
      <w:r w:rsidR="00CE3A81">
        <w:t>.</w:t>
      </w:r>
      <w:r w:rsidR="0015589E">
        <w:t xml:space="preserve"> </w:t>
      </w:r>
    </w:p>
    <w:p w14:paraId="18DBF79B" w14:textId="77777777" w:rsidR="005A5958" w:rsidRDefault="005A5958" w:rsidP="007D3E0B">
      <w:pPr>
        <w:pStyle w:val="Pagrindiniotekstotrauka2"/>
        <w:tabs>
          <w:tab w:val="left" w:pos="993"/>
          <w:tab w:val="left" w:pos="1134"/>
          <w:tab w:val="left" w:pos="1418"/>
          <w:tab w:val="left" w:pos="1985"/>
          <w:tab w:val="left" w:pos="3119"/>
        </w:tabs>
        <w:ind w:right="0"/>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49B6AAE2" w14:textId="63C396D4" w:rsidR="005A5958" w:rsidRDefault="005A5958" w:rsidP="007D3E0B">
      <w:pPr>
        <w:tabs>
          <w:tab w:val="left" w:pos="3450"/>
        </w:tabs>
        <w:ind w:firstLine="1080"/>
        <w:jc w:val="both"/>
      </w:pPr>
    </w:p>
    <w:p w14:paraId="617E27B8" w14:textId="3FC69C7B" w:rsidR="007D3E0B" w:rsidRDefault="007D3E0B" w:rsidP="007D3E0B">
      <w:pPr>
        <w:tabs>
          <w:tab w:val="left" w:pos="3450"/>
        </w:tabs>
        <w:ind w:firstLine="1080"/>
        <w:jc w:val="both"/>
      </w:pPr>
    </w:p>
    <w:p w14:paraId="416DDDF8" w14:textId="2EE95148" w:rsidR="007D3E0B" w:rsidRDefault="007D3E0B" w:rsidP="007D3E0B">
      <w:pPr>
        <w:tabs>
          <w:tab w:val="left" w:pos="3450"/>
        </w:tabs>
        <w:ind w:firstLine="1080"/>
        <w:jc w:val="both"/>
      </w:pPr>
    </w:p>
    <w:p w14:paraId="47DFF6FF" w14:textId="77777777" w:rsidR="007D3E0B" w:rsidRDefault="007D3E0B" w:rsidP="007D3E0B">
      <w:pPr>
        <w:tabs>
          <w:tab w:val="left" w:pos="3450"/>
        </w:tabs>
        <w:ind w:firstLine="1080"/>
        <w:jc w:val="both"/>
      </w:pPr>
    </w:p>
    <w:p w14:paraId="7FC67511" w14:textId="0A2EFDF5" w:rsidR="008F38B8" w:rsidRPr="006C5F00" w:rsidRDefault="00403B95" w:rsidP="007D3E0B">
      <w:pPr>
        <w:tabs>
          <w:tab w:val="right" w:pos="9639"/>
        </w:tabs>
      </w:pPr>
      <w:r>
        <w:t>S</w:t>
      </w:r>
      <w:r w:rsidR="006C5F00">
        <w:t>avivaldybės meras</w:t>
      </w:r>
      <w:r w:rsidR="007D3E0B">
        <w:tab/>
        <w:t>Bronius Markauskas</w:t>
      </w:r>
    </w:p>
    <w:sectPr w:rsidR="008F38B8" w:rsidRPr="006C5F00" w:rsidSect="007D3E0B">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21AB9" w14:textId="77777777" w:rsidR="004A6660" w:rsidRDefault="004A6660">
      <w:r>
        <w:separator/>
      </w:r>
    </w:p>
  </w:endnote>
  <w:endnote w:type="continuationSeparator" w:id="0">
    <w:p w14:paraId="1841D9B6" w14:textId="77777777" w:rsidR="004A6660" w:rsidRDefault="004A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ADCBF" w14:textId="77777777" w:rsidR="0027545A" w:rsidRDefault="0027545A">
    <w:pPr>
      <w:pStyle w:val="Porat"/>
      <w:framePr w:wrap="auto" w:vAnchor="text" w:hAnchor="margin" w:xAlign="center" w:y="1"/>
      <w:rPr>
        <w:rStyle w:val="Puslapionumeris"/>
      </w:rPr>
    </w:pPr>
  </w:p>
  <w:p w14:paraId="77235FAE"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A82A8" w14:textId="77777777" w:rsidR="004A6660" w:rsidRDefault="004A6660">
      <w:r>
        <w:separator/>
      </w:r>
    </w:p>
  </w:footnote>
  <w:footnote w:type="continuationSeparator" w:id="0">
    <w:p w14:paraId="19C863BE" w14:textId="77777777" w:rsidR="004A6660" w:rsidRDefault="004A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83F67"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1FB53E2B"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BE290" w14:textId="77777777" w:rsidR="00415B6D" w:rsidRDefault="00415B6D">
    <w:pPr>
      <w:pStyle w:val="Antrats"/>
      <w:jc w:val="center"/>
    </w:pPr>
    <w:r>
      <w:fldChar w:fldCharType="begin"/>
    </w:r>
    <w:r>
      <w:instrText>PAGE   \* MERGEFORMAT</w:instrText>
    </w:r>
    <w:r>
      <w:fldChar w:fldCharType="separate"/>
    </w:r>
    <w:r w:rsidR="00DF6337">
      <w:rPr>
        <w:noProof/>
      </w:rPr>
      <w:t>2</w:t>
    </w:r>
    <w:r>
      <w:fldChar w:fldCharType="end"/>
    </w:r>
  </w:p>
  <w:p w14:paraId="25EF895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68D8B7E2"/>
    <w:lvl w:ilvl="0">
      <w:start w:val="1"/>
      <w:numFmt w:val="decimal"/>
      <w:suff w:val="nothing"/>
      <w:lvlText w:val="%1."/>
      <w:lvlJc w:val="left"/>
      <w:pPr>
        <w:ind w:left="1495" w:hanging="360"/>
      </w:pPr>
      <w:rPr>
        <w:rFonts w:ascii="Times New Roman" w:eastAsia="Times New Roman" w:hAnsi="Times New Roman" w:cs="Times New Roman" w:hint="default"/>
      </w:rPr>
    </w:lvl>
    <w:lvl w:ilvl="1">
      <w:start w:val="1"/>
      <w:numFmt w:val="decimal"/>
      <w:isLgl/>
      <w:lvlText w:val="%1.%2."/>
      <w:lvlJc w:val="left"/>
      <w:pPr>
        <w:ind w:left="1552" w:hanging="360"/>
      </w:pPr>
      <w:rPr>
        <w:rFonts w:hint="default"/>
      </w:rPr>
    </w:lvl>
    <w:lvl w:ilvl="2">
      <w:start w:val="1"/>
      <w:numFmt w:val="decimal"/>
      <w:isLgl/>
      <w:lvlText w:val="%1.%2.%3."/>
      <w:lvlJc w:val="left"/>
      <w:pPr>
        <w:ind w:left="1969" w:hanging="720"/>
      </w:pPr>
      <w:rPr>
        <w:rFonts w:hint="default"/>
      </w:rPr>
    </w:lvl>
    <w:lvl w:ilvl="3">
      <w:start w:val="1"/>
      <w:numFmt w:val="decimal"/>
      <w:isLgl/>
      <w:lvlText w:val="%1.%2.%3.%4."/>
      <w:lvlJc w:val="left"/>
      <w:pPr>
        <w:ind w:left="2026" w:hanging="720"/>
      </w:pPr>
      <w:rPr>
        <w:rFonts w:hint="default"/>
      </w:rPr>
    </w:lvl>
    <w:lvl w:ilvl="4">
      <w:start w:val="1"/>
      <w:numFmt w:val="decimal"/>
      <w:isLgl/>
      <w:lvlText w:val="%1.%2.%3.%4.%5."/>
      <w:lvlJc w:val="left"/>
      <w:pPr>
        <w:ind w:left="2443"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917" w:hanging="1440"/>
      </w:pPr>
      <w:rPr>
        <w:rFonts w:hint="default"/>
      </w:rPr>
    </w:lvl>
    <w:lvl w:ilvl="7">
      <w:start w:val="1"/>
      <w:numFmt w:val="decimal"/>
      <w:isLgl/>
      <w:lvlText w:val="%1.%2.%3.%4.%5.%6.%7.%8."/>
      <w:lvlJc w:val="left"/>
      <w:pPr>
        <w:ind w:left="2974" w:hanging="1440"/>
      </w:pPr>
      <w:rPr>
        <w:rFonts w:hint="default"/>
      </w:rPr>
    </w:lvl>
    <w:lvl w:ilvl="8">
      <w:start w:val="1"/>
      <w:numFmt w:val="decimal"/>
      <w:isLgl/>
      <w:lvlText w:val="%1.%2.%3.%4.%5.%6.%7.%8.%9."/>
      <w:lvlJc w:val="left"/>
      <w:pPr>
        <w:ind w:left="3391"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6"/>
  </w:num>
  <w:num w:numId="5">
    <w:abstractNumId w:val="8"/>
  </w:num>
  <w:num w:numId="6">
    <w:abstractNumId w:val="5"/>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8EB"/>
    <w:rsid w:val="00020116"/>
    <w:rsid w:val="0002148B"/>
    <w:rsid w:val="0002218E"/>
    <w:rsid w:val="00037B3B"/>
    <w:rsid w:val="0005169E"/>
    <w:rsid w:val="00080EEF"/>
    <w:rsid w:val="00091502"/>
    <w:rsid w:val="000A20A0"/>
    <w:rsid w:val="000A64E5"/>
    <w:rsid w:val="000B75EA"/>
    <w:rsid w:val="000D1BB3"/>
    <w:rsid w:val="000D756F"/>
    <w:rsid w:val="000E20AC"/>
    <w:rsid w:val="000E24E5"/>
    <w:rsid w:val="000F07B3"/>
    <w:rsid w:val="000F1501"/>
    <w:rsid w:val="000F2DD8"/>
    <w:rsid w:val="000F6103"/>
    <w:rsid w:val="00106E74"/>
    <w:rsid w:val="001136E2"/>
    <w:rsid w:val="001144A6"/>
    <w:rsid w:val="001154ED"/>
    <w:rsid w:val="00121ACB"/>
    <w:rsid w:val="00122784"/>
    <w:rsid w:val="00124CDE"/>
    <w:rsid w:val="001337C1"/>
    <w:rsid w:val="001342CE"/>
    <w:rsid w:val="00137CE1"/>
    <w:rsid w:val="0014634D"/>
    <w:rsid w:val="00152AC4"/>
    <w:rsid w:val="00155682"/>
    <w:rsid w:val="0015589E"/>
    <w:rsid w:val="001567CB"/>
    <w:rsid w:val="0016204D"/>
    <w:rsid w:val="00164744"/>
    <w:rsid w:val="00165B5E"/>
    <w:rsid w:val="00177626"/>
    <w:rsid w:val="00184B50"/>
    <w:rsid w:val="0018517E"/>
    <w:rsid w:val="0018717A"/>
    <w:rsid w:val="00194E62"/>
    <w:rsid w:val="001972D4"/>
    <w:rsid w:val="001B0392"/>
    <w:rsid w:val="001B382C"/>
    <w:rsid w:val="001B6AC8"/>
    <w:rsid w:val="001D2722"/>
    <w:rsid w:val="001D4C8A"/>
    <w:rsid w:val="001F6AC3"/>
    <w:rsid w:val="002030CF"/>
    <w:rsid w:val="00206FF8"/>
    <w:rsid w:val="0020746A"/>
    <w:rsid w:val="0021210C"/>
    <w:rsid w:val="002156CC"/>
    <w:rsid w:val="002178EB"/>
    <w:rsid w:val="00227C6A"/>
    <w:rsid w:val="00230792"/>
    <w:rsid w:val="0023533C"/>
    <w:rsid w:val="00235A57"/>
    <w:rsid w:val="00236E82"/>
    <w:rsid w:val="00237067"/>
    <w:rsid w:val="002403D8"/>
    <w:rsid w:val="00241080"/>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B1738"/>
    <w:rsid w:val="002C0283"/>
    <w:rsid w:val="002C1783"/>
    <w:rsid w:val="002C3597"/>
    <w:rsid w:val="002D3557"/>
    <w:rsid w:val="002E1097"/>
    <w:rsid w:val="002E17BD"/>
    <w:rsid w:val="002E6ABA"/>
    <w:rsid w:val="002F3004"/>
    <w:rsid w:val="002F5F21"/>
    <w:rsid w:val="00300D15"/>
    <w:rsid w:val="0030696A"/>
    <w:rsid w:val="003121B4"/>
    <w:rsid w:val="003221D0"/>
    <w:rsid w:val="003436F1"/>
    <w:rsid w:val="0035194C"/>
    <w:rsid w:val="00362486"/>
    <w:rsid w:val="00362CA0"/>
    <w:rsid w:val="0036366B"/>
    <w:rsid w:val="00365FD0"/>
    <w:rsid w:val="00372ACA"/>
    <w:rsid w:val="00373CB7"/>
    <w:rsid w:val="00381B7C"/>
    <w:rsid w:val="00391EF2"/>
    <w:rsid w:val="00392CD6"/>
    <w:rsid w:val="003A2057"/>
    <w:rsid w:val="003A5E97"/>
    <w:rsid w:val="003B0414"/>
    <w:rsid w:val="003B1F84"/>
    <w:rsid w:val="003C23AA"/>
    <w:rsid w:val="003C36D9"/>
    <w:rsid w:val="003C550F"/>
    <w:rsid w:val="003D1560"/>
    <w:rsid w:val="003D4C1F"/>
    <w:rsid w:val="003E04B8"/>
    <w:rsid w:val="003E37E1"/>
    <w:rsid w:val="003E39F2"/>
    <w:rsid w:val="003F1193"/>
    <w:rsid w:val="003F1D5C"/>
    <w:rsid w:val="003F4049"/>
    <w:rsid w:val="003F5B2D"/>
    <w:rsid w:val="00403B95"/>
    <w:rsid w:val="00407F54"/>
    <w:rsid w:val="00413B8F"/>
    <w:rsid w:val="004158F8"/>
    <w:rsid w:val="00415B6D"/>
    <w:rsid w:val="004160ED"/>
    <w:rsid w:val="00416E98"/>
    <w:rsid w:val="00417480"/>
    <w:rsid w:val="004259CE"/>
    <w:rsid w:val="00430D04"/>
    <w:rsid w:val="00431CC1"/>
    <w:rsid w:val="00434A5A"/>
    <w:rsid w:val="00440CC2"/>
    <w:rsid w:val="0045061F"/>
    <w:rsid w:val="004506C5"/>
    <w:rsid w:val="00456EF3"/>
    <w:rsid w:val="00474F53"/>
    <w:rsid w:val="0047500B"/>
    <w:rsid w:val="0048228C"/>
    <w:rsid w:val="00482E5C"/>
    <w:rsid w:val="0049379C"/>
    <w:rsid w:val="004A266E"/>
    <w:rsid w:val="004A2764"/>
    <w:rsid w:val="004A6660"/>
    <w:rsid w:val="004B0B48"/>
    <w:rsid w:val="004B1CEB"/>
    <w:rsid w:val="004B5513"/>
    <w:rsid w:val="004B5AD8"/>
    <w:rsid w:val="004B6086"/>
    <w:rsid w:val="004C0A7C"/>
    <w:rsid w:val="004C2649"/>
    <w:rsid w:val="004C60F2"/>
    <w:rsid w:val="004C7700"/>
    <w:rsid w:val="004D2774"/>
    <w:rsid w:val="004D6426"/>
    <w:rsid w:val="004E2835"/>
    <w:rsid w:val="004E30E8"/>
    <w:rsid w:val="004E5037"/>
    <w:rsid w:val="004F3CC2"/>
    <w:rsid w:val="004F4C67"/>
    <w:rsid w:val="005040AF"/>
    <w:rsid w:val="00506B18"/>
    <w:rsid w:val="00506B76"/>
    <w:rsid w:val="0050749B"/>
    <w:rsid w:val="005105DD"/>
    <w:rsid w:val="00510C67"/>
    <w:rsid w:val="005129A8"/>
    <w:rsid w:val="00514762"/>
    <w:rsid w:val="00525372"/>
    <w:rsid w:val="00527546"/>
    <w:rsid w:val="00534170"/>
    <w:rsid w:val="00535A0E"/>
    <w:rsid w:val="005374D3"/>
    <w:rsid w:val="005425DF"/>
    <w:rsid w:val="0054353B"/>
    <w:rsid w:val="00546150"/>
    <w:rsid w:val="005477AA"/>
    <w:rsid w:val="00550D8F"/>
    <w:rsid w:val="00554DE5"/>
    <w:rsid w:val="00561D72"/>
    <w:rsid w:val="00566F21"/>
    <w:rsid w:val="00567354"/>
    <w:rsid w:val="0056737D"/>
    <w:rsid w:val="0057250B"/>
    <w:rsid w:val="0057489D"/>
    <w:rsid w:val="00597871"/>
    <w:rsid w:val="005A5958"/>
    <w:rsid w:val="005B155B"/>
    <w:rsid w:val="005B2B7F"/>
    <w:rsid w:val="005B6CC9"/>
    <w:rsid w:val="005B729D"/>
    <w:rsid w:val="005C7A00"/>
    <w:rsid w:val="005E40D9"/>
    <w:rsid w:val="005F2611"/>
    <w:rsid w:val="005F5AF6"/>
    <w:rsid w:val="006021B0"/>
    <w:rsid w:val="0061027B"/>
    <w:rsid w:val="00610929"/>
    <w:rsid w:val="006120C5"/>
    <w:rsid w:val="00616140"/>
    <w:rsid w:val="006176EC"/>
    <w:rsid w:val="00625AAF"/>
    <w:rsid w:val="00632089"/>
    <w:rsid w:val="00641751"/>
    <w:rsid w:val="00650FF5"/>
    <w:rsid w:val="00651547"/>
    <w:rsid w:val="006518B3"/>
    <w:rsid w:val="0065279C"/>
    <w:rsid w:val="00656E14"/>
    <w:rsid w:val="006572E1"/>
    <w:rsid w:val="00667F14"/>
    <w:rsid w:val="00667F5B"/>
    <w:rsid w:val="00673371"/>
    <w:rsid w:val="00677963"/>
    <w:rsid w:val="006810CA"/>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70154E"/>
    <w:rsid w:val="00712FB2"/>
    <w:rsid w:val="00714E77"/>
    <w:rsid w:val="00715332"/>
    <w:rsid w:val="00716FB6"/>
    <w:rsid w:val="007217A5"/>
    <w:rsid w:val="00722EBF"/>
    <w:rsid w:val="007233F5"/>
    <w:rsid w:val="00730815"/>
    <w:rsid w:val="007330A1"/>
    <w:rsid w:val="007456B2"/>
    <w:rsid w:val="00754943"/>
    <w:rsid w:val="00757B74"/>
    <w:rsid w:val="00764D47"/>
    <w:rsid w:val="00780DCB"/>
    <w:rsid w:val="00783E04"/>
    <w:rsid w:val="00786E25"/>
    <w:rsid w:val="007A1C9B"/>
    <w:rsid w:val="007A5C90"/>
    <w:rsid w:val="007B1B81"/>
    <w:rsid w:val="007B775B"/>
    <w:rsid w:val="007C097F"/>
    <w:rsid w:val="007C12BD"/>
    <w:rsid w:val="007D3B11"/>
    <w:rsid w:val="007D3E0B"/>
    <w:rsid w:val="007E0083"/>
    <w:rsid w:val="007E13DE"/>
    <w:rsid w:val="007E220F"/>
    <w:rsid w:val="007E4317"/>
    <w:rsid w:val="007E4905"/>
    <w:rsid w:val="007F0142"/>
    <w:rsid w:val="007F02BE"/>
    <w:rsid w:val="007F106A"/>
    <w:rsid w:val="007F564F"/>
    <w:rsid w:val="00811D88"/>
    <w:rsid w:val="008150F1"/>
    <w:rsid w:val="00830B4E"/>
    <w:rsid w:val="00836987"/>
    <w:rsid w:val="00836B12"/>
    <w:rsid w:val="00842152"/>
    <w:rsid w:val="00847418"/>
    <w:rsid w:val="0085468A"/>
    <w:rsid w:val="00854E06"/>
    <w:rsid w:val="00861982"/>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AB0"/>
    <w:rsid w:val="008E1B9F"/>
    <w:rsid w:val="008F38B8"/>
    <w:rsid w:val="008F3E0B"/>
    <w:rsid w:val="008F61B2"/>
    <w:rsid w:val="00901FEC"/>
    <w:rsid w:val="00903551"/>
    <w:rsid w:val="009051A8"/>
    <w:rsid w:val="00907E54"/>
    <w:rsid w:val="0091000E"/>
    <w:rsid w:val="00913839"/>
    <w:rsid w:val="00914DFD"/>
    <w:rsid w:val="009164B5"/>
    <w:rsid w:val="00917912"/>
    <w:rsid w:val="00933286"/>
    <w:rsid w:val="00937150"/>
    <w:rsid w:val="00944E91"/>
    <w:rsid w:val="00947540"/>
    <w:rsid w:val="009577F0"/>
    <w:rsid w:val="009718A3"/>
    <w:rsid w:val="00971F6E"/>
    <w:rsid w:val="00972BE9"/>
    <w:rsid w:val="00981317"/>
    <w:rsid w:val="009821DE"/>
    <w:rsid w:val="00987D64"/>
    <w:rsid w:val="009911D9"/>
    <w:rsid w:val="00995953"/>
    <w:rsid w:val="009A031E"/>
    <w:rsid w:val="009A0356"/>
    <w:rsid w:val="009B1C92"/>
    <w:rsid w:val="009B2642"/>
    <w:rsid w:val="009C0D25"/>
    <w:rsid w:val="009C1D51"/>
    <w:rsid w:val="009C3E9C"/>
    <w:rsid w:val="009C6F3B"/>
    <w:rsid w:val="009C7778"/>
    <w:rsid w:val="009C79BE"/>
    <w:rsid w:val="009D1315"/>
    <w:rsid w:val="009D3C38"/>
    <w:rsid w:val="009D4F78"/>
    <w:rsid w:val="009D7158"/>
    <w:rsid w:val="009E039D"/>
    <w:rsid w:val="009E4DAF"/>
    <w:rsid w:val="009E5240"/>
    <w:rsid w:val="00A00272"/>
    <w:rsid w:val="00A06580"/>
    <w:rsid w:val="00A100FE"/>
    <w:rsid w:val="00A1183F"/>
    <w:rsid w:val="00A11C3E"/>
    <w:rsid w:val="00A122B3"/>
    <w:rsid w:val="00A163CF"/>
    <w:rsid w:val="00A27C6B"/>
    <w:rsid w:val="00A435EC"/>
    <w:rsid w:val="00A53C7B"/>
    <w:rsid w:val="00A60F56"/>
    <w:rsid w:val="00A67FC6"/>
    <w:rsid w:val="00A716F5"/>
    <w:rsid w:val="00A76D04"/>
    <w:rsid w:val="00A77100"/>
    <w:rsid w:val="00A80D2A"/>
    <w:rsid w:val="00A829E8"/>
    <w:rsid w:val="00A858D4"/>
    <w:rsid w:val="00A87E2F"/>
    <w:rsid w:val="00A9050A"/>
    <w:rsid w:val="00AA5DF9"/>
    <w:rsid w:val="00AA75A3"/>
    <w:rsid w:val="00AA7887"/>
    <w:rsid w:val="00AC2A9B"/>
    <w:rsid w:val="00AC739E"/>
    <w:rsid w:val="00AD2E0F"/>
    <w:rsid w:val="00AD49D9"/>
    <w:rsid w:val="00AD7B25"/>
    <w:rsid w:val="00AE2EB6"/>
    <w:rsid w:val="00AE5558"/>
    <w:rsid w:val="00B00AA5"/>
    <w:rsid w:val="00B06211"/>
    <w:rsid w:val="00B10F4E"/>
    <w:rsid w:val="00B12746"/>
    <w:rsid w:val="00B14D82"/>
    <w:rsid w:val="00B153A9"/>
    <w:rsid w:val="00B17A52"/>
    <w:rsid w:val="00B21D92"/>
    <w:rsid w:val="00B22A9F"/>
    <w:rsid w:val="00B34B09"/>
    <w:rsid w:val="00B455D9"/>
    <w:rsid w:val="00B508A0"/>
    <w:rsid w:val="00B53CF2"/>
    <w:rsid w:val="00B55973"/>
    <w:rsid w:val="00B6127C"/>
    <w:rsid w:val="00B70FB0"/>
    <w:rsid w:val="00B75978"/>
    <w:rsid w:val="00B81882"/>
    <w:rsid w:val="00B82890"/>
    <w:rsid w:val="00B84BC1"/>
    <w:rsid w:val="00B84C65"/>
    <w:rsid w:val="00B86747"/>
    <w:rsid w:val="00B912CF"/>
    <w:rsid w:val="00B9425C"/>
    <w:rsid w:val="00BA436E"/>
    <w:rsid w:val="00BB12E7"/>
    <w:rsid w:val="00BB3FA2"/>
    <w:rsid w:val="00BB65A9"/>
    <w:rsid w:val="00BC1F25"/>
    <w:rsid w:val="00BD0B9A"/>
    <w:rsid w:val="00BD506F"/>
    <w:rsid w:val="00BD56DD"/>
    <w:rsid w:val="00BF101C"/>
    <w:rsid w:val="00C13ACF"/>
    <w:rsid w:val="00C13B8B"/>
    <w:rsid w:val="00C238CD"/>
    <w:rsid w:val="00C247BB"/>
    <w:rsid w:val="00C2666E"/>
    <w:rsid w:val="00C31C60"/>
    <w:rsid w:val="00C3257E"/>
    <w:rsid w:val="00C368CE"/>
    <w:rsid w:val="00C41367"/>
    <w:rsid w:val="00C43D0D"/>
    <w:rsid w:val="00C46355"/>
    <w:rsid w:val="00C53E40"/>
    <w:rsid w:val="00C577ED"/>
    <w:rsid w:val="00C645D6"/>
    <w:rsid w:val="00C74D78"/>
    <w:rsid w:val="00C77EE3"/>
    <w:rsid w:val="00C873D7"/>
    <w:rsid w:val="00C91710"/>
    <w:rsid w:val="00C92E3F"/>
    <w:rsid w:val="00C94356"/>
    <w:rsid w:val="00C9634D"/>
    <w:rsid w:val="00C97092"/>
    <w:rsid w:val="00CA1CA8"/>
    <w:rsid w:val="00CA58F0"/>
    <w:rsid w:val="00CB6933"/>
    <w:rsid w:val="00CD2E00"/>
    <w:rsid w:val="00CD37EA"/>
    <w:rsid w:val="00CD4E23"/>
    <w:rsid w:val="00CD5F23"/>
    <w:rsid w:val="00CE2E30"/>
    <w:rsid w:val="00CE3A81"/>
    <w:rsid w:val="00CE3DD3"/>
    <w:rsid w:val="00CF0618"/>
    <w:rsid w:val="00D004A7"/>
    <w:rsid w:val="00D00B23"/>
    <w:rsid w:val="00D02223"/>
    <w:rsid w:val="00D065DC"/>
    <w:rsid w:val="00D12730"/>
    <w:rsid w:val="00D12C17"/>
    <w:rsid w:val="00D21750"/>
    <w:rsid w:val="00D35884"/>
    <w:rsid w:val="00D36167"/>
    <w:rsid w:val="00D37365"/>
    <w:rsid w:val="00D50C68"/>
    <w:rsid w:val="00D5373C"/>
    <w:rsid w:val="00D54571"/>
    <w:rsid w:val="00D55371"/>
    <w:rsid w:val="00D5578F"/>
    <w:rsid w:val="00D6251F"/>
    <w:rsid w:val="00D63AF3"/>
    <w:rsid w:val="00D64861"/>
    <w:rsid w:val="00D66E3C"/>
    <w:rsid w:val="00D71882"/>
    <w:rsid w:val="00D7609E"/>
    <w:rsid w:val="00D83E07"/>
    <w:rsid w:val="00D93274"/>
    <w:rsid w:val="00D9719D"/>
    <w:rsid w:val="00DA5520"/>
    <w:rsid w:val="00DB0B20"/>
    <w:rsid w:val="00DB2A3A"/>
    <w:rsid w:val="00DB552F"/>
    <w:rsid w:val="00DB5BD8"/>
    <w:rsid w:val="00DC2710"/>
    <w:rsid w:val="00DC585F"/>
    <w:rsid w:val="00DC5CBA"/>
    <w:rsid w:val="00DD5224"/>
    <w:rsid w:val="00DE43A7"/>
    <w:rsid w:val="00DF3077"/>
    <w:rsid w:val="00DF6337"/>
    <w:rsid w:val="00E008EF"/>
    <w:rsid w:val="00E009D0"/>
    <w:rsid w:val="00E00F86"/>
    <w:rsid w:val="00E064E9"/>
    <w:rsid w:val="00E114B6"/>
    <w:rsid w:val="00E24DA0"/>
    <w:rsid w:val="00E32920"/>
    <w:rsid w:val="00E354B7"/>
    <w:rsid w:val="00E4053A"/>
    <w:rsid w:val="00E4563F"/>
    <w:rsid w:val="00E46F2F"/>
    <w:rsid w:val="00E512E8"/>
    <w:rsid w:val="00E61909"/>
    <w:rsid w:val="00E76E5C"/>
    <w:rsid w:val="00E847DB"/>
    <w:rsid w:val="00E84836"/>
    <w:rsid w:val="00E87190"/>
    <w:rsid w:val="00E9542B"/>
    <w:rsid w:val="00E9797C"/>
    <w:rsid w:val="00EA357A"/>
    <w:rsid w:val="00EA59B2"/>
    <w:rsid w:val="00EB2B86"/>
    <w:rsid w:val="00EB5D0F"/>
    <w:rsid w:val="00EB6A0B"/>
    <w:rsid w:val="00EB725A"/>
    <w:rsid w:val="00EB772D"/>
    <w:rsid w:val="00EC4F90"/>
    <w:rsid w:val="00ED3DD5"/>
    <w:rsid w:val="00EE7B8E"/>
    <w:rsid w:val="00F00135"/>
    <w:rsid w:val="00F07451"/>
    <w:rsid w:val="00F1292F"/>
    <w:rsid w:val="00F13D94"/>
    <w:rsid w:val="00F16577"/>
    <w:rsid w:val="00F17A11"/>
    <w:rsid w:val="00F205B6"/>
    <w:rsid w:val="00F30750"/>
    <w:rsid w:val="00F3113D"/>
    <w:rsid w:val="00F32378"/>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97F7B"/>
  <w15:docId w15:val="{200712C3-0E36-4933-96E1-C51FB75F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6</TotalTime>
  <Pages>1</Pages>
  <Words>1014</Words>
  <Characters>579</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5</cp:revision>
  <cp:lastPrinted>2020-07-02T12:51:00Z</cp:lastPrinted>
  <dcterms:created xsi:type="dcterms:W3CDTF">2021-02-18T05:59:00Z</dcterms:created>
  <dcterms:modified xsi:type="dcterms:W3CDTF">2021-03-01T09:47:00Z</dcterms:modified>
</cp:coreProperties>
</file>