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133DC" w14:textId="77777777" w:rsidR="00B05822" w:rsidRPr="00EB694D" w:rsidRDefault="00B05822" w:rsidP="00C91710">
      <w:pPr>
        <w:pStyle w:val="statymopavad"/>
        <w:spacing w:line="240" w:lineRule="auto"/>
        <w:ind w:firstLine="0"/>
        <w:rPr>
          <w:rFonts w:ascii="Times New Roman" w:hAnsi="Times New Roman"/>
          <w:b/>
          <w:bCs/>
          <w:sz w:val="20"/>
        </w:rPr>
      </w:pPr>
    </w:p>
    <w:bookmarkStart w:id="0" w:name="organizacija"/>
    <w:p w14:paraId="773F74DB" w14:textId="77777777" w:rsidR="00B05822" w:rsidRPr="00EB694D" w:rsidRDefault="00B05822" w:rsidP="00C91710">
      <w:pPr>
        <w:pStyle w:val="statymopavad"/>
        <w:spacing w:line="240" w:lineRule="auto"/>
        <w:ind w:firstLine="0"/>
        <w:rPr>
          <w:rFonts w:ascii="Times New Roman" w:hAnsi="Times New Roman"/>
          <w:b/>
          <w:bCs/>
          <w:sz w:val="28"/>
        </w:rPr>
      </w:pPr>
      <w:r w:rsidRPr="00EB694D">
        <w:rPr>
          <w:rFonts w:ascii="Times New Roman" w:hAnsi="Times New Roman"/>
          <w:b/>
          <w:bCs/>
          <w:sz w:val="28"/>
        </w:rPr>
        <w:fldChar w:fldCharType="begin">
          <w:ffData>
            <w:name w:val="organizacija"/>
            <w:enabled/>
            <w:calcOnExit w:val="0"/>
            <w:textInput>
              <w:default w:val="LIETUVOS RESPUBLIKOS KLAIPĖDOS RAJONO "/>
            </w:textInput>
          </w:ffData>
        </w:fldChar>
      </w:r>
      <w:r w:rsidRPr="00EB694D">
        <w:rPr>
          <w:rFonts w:ascii="Times New Roman" w:hAnsi="Times New Roman"/>
          <w:b/>
          <w:bCs/>
          <w:sz w:val="28"/>
        </w:rPr>
        <w:instrText xml:space="preserve"> FORMTEXT </w:instrText>
      </w:r>
      <w:r w:rsidRPr="00EB694D">
        <w:rPr>
          <w:rFonts w:ascii="Times New Roman" w:hAnsi="Times New Roman"/>
          <w:b/>
          <w:bCs/>
          <w:sz w:val="28"/>
        </w:rPr>
      </w:r>
      <w:r w:rsidRPr="00EB694D">
        <w:rPr>
          <w:rFonts w:ascii="Times New Roman" w:hAnsi="Times New Roman"/>
          <w:b/>
          <w:bCs/>
          <w:sz w:val="28"/>
        </w:rPr>
        <w:fldChar w:fldCharType="separate"/>
      </w:r>
      <w:r w:rsidRPr="00EB694D">
        <w:rPr>
          <w:rFonts w:ascii="Times New Roman" w:hAnsi="Times New Roman"/>
          <w:b/>
          <w:bCs/>
          <w:noProof/>
          <w:sz w:val="28"/>
        </w:rPr>
        <w:t xml:space="preserve">KLAIPĖDOS RAJONO </w:t>
      </w:r>
      <w:r w:rsidRPr="00EB694D">
        <w:rPr>
          <w:rFonts w:ascii="Times New Roman" w:hAnsi="Times New Roman"/>
          <w:b/>
          <w:bCs/>
          <w:sz w:val="28"/>
        </w:rPr>
        <w:fldChar w:fldCharType="end"/>
      </w:r>
      <w:bookmarkEnd w:id="0"/>
      <w:r w:rsidRPr="00EB694D">
        <w:rPr>
          <w:rFonts w:ascii="Times New Roman" w:hAnsi="Times New Roman"/>
          <w:b/>
          <w:bCs/>
          <w:sz w:val="28"/>
        </w:rPr>
        <w:fldChar w:fldCharType="begin">
          <w:ffData>
            <w:name w:val=""/>
            <w:enabled/>
            <w:calcOnExit w:val="0"/>
            <w:textInput>
              <w:default w:val="savivaldybės taryba"/>
            </w:textInput>
          </w:ffData>
        </w:fldChar>
      </w:r>
      <w:r w:rsidRPr="00EB694D">
        <w:rPr>
          <w:rFonts w:ascii="Times New Roman" w:hAnsi="Times New Roman"/>
          <w:b/>
          <w:bCs/>
          <w:sz w:val="28"/>
        </w:rPr>
        <w:instrText xml:space="preserve"> FORMTEXT </w:instrText>
      </w:r>
      <w:r w:rsidRPr="00EB694D">
        <w:rPr>
          <w:rFonts w:ascii="Times New Roman" w:hAnsi="Times New Roman"/>
          <w:b/>
          <w:bCs/>
          <w:sz w:val="28"/>
        </w:rPr>
      </w:r>
      <w:r w:rsidRPr="00EB694D">
        <w:rPr>
          <w:rFonts w:ascii="Times New Roman" w:hAnsi="Times New Roman"/>
          <w:b/>
          <w:bCs/>
          <w:sz w:val="28"/>
        </w:rPr>
        <w:fldChar w:fldCharType="separate"/>
      </w:r>
      <w:r w:rsidRPr="00EB694D">
        <w:rPr>
          <w:rFonts w:ascii="Times New Roman" w:hAnsi="Times New Roman"/>
          <w:b/>
          <w:bCs/>
          <w:noProof/>
          <w:sz w:val="28"/>
        </w:rPr>
        <w:t>savivaldybės taryba</w:t>
      </w:r>
      <w:r w:rsidRPr="00EB694D">
        <w:rPr>
          <w:rFonts w:ascii="Times New Roman" w:hAnsi="Times New Roman"/>
          <w:b/>
          <w:bCs/>
          <w:sz w:val="28"/>
        </w:rPr>
        <w:fldChar w:fldCharType="end"/>
      </w:r>
      <w:bookmarkStart w:id="1" w:name="data_metai"/>
    </w:p>
    <w:p w14:paraId="5872F203" w14:textId="77777777" w:rsidR="00B05822" w:rsidRPr="00EB694D" w:rsidRDefault="00B05822">
      <w:pPr>
        <w:pStyle w:val="statymopavad"/>
        <w:spacing w:line="240" w:lineRule="auto"/>
        <w:ind w:firstLine="0"/>
        <w:rPr>
          <w:rFonts w:ascii="Times New Roman" w:hAnsi="Times New Roman"/>
        </w:rPr>
      </w:pPr>
    </w:p>
    <w:bookmarkEnd w:id="1"/>
    <w:p w14:paraId="4CBB520D" w14:textId="77777777" w:rsidR="00B05822" w:rsidRPr="00EB694D" w:rsidRDefault="00B05822" w:rsidP="001569B9">
      <w:pPr>
        <w:pStyle w:val="statymopavad"/>
        <w:spacing w:line="240" w:lineRule="auto"/>
        <w:ind w:firstLine="0"/>
        <w:rPr>
          <w:rFonts w:ascii="Times New Roman" w:hAnsi="Times New Roman"/>
          <w:b/>
          <w:spacing w:val="20"/>
          <w:sz w:val="28"/>
          <w:szCs w:val="28"/>
        </w:rPr>
      </w:pPr>
      <w:r w:rsidRPr="00EB694D">
        <w:rPr>
          <w:rFonts w:ascii="Times New Roman" w:hAnsi="Times New Roman"/>
          <w:b/>
          <w:spacing w:val="20"/>
          <w:sz w:val="28"/>
          <w:szCs w:val="28"/>
        </w:rPr>
        <w:t>SPRENDIMAS</w:t>
      </w:r>
    </w:p>
    <w:p w14:paraId="4947AB51" w14:textId="64098B31" w:rsidR="00B05822" w:rsidRPr="00EB694D" w:rsidRDefault="00B05822" w:rsidP="001569B9">
      <w:pPr>
        <w:jc w:val="center"/>
        <w:rPr>
          <w:b/>
          <w:sz w:val="28"/>
          <w:szCs w:val="28"/>
        </w:rPr>
      </w:pPr>
      <w:r w:rsidRPr="00EB694D">
        <w:rPr>
          <w:b/>
          <w:caps/>
          <w:sz w:val="28"/>
          <w:szCs w:val="28"/>
        </w:rPr>
        <w:t>DĖL KLAIPĖDOS RAJONO SAVIVALDYBĖS TARYBOS 201</w:t>
      </w:r>
      <w:r w:rsidR="00EB694D" w:rsidRPr="00EB694D">
        <w:rPr>
          <w:b/>
          <w:caps/>
          <w:sz w:val="28"/>
          <w:szCs w:val="28"/>
        </w:rPr>
        <w:t>1</w:t>
      </w:r>
      <w:r w:rsidR="00495FBF" w:rsidRPr="00EB694D">
        <w:rPr>
          <w:b/>
          <w:caps/>
          <w:sz w:val="28"/>
          <w:szCs w:val="28"/>
        </w:rPr>
        <w:t xml:space="preserve"> m. </w:t>
      </w:r>
      <w:r w:rsidR="00EB694D" w:rsidRPr="00EB694D">
        <w:rPr>
          <w:b/>
          <w:caps/>
          <w:sz w:val="28"/>
          <w:szCs w:val="28"/>
        </w:rPr>
        <w:t>BIRŽELIO</w:t>
      </w:r>
      <w:r w:rsidR="00495FBF" w:rsidRPr="00EB694D">
        <w:rPr>
          <w:b/>
          <w:caps/>
          <w:sz w:val="28"/>
          <w:szCs w:val="28"/>
        </w:rPr>
        <w:t xml:space="preserve"> 3</w:t>
      </w:r>
      <w:r w:rsidR="00EB694D" w:rsidRPr="00EB694D">
        <w:rPr>
          <w:b/>
          <w:caps/>
          <w:sz w:val="28"/>
          <w:szCs w:val="28"/>
        </w:rPr>
        <w:t>0</w:t>
      </w:r>
      <w:r w:rsidR="00495FBF" w:rsidRPr="00EB694D">
        <w:rPr>
          <w:b/>
          <w:caps/>
          <w:sz w:val="28"/>
          <w:szCs w:val="28"/>
        </w:rPr>
        <w:t xml:space="preserve"> d. </w:t>
      </w:r>
      <w:r w:rsidRPr="00EB694D">
        <w:rPr>
          <w:b/>
          <w:caps/>
          <w:sz w:val="28"/>
          <w:szCs w:val="28"/>
        </w:rPr>
        <w:t>SPRENDIMO NR. T11-</w:t>
      </w:r>
      <w:r w:rsidR="00EB694D" w:rsidRPr="00EB694D">
        <w:rPr>
          <w:b/>
          <w:caps/>
          <w:sz w:val="28"/>
          <w:szCs w:val="28"/>
        </w:rPr>
        <w:t xml:space="preserve">247 </w:t>
      </w:r>
      <w:r w:rsidRPr="00EB694D">
        <w:rPr>
          <w:b/>
          <w:caps/>
          <w:sz w:val="28"/>
          <w:szCs w:val="28"/>
        </w:rPr>
        <w:t>„DĖL KLAIPĖDOS RAJONO SAVIVALDYBĖS BENDRUOMENĖS SVEIKATOS TARYBOS NUOSTATŲ PATVIRTINIMO</w:t>
      </w:r>
      <w:r w:rsidRPr="00EB694D">
        <w:rPr>
          <w:b/>
          <w:sz w:val="28"/>
          <w:szCs w:val="28"/>
        </w:rPr>
        <w:t>“ PAKEITIMO</w:t>
      </w:r>
    </w:p>
    <w:p w14:paraId="5D842029" w14:textId="77777777" w:rsidR="001569B9" w:rsidRPr="00EB694D" w:rsidRDefault="001569B9" w:rsidP="001569B9">
      <w:pPr>
        <w:jc w:val="center"/>
        <w:rPr>
          <w:b/>
          <w:sz w:val="28"/>
          <w:szCs w:val="28"/>
        </w:rPr>
      </w:pPr>
    </w:p>
    <w:p w14:paraId="30D2A7A7" w14:textId="76697828" w:rsidR="00B05822" w:rsidRPr="00EB694D" w:rsidRDefault="00B05822" w:rsidP="001569B9">
      <w:pPr>
        <w:pStyle w:val="statymopavad"/>
        <w:spacing w:line="240" w:lineRule="auto"/>
        <w:ind w:firstLine="0"/>
        <w:rPr>
          <w:rFonts w:ascii="Times New Roman" w:hAnsi="Times New Roman"/>
          <w:caps w:val="0"/>
        </w:rPr>
      </w:pPr>
      <w:r w:rsidRPr="00EB694D">
        <w:rPr>
          <w:rFonts w:ascii="Times New Roman" w:hAnsi="Times New Roman"/>
        </w:rPr>
        <w:t>20</w:t>
      </w:r>
      <w:r w:rsidR="00495FBF" w:rsidRPr="00EB694D">
        <w:rPr>
          <w:rFonts w:ascii="Times New Roman" w:hAnsi="Times New Roman"/>
        </w:rPr>
        <w:t>22</w:t>
      </w:r>
      <w:r w:rsidRPr="00EB694D">
        <w:rPr>
          <w:rFonts w:ascii="Times New Roman" w:hAnsi="Times New Roman"/>
        </w:rPr>
        <w:t xml:space="preserve"> </w:t>
      </w:r>
      <w:r w:rsidRPr="00EB694D">
        <w:rPr>
          <w:rFonts w:ascii="Times New Roman" w:hAnsi="Times New Roman"/>
          <w:caps w:val="0"/>
        </w:rPr>
        <w:t xml:space="preserve">m. </w:t>
      </w:r>
      <w:r w:rsidR="00495FBF" w:rsidRPr="00EB694D">
        <w:rPr>
          <w:rFonts w:ascii="Times New Roman" w:hAnsi="Times New Roman"/>
          <w:caps w:val="0"/>
        </w:rPr>
        <w:t>gruodžio</w:t>
      </w:r>
      <w:r w:rsidRPr="00EB694D">
        <w:rPr>
          <w:rFonts w:ascii="Times New Roman" w:hAnsi="Times New Roman"/>
          <w:caps w:val="0"/>
        </w:rPr>
        <w:t xml:space="preserve"> d. Nr. T11-</w:t>
      </w:r>
      <w:r w:rsidRPr="00EB694D">
        <w:rPr>
          <w:rFonts w:ascii="Times New Roman" w:hAnsi="Times New Roman"/>
        </w:rPr>
        <w:br/>
        <w:t>G</w:t>
      </w:r>
      <w:r w:rsidRPr="00EB694D">
        <w:rPr>
          <w:rFonts w:ascii="Times New Roman" w:hAnsi="Times New Roman"/>
          <w:caps w:val="0"/>
        </w:rPr>
        <w:t>argždai</w:t>
      </w:r>
    </w:p>
    <w:p w14:paraId="1C767495" w14:textId="77777777" w:rsidR="00B05822" w:rsidRPr="00EB694D" w:rsidRDefault="00B05822" w:rsidP="001569B9">
      <w:pPr>
        <w:pStyle w:val="statymopavad"/>
        <w:spacing w:line="240" w:lineRule="auto"/>
        <w:jc w:val="left"/>
        <w:rPr>
          <w:rFonts w:ascii="Times New Roman" w:hAnsi="Times New Roman"/>
          <w:caps w:val="0"/>
        </w:rPr>
        <w:sectPr w:rsidR="00B05822" w:rsidRPr="00EB694D" w:rsidSect="00913839">
          <w:headerReference w:type="even" r:id="rId7"/>
          <w:headerReference w:type="default" r:id="rId8"/>
          <w:footerReference w:type="default" r:id="rId9"/>
          <w:headerReference w:type="first" r:id="rId10"/>
          <w:type w:val="continuous"/>
          <w:pgSz w:w="11907" w:h="16840" w:code="9"/>
          <w:pgMar w:top="1134" w:right="567" w:bottom="1134" w:left="1701" w:header="709" w:footer="709" w:gutter="0"/>
          <w:cols w:space="1296"/>
          <w:titlePg/>
        </w:sectPr>
      </w:pPr>
    </w:p>
    <w:p w14:paraId="0763337A" w14:textId="77777777" w:rsidR="00B05822" w:rsidRPr="00EB694D" w:rsidRDefault="00B05822" w:rsidP="001569B9">
      <w:pPr>
        <w:tabs>
          <w:tab w:val="left" w:pos="3450"/>
        </w:tabs>
        <w:ind w:firstLine="1080"/>
        <w:jc w:val="both"/>
      </w:pPr>
    </w:p>
    <w:p w14:paraId="03BA7D68" w14:textId="30BA6C4B" w:rsidR="00B05822" w:rsidRPr="00814993" w:rsidRDefault="00B05822" w:rsidP="00EB694D">
      <w:pPr>
        <w:ind w:firstLine="567"/>
        <w:jc w:val="both"/>
      </w:pPr>
      <w:r w:rsidRPr="00EB694D">
        <w:t xml:space="preserve">Klaipėdos rajono savivaldybės taryba, vadovaudamasi Lietuvos Respublikos vietos savivaldos įstatymo 18 straipsnio 1 dalimi </w:t>
      </w:r>
      <w:r w:rsidRPr="00814993">
        <w:rPr>
          <w:spacing w:val="60"/>
        </w:rPr>
        <w:t>nusprendži</w:t>
      </w:r>
      <w:r w:rsidRPr="00814993">
        <w:t>a</w:t>
      </w:r>
      <w:r w:rsidR="00EB694D" w:rsidRPr="00814993">
        <w:t xml:space="preserve"> </w:t>
      </w:r>
      <w:r w:rsidRPr="00814993">
        <w:t>:</w:t>
      </w:r>
    </w:p>
    <w:p w14:paraId="4BBA814A" w14:textId="209760A2" w:rsidR="00495FBF" w:rsidRPr="00814993" w:rsidRDefault="00B05822" w:rsidP="00EB694D">
      <w:pPr>
        <w:tabs>
          <w:tab w:val="left" w:pos="3060"/>
        </w:tabs>
        <w:ind w:firstLine="567"/>
        <w:jc w:val="both"/>
      </w:pPr>
      <w:r w:rsidRPr="00814993">
        <w:t xml:space="preserve">1. Pakeisti Klaipėdos rajono savivaldybės bendruomenės sveikatos tarybos nuostatus, </w:t>
      </w:r>
      <w:r w:rsidR="00EB694D" w:rsidRPr="00814993">
        <w:t>patvirtintus Klaipėdos rajono savivaldybės tarybos 2011</w:t>
      </w:r>
      <w:r w:rsidR="00814993">
        <w:t xml:space="preserve"> m.</w:t>
      </w:r>
      <w:r w:rsidR="00EB694D" w:rsidRPr="00814993">
        <w:t xml:space="preserve"> birželio 30 d. sprendimu Nr. T11–247 ,,Dėl Klaipėdos rajono savivaldybės bendruomenės sveikatos tarybos nuostatų tvirtinimo“</w:t>
      </w:r>
      <w:r w:rsidR="00814993" w:rsidRPr="00814993">
        <w:t>:</w:t>
      </w:r>
      <w:r w:rsidR="00495FBF" w:rsidRPr="00814993">
        <w:t xml:space="preserve"> </w:t>
      </w:r>
    </w:p>
    <w:p w14:paraId="61F5DA96" w14:textId="0B71C2C2" w:rsidR="005A7EC5" w:rsidRPr="00814993" w:rsidRDefault="00495FBF" w:rsidP="00EB694D">
      <w:pPr>
        <w:tabs>
          <w:tab w:val="left" w:pos="3060"/>
        </w:tabs>
        <w:ind w:firstLine="567"/>
        <w:jc w:val="both"/>
      </w:pPr>
      <w:r w:rsidRPr="00814993">
        <w:t xml:space="preserve">1.1. pakeisti </w:t>
      </w:r>
      <w:r w:rsidR="005A7EC5" w:rsidRPr="00814993">
        <w:t>4 punktą ir išdėstyti jį taip:</w:t>
      </w:r>
    </w:p>
    <w:p w14:paraId="06121691" w14:textId="2B605A2D" w:rsidR="005A7EC5" w:rsidRPr="00EB694D" w:rsidRDefault="005A7EC5" w:rsidP="00EB694D">
      <w:pPr>
        <w:spacing w:line="195" w:lineRule="atLeast"/>
        <w:ind w:firstLine="567"/>
        <w:jc w:val="both"/>
      </w:pPr>
      <w:r w:rsidRPr="00814993">
        <w:t xml:space="preserve">„4. Sveikatos tarybos veiklos programa yra finansuojama iš Klaipėdos rajono </w:t>
      </w:r>
      <w:r w:rsidRPr="00EB694D">
        <w:t>savivaldybės biudžeto, sudaroma 4 metų Sveikatos tarybos kadencijai, keičiama ir papildoma pagal poreikį. Veiklos programą tvirtina Sveikatos taryba.“</w:t>
      </w:r>
    </w:p>
    <w:p w14:paraId="3C38A4E0" w14:textId="2649560F" w:rsidR="005A7EC5" w:rsidRPr="00EB694D" w:rsidRDefault="005A7EC5" w:rsidP="00EB694D">
      <w:pPr>
        <w:tabs>
          <w:tab w:val="left" w:pos="3060"/>
        </w:tabs>
        <w:ind w:firstLine="567"/>
        <w:jc w:val="both"/>
      </w:pPr>
      <w:r w:rsidRPr="00EB694D">
        <w:t>1.2. pakeisti 9.4 papunktį ir išdėstyti jį taip:</w:t>
      </w:r>
    </w:p>
    <w:p w14:paraId="044F5B51" w14:textId="23AD5A3E" w:rsidR="005A7EC5" w:rsidRPr="00EB694D" w:rsidRDefault="005A7EC5" w:rsidP="00EB694D">
      <w:pPr>
        <w:spacing w:line="195" w:lineRule="atLeast"/>
        <w:ind w:firstLine="567"/>
        <w:jc w:val="both"/>
      </w:pPr>
      <w:r w:rsidRPr="00EB694D">
        <w:t>„9.4. 4 metų Sveikatos tarybos kadencijos laikotarpiui nustato Klaipėdos rajono savivaldybės visuomenės sveikatos rėmimo specialiosios programos prioritetines kryptis;“</w:t>
      </w:r>
    </w:p>
    <w:p w14:paraId="4C6BBB76" w14:textId="66773F29" w:rsidR="005A7EC5" w:rsidRPr="00EB694D" w:rsidRDefault="005A7EC5" w:rsidP="00EB694D">
      <w:pPr>
        <w:spacing w:line="195" w:lineRule="atLeast"/>
        <w:ind w:firstLine="567"/>
        <w:jc w:val="both"/>
      </w:pPr>
      <w:r w:rsidRPr="00EB694D">
        <w:t>1.3. pakeisti 9.</w:t>
      </w:r>
      <w:r w:rsidR="00095DBD" w:rsidRPr="00EB694D">
        <w:t>5</w:t>
      </w:r>
      <w:r w:rsidRPr="00EB694D">
        <w:t xml:space="preserve"> papunktį ir išdėstyti jį taip:</w:t>
      </w:r>
    </w:p>
    <w:p w14:paraId="15D7FF33" w14:textId="40B610C9" w:rsidR="00095DBD" w:rsidRPr="00EB694D" w:rsidRDefault="00095DBD" w:rsidP="00EB694D">
      <w:pPr>
        <w:spacing w:line="195" w:lineRule="atLeast"/>
        <w:ind w:firstLine="567"/>
        <w:jc w:val="both"/>
      </w:pPr>
      <w:r w:rsidRPr="00EB694D">
        <w:t>„9.5. 4 metų Sveikatos tarybos kadencijos laikotarpiui nustato Klaipėdos rajono savivaldybės visuomenės sveikatos rėmimo specialiosios programos lėšų naudojimo prioritetus;“</w:t>
      </w:r>
    </w:p>
    <w:p w14:paraId="23677A3C" w14:textId="07BEED34" w:rsidR="005A7EC5" w:rsidRPr="00EB694D" w:rsidRDefault="00095DBD" w:rsidP="00EB694D">
      <w:pPr>
        <w:spacing w:line="195" w:lineRule="atLeast"/>
        <w:ind w:firstLine="567"/>
        <w:jc w:val="both"/>
      </w:pPr>
      <w:r w:rsidRPr="00EB694D">
        <w:t>1.4. pakeisti 11.1 papunktį ir išdėstyti jį taip:</w:t>
      </w:r>
    </w:p>
    <w:p w14:paraId="72EE16E9" w14:textId="45453740" w:rsidR="00095DBD" w:rsidRPr="00EB694D" w:rsidRDefault="00095DBD" w:rsidP="00EB694D">
      <w:pPr>
        <w:spacing w:line="195" w:lineRule="atLeast"/>
        <w:ind w:firstLine="567"/>
        <w:jc w:val="both"/>
      </w:pPr>
      <w:r w:rsidRPr="00EB694D">
        <w:t>„11.1. keturi Klaipėdos rajono savivaldybės paskirti asmenys, iš kurių vienas yra Savivaldybės administracijos Sveikatos ir socialinės apsaugos skyriaus atstovas ir vienas Savivaldybės tarybos mažumos (opozicijos), jei ji paskelbta, atstovas;“</w:t>
      </w:r>
    </w:p>
    <w:p w14:paraId="438503C6" w14:textId="429E872F" w:rsidR="00095DBD" w:rsidRPr="00EB694D" w:rsidRDefault="00095DBD" w:rsidP="00EB694D">
      <w:pPr>
        <w:spacing w:line="195" w:lineRule="atLeast"/>
        <w:ind w:firstLine="567"/>
        <w:jc w:val="both"/>
      </w:pPr>
      <w:r w:rsidRPr="00EB694D">
        <w:t>1.5. pakeisti 15 punktą ir išdėstyti jį taip:</w:t>
      </w:r>
    </w:p>
    <w:p w14:paraId="16796952" w14:textId="6B36A37E" w:rsidR="00095DBD" w:rsidRPr="00EB694D" w:rsidRDefault="00095DBD" w:rsidP="00EB694D">
      <w:pPr>
        <w:spacing w:line="195" w:lineRule="atLeast"/>
        <w:ind w:firstLine="567"/>
        <w:jc w:val="both"/>
      </w:pPr>
      <w:r w:rsidRPr="00EB694D">
        <w:t>„15. Kandidatūrų, nurodytų 11.2 ir 11.3 papunkčiuose, atrankos procedūrą organizuoja Savivaldybės administracijos Sveikatos ir socialinės apsaugos skyrius (toliau – Atsakingas skyrius) likus ne mažiau, kaip 2 mėnesiams iki Sveikatos tarybos kadencijos pabaigos:“</w:t>
      </w:r>
    </w:p>
    <w:p w14:paraId="2A2B0AD1" w14:textId="56B4DEC1" w:rsidR="00095DBD" w:rsidRPr="00EB694D" w:rsidRDefault="00095DBD" w:rsidP="00EB694D">
      <w:pPr>
        <w:spacing w:line="195" w:lineRule="atLeast"/>
        <w:ind w:firstLine="567"/>
        <w:jc w:val="both"/>
      </w:pPr>
      <w:r w:rsidRPr="00EB694D">
        <w:t>1.6. pakeisti 17 punktą ir išdėstyti jį taip:</w:t>
      </w:r>
    </w:p>
    <w:p w14:paraId="2D072A6A" w14:textId="54866D14" w:rsidR="00095DBD" w:rsidRPr="00EB694D" w:rsidRDefault="00095DBD" w:rsidP="00EB694D">
      <w:pPr>
        <w:tabs>
          <w:tab w:val="num" w:pos="0"/>
          <w:tab w:val="left" w:pos="990"/>
        </w:tabs>
        <w:ind w:firstLine="567"/>
        <w:jc w:val="both"/>
      </w:pPr>
      <w:r w:rsidRPr="00EB694D">
        <w:t>„17. Sveikatos tarybos įgaliojimai prasideda, kai į pirmąjį posėdį susirenka išrinkti Sveikatos tarybos nariai. Pirmąjį naujos kadencijos Sveikatos tarybos posėdį organizuoja Atsakingas skyrius.“</w:t>
      </w:r>
    </w:p>
    <w:p w14:paraId="44137C4C" w14:textId="73D2734B" w:rsidR="00095DBD" w:rsidRPr="00EB694D" w:rsidRDefault="00095DBD" w:rsidP="00EB694D">
      <w:pPr>
        <w:tabs>
          <w:tab w:val="num" w:pos="0"/>
          <w:tab w:val="left" w:pos="990"/>
        </w:tabs>
        <w:ind w:firstLine="567"/>
        <w:jc w:val="both"/>
      </w:pPr>
      <w:r w:rsidRPr="00EB694D">
        <w:t>1.7. pakeisti 24 punktą ir išdėstyti jį taip:</w:t>
      </w:r>
    </w:p>
    <w:p w14:paraId="56A11ED0" w14:textId="7E27F2E4" w:rsidR="00814993" w:rsidRPr="00EB694D" w:rsidRDefault="00095DBD" w:rsidP="00814993">
      <w:pPr>
        <w:tabs>
          <w:tab w:val="num" w:pos="0"/>
          <w:tab w:val="left" w:pos="990"/>
        </w:tabs>
        <w:ind w:firstLine="567"/>
        <w:jc w:val="both"/>
      </w:pPr>
      <w:r w:rsidRPr="00EB694D">
        <w:t>„24. Sveikatos tarybos sekretoriaus funkciją atlieka Atsakingo skyriaus specialistas:“</w:t>
      </w:r>
    </w:p>
    <w:p w14:paraId="131032F8" w14:textId="2AF2AB50" w:rsidR="00495FBF" w:rsidRPr="00EB694D" w:rsidRDefault="00495FBF" w:rsidP="00814993">
      <w:pPr>
        <w:tabs>
          <w:tab w:val="num" w:pos="0"/>
          <w:tab w:val="left" w:pos="990"/>
        </w:tabs>
        <w:ind w:firstLine="567"/>
        <w:jc w:val="both"/>
        <w:rPr>
          <w:shd w:val="clear" w:color="auto" w:fill="FFFFFF"/>
        </w:rPr>
      </w:pPr>
      <w:r w:rsidRPr="00EB694D">
        <w:rPr>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EB694D">
        <w:rPr>
          <w:b/>
          <w:bCs/>
          <w:shd w:val="clear" w:color="auto" w:fill="FFFFFF"/>
        </w:rPr>
        <w:t xml:space="preserve"> </w:t>
      </w:r>
      <w:r w:rsidRPr="00EB694D">
        <w:rPr>
          <w:bCs/>
          <w:shd w:val="clear" w:color="auto" w:fill="FFFFFF"/>
        </w:rPr>
        <w:t>(Herkaus Manto g. 37, LT-92236, Klaipėda)</w:t>
      </w:r>
      <w:r w:rsidRPr="00EB694D">
        <w:rPr>
          <w:b/>
          <w:bCs/>
          <w:shd w:val="clear" w:color="auto" w:fill="FFFFFF"/>
        </w:rPr>
        <w:t xml:space="preserve"> </w:t>
      </w:r>
      <w:r w:rsidRPr="00EB694D">
        <w:rPr>
          <w:shd w:val="clear" w:color="auto" w:fill="FFFFFF"/>
        </w:rPr>
        <w:t>arba Regionų apygardos administracinio teismo Klaipėdos rūmams (Galinio Pylimo g. 9, LT-91230 Klaipėda) Lietuvos Respublikos administracinių bylų teisenos įstatymo nustatyta tvarka.</w:t>
      </w:r>
    </w:p>
    <w:p w14:paraId="7975830B" w14:textId="3AF450D7" w:rsidR="00B05822" w:rsidRPr="00EB694D" w:rsidRDefault="00B05822" w:rsidP="001569B9">
      <w:pPr>
        <w:ind w:firstLine="720"/>
        <w:jc w:val="both"/>
      </w:pPr>
    </w:p>
    <w:p w14:paraId="49CE241E" w14:textId="044C6ED7" w:rsidR="00095DBD" w:rsidRPr="00EB694D" w:rsidRDefault="00095DBD" w:rsidP="001569B9">
      <w:pPr>
        <w:ind w:firstLine="720"/>
        <w:jc w:val="both"/>
      </w:pPr>
    </w:p>
    <w:p w14:paraId="0344DCB7" w14:textId="77777777" w:rsidR="00095DBD" w:rsidRPr="00EB694D" w:rsidRDefault="00095DBD" w:rsidP="001569B9">
      <w:pPr>
        <w:ind w:firstLine="720"/>
        <w:jc w:val="both"/>
      </w:pPr>
    </w:p>
    <w:p w14:paraId="777E8546" w14:textId="18C46A1D" w:rsidR="00B05822" w:rsidRPr="00EB694D" w:rsidRDefault="00B05822" w:rsidP="00495FBF">
      <w:pPr>
        <w:tabs>
          <w:tab w:val="right" w:pos="8730"/>
        </w:tabs>
      </w:pPr>
      <w:r w:rsidRPr="00EB694D">
        <w:rPr>
          <w:caps/>
        </w:rPr>
        <w:t>S</w:t>
      </w:r>
      <w:r w:rsidRPr="00EB694D">
        <w:t xml:space="preserve">avivaldybės meras                                                                                         </w:t>
      </w:r>
    </w:p>
    <w:p w14:paraId="15B6D796" w14:textId="22795136" w:rsidR="00276120" w:rsidRPr="00EB694D" w:rsidRDefault="00276120" w:rsidP="00495FBF">
      <w:pPr>
        <w:tabs>
          <w:tab w:val="right" w:pos="8730"/>
        </w:tabs>
      </w:pPr>
    </w:p>
    <w:p w14:paraId="1D376F91" w14:textId="77777777" w:rsidR="00276120" w:rsidRPr="00EB694D" w:rsidRDefault="00276120" w:rsidP="00276120">
      <w:pPr>
        <w:spacing w:after="60"/>
      </w:pPr>
    </w:p>
    <w:p w14:paraId="72BFDEBF" w14:textId="77777777" w:rsidR="00276120" w:rsidRPr="00EB694D" w:rsidRDefault="00276120" w:rsidP="00276120">
      <w:pPr>
        <w:spacing w:after="60"/>
      </w:pPr>
      <w:r w:rsidRPr="00EB694D">
        <w:t>TEIKIA Direktorius                                                                                             Sigitas Karbauskas</w:t>
      </w:r>
    </w:p>
    <w:p w14:paraId="45D133C2" w14:textId="77777777" w:rsidR="00276120" w:rsidRPr="00EB694D" w:rsidRDefault="00276120" w:rsidP="00276120">
      <w:pPr>
        <w:spacing w:after="60"/>
      </w:pPr>
    </w:p>
    <w:p w14:paraId="05BB6263" w14:textId="77777777" w:rsidR="00276120" w:rsidRPr="00EB694D" w:rsidRDefault="00276120" w:rsidP="00276120">
      <w:pPr>
        <w:spacing w:after="60"/>
      </w:pPr>
    </w:p>
    <w:p w14:paraId="00BA1954" w14:textId="77777777" w:rsidR="00276120" w:rsidRPr="00EB694D" w:rsidRDefault="00276120" w:rsidP="00276120">
      <w:pPr>
        <w:spacing w:after="60"/>
      </w:pPr>
    </w:p>
    <w:p w14:paraId="7E6A692E" w14:textId="77777777" w:rsidR="00276120" w:rsidRPr="00EB694D" w:rsidRDefault="00276120" w:rsidP="00276120">
      <w:pPr>
        <w:spacing w:after="60"/>
      </w:pPr>
    </w:p>
    <w:p w14:paraId="5351F65B" w14:textId="77777777" w:rsidR="00276120" w:rsidRPr="00EB694D" w:rsidRDefault="00276120" w:rsidP="00276120">
      <w:pPr>
        <w:spacing w:after="60"/>
      </w:pPr>
    </w:p>
    <w:p w14:paraId="0A64F4FA" w14:textId="77777777" w:rsidR="00276120" w:rsidRPr="00EB694D" w:rsidRDefault="00276120" w:rsidP="00276120">
      <w:pPr>
        <w:spacing w:after="60"/>
      </w:pPr>
      <w:r w:rsidRPr="00EB694D">
        <w:t>PARENGĖ Sveikatos ir socialinės apsaugos skyriaus patarėja  Miglė Vaitilavičienė</w:t>
      </w:r>
    </w:p>
    <w:p w14:paraId="5E16CE38" w14:textId="77777777" w:rsidR="00276120" w:rsidRPr="00EB694D" w:rsidRDefault="00276120" w:rsidP="00276120">
      <w:pPr>
        <w:spacing w:after="60"/>
      </w:pPr>
    </w:p>
    <w:p w14:paraId="2BF22B69" w14:textId="77777777" w:rsidR="00276120" w:rsidRPr="00EB694D" w:rsidRDefault="00276120" w:rsidP="00276120">
      <w:pPr>
        <w:tabs>
          <w:tab w:val="right" w:pos="8730"/>
        </w:tabs>
      </w:pPr>
    </w:p>
    <w:p w14:paraId="047838A9" w14:textId="77777777" w:rsidR="00276120" w:rsidRPr="00EB694D" w:rsidRDefault="00276120" w:rsidP="00276120">
      <w:pPr>
        <w:tabs>
          <w:tab w:val="right" w:pos="8730"/>
        </w:tabs>
      </w:pPr>
    </w:p>
    <w:p w14:paraId="132252E3" w14:textId="77777777" w:rsidR="00276120" w:rsidRPr="00EB694D" w:rsidRDefault="00276120" w:rsidP="00276120">
      <w:r w:rsidRPr="00EB694D">
        <w:t>SUDERINTA:   V. JASAS</w:t>
      </w:r>
    </w:p>
    <w:p w14:paraId="26D27761" w14:textId="77777777" w:rsidR="00276120" w:rsidRPr="00EB694D" w:rsidRDefault="00276120" w:rsidP="00276120">
      <w:r w:rsidRPr="00EB694D">
        <w:t xml:space="preserve">                           I. GAILIENĖ                  </w:t>
      </w:r>
    </w:p>
    <w:p w14:paraId="733A7E74" w14:textId="77777777" w:rsidR="00276120" w:rsidRPr="00EB694D" w:rsidRDefault="00276120" w:rsidP="00276120">
      <w:r w:rsidRPr="00EB694D">
        <w:t xml:space="preserve">                          A. JANSONIENĖ</w:t>
      </w:r>
    </w:p>
    <w:p w14:paraId="26122D84" w14:textId="77777777" w:rsidR="00276120" w:rsidRPr="00EB694D" w:rsidRDefault="00276120" w:rsidP="00276120">
      <w:pPr>
        <w:rPr>
          <w:caps/>
        </w:rPr>
      </w:pPr>
      <w:r w:rsidRPr="00EB694D">
        <w:rPr>
          <w:caps/>
        </w:rPr>
        <w:t xml:space="preserve">                          A. Butkus</w:t>
      </w:r>
    </w:p>
    <w:p w14:paraId="2268E0B8" w14:textId="77777777" w:rsidR="00276120" w:rsidRPr="00EB694D" w:rsidRDefault="00276120" w:rsidP="00276120">
      <w:pPr>
        <w:rPr>
          <w:caps/>
        </w:rPr>
      </w:pPr>
      <w:r w:rsidRPr="00EB694D">
        <w:rPr>
          <w:caps/>
        </w:rPr>
        <w:t xml:space="preserve">                          I. Gailiuvienė</w:t>
      </w:r>
    </w:p>
    <w:p w14:paraId="2C81BC6D" w14:textId="77777777" w:rsidR="00276120" w:rsidRPr="00EB694D" w:rsidRDefault="00276120" w:rsidP="00276120">
      <w:r w:rsidRPr="00EB694D">
        <w:t xml:space="preserve">                          L. LIUTIKIENĖ</w:t>
      </w:r>
    </w:p>
    <w:p w14:paraId="08266350" w14:textId="77777777" w:rsidR="00276120" w:rsidRPr="00EB694D" w:rsidRDefault="00276120" w:rsidP="00276120">
      <w:r w:rsidRPr="00EB694D">
        <w:t xml:space="preserve">                           </w:t>
      </w:r>
    </w:p>
    <w:p w14:paraId="43BCB301" w14:textId="77777777" w:rsidR="00276120" w:rsidRPr="00EB694D" w:rsidRDefault="00276120" w:rsidP="00276120">
      <w:pPr>
        <w:rPr>
          <w:b/>
        </w:rPr>
      </w:pPr>
      <w:r w:rsidRPr="00EB694D">
        <w:rPr>
          <w:b/>
        </w:rPr>
        <w:br w:type="page"/>
      </w:r>
    </w:p>
    <w:p w14:paraId="7B244670" w14:textId="77777777" w:rsidR="00276120" w:rsidRPr="00EB694D" w:rsidRDefault="00276120" w:rsidP="00276120">
      <w:pPr>
        <w:tabs>
          <w:tab w:val="left" w:pos="567"/>
          <w:tab w:val="left" w:pos="1276"/>
        </w:tabs>
        <w:ind w:firstLine="567"/>
        <w:jc w:val="center"/>
      </w:pPr>
      <w:r w:rsidRPr="00EB694D">
        <w:rPr>
          <w:b/>
        </w:rPr>
        <w:lastRenderedPageBreak/>
        <w:t>KLAIPĖDOS RAJONO SAVIVALDYBĖS ADMINISTRACIJA</w:t>
      </w:r>
    </w:p>
    <w:p w14:paraId="39AF2DF9" w14:textId="77777777" w:rsidR="00276120" w:rsidRPr="00EB694D" w:rsidRDefault="00276120" w:rsidP="00276120">
      <w:pPr>
        <w:tabs>
          <w:tab w:val="left" w:pos="567"/>
          <w:tab w:val="left" w:pos="1276"/>
          <w:tab w:val="left" w:pos="3990"/>
        </w:tabs>
        <w:ind w:firstLine="567"/>
        <w:jc w:val="center"/>
        <w:rPr>
          <w:b/>
        </w:rPr>
      </w:pPr>
    </w:p>
    <w:p w14:paraId="108389E5" w14:textId="77777777" w:rsidR="00276120" w:rsidRPr="00EB694D" w:rsidRDefault="00276120" w:rsidP="00276120">
      <w:pPr>
        <w:tabs>
          <w:tab w:val="left" w:pos="567"/>
          <w:tab w:val="left" w:pos="1276"/>
          <w:tab w:val="left" w:pos="3990"/>
        </w:tabs>
        <w:ind w:firstLine="567"/>
        <w:jc w:val="center"/>
        <w:rPr>
          <w:b/>
        </w:rPr>
      </w:pPr>
      <w:r w:rsidRPr="00EB694D">
        <w:rPr>
          <w:b/>
        </w:rPr>
        <w:t>AIŠKINAMASIS RAŠTAS</w:t>
      </w:r>
    </w:p>
    <w:p w14:paraId="214DC0E7" w14:textId="4E603F84" w:rsidR="00276120" w:rsidRPr="00EB694D" w:rsidRDefault="00276120" w:rsidP="00276120">
      <w:pPr>
        <w:tabs>
          <w:tab w:val="left" w:pos="567"/>
          <w:tab w:val="left" w:pos="1276"/>
          <w:tab w:val="left" w:pos="3990"/>
        </w:tabs>
        <w:ind w:firstLine="567"/>
        <w:jc w:val="center"/>
      </w:pPr>
      <w:r w:rsidRPr="00EB694D">
        <w:t>2022-11-</w:t>
      </w:r>
      <w:r w:rsidR="00EB694D" w:rsidRPr="00EB694D">
        <w:t>30</w:t>
      </w:r>
    </w:p>
    <w:p w14:paraId="3EEE25ED" w14:textId="77777777" w:rsidR="00276120" w:rsidRPr="00EB694D" w:rsidRDefault="00276120" w:rsidP="00276120">
      <w:pPr>
        <w:tabs>
          <w:tab w:val="left" w:pos="567"/>
          <w:tab w:val="left" w:pos="1276"/>
          <w:tab w:val="left" w:pos="3990"/>
        </w:tabs>
        <w:ind w:firstLine="567"/>
        <w:jc w:val="center"/>
      </w:pPr>
    </w:p>
    <w:p w14:paraId="5131BDED" w14:textId="77777777" w:rsidR="00276120" w:rsidRPr="00EB694D" w:rsidRDefault="00276120" w:rsidP="00276120">
      <w:pPr>
        <w:tabs>
          <w:tab w:val="left" w:pos="3450"/>
        </w:tabs>
        <w:jc w:val="both"/>
      </w:pPr>
      <w:r w:rsidRPr="00EB694D">
        <w:rPr>
          <w:b/>
        </w:rPr>
        <w:t>DĖL TARYBOS SPRENDIMO</w:t>
      </w:r>
      <w:r w:rsidRPr="00EB694D">
        <w:t xml:space="preserve"> </w:t>
      </w:r>
    </w:p>
    <w:p w14:paraId="7C501C37" w14:textId="7F833DB5" w:rsidR="00276120" w:rsidRPr="00EB694D" w:rsidRDefault="00276120" w:rsidP="00276120">
      <w:pPr>
        <w:tabs>
          <w:tab w:val="left" w:pos="567"/>
          <w:tab w:val="left" w:pos="1276"/>
          <w:tab w:val="left" w:pos="3450"/>
        </w:tabs>
        <w:ind w:firstLine="567"/>
        <w:jc w:val="both"/>
        <w:rPr>
          <w:b/>
          <w:caps/>
        </w:rPr>
      </w:pPr>
      <w:r w:rsidRPr="00EB694D">
        <w:rPr>
          <w:b/>
          <w:caps/>
          <w:spacing w:val="20"/>
        </w:rPr>
        <w:t>„</w:t>
      </w:r>
      <w:r w:rsidR="00EB694D" w:rsidRPr="00EB694D">
        <w:rPr>
          <w:b/>
          <w:caps/>
          <w:spacing w:val="20"/>
        </w:rPr>
        <w:t>DĖL KLAIPĖDOS RAJONO SAVIVALDYBĖS TARYBOS 2011 M. BIRŽELIO 30 D. SPRENDIMO NR. T11-247 „DĖL KLAIPĖDOS RAJONO SAVIVALDYBĖS BENDRUOMENĖS SVEIKATOS TARYBOS NUOSTATŲ PATVIRTINIMO“ PAKEITIMO</w:t>
      </w:r>
      <w:r w:rsidRPr="00EB694D">
        <w:rPr>
          <w:b/>
          <w:caps/>
          <w:spacing w:val="20"/>
        </w:rPr>
        <w:t>“ projekto</w:t>
      </w:r>
    </w:p>
    <w:p w14:paraId="28575222" w14:textId="77777777" w:rsidR="00276120" w:rsidRPr="00EB694D" w:rsidRDefault="00276120" w:rsidP="00276120">
      <w:pPr>
        <w:pStyle w:val="statymopavad"/>
        <w:tabs>
          <w:tab w:val="left" w:pos="567"/>
          <w:tab w:val="left" w:pos="1276"/>
        </w:tabs>
        <w:spacing w:line="240" w:lineRule="auto"/>
        <w:ind w:firstLine="567"/>
        <w:rPr>
          <w:rFonts w:ascii="Times New Roman" w:hAnsi="Times New Roman"/>
        </w:rPr>
      </w:pPr>
    </w:p>
    <w:p w14:paraId="38F6A869" w14:textId="77777777" w:rsidR="00276120" w:rsidRPr="00EB694D" w:rsidRDefault="00276120" w:rsidP="00276120">
      <w:pPr>
        <w:numPr>
          <w:ilvl w:val="0"/>
          <w:numId w:val="4"/>
        </w:numPr>
        <w:tabs>
          <w:tab w:val="left" w:pos="567"/>
          <w:tab w:val="left" w:pos="993"/>
          <w:tab w:val="left" w:pos="1276"/>
        </w:tabs>
        <w:ind w:left="0" w:firstLine="567"/>
        <w:jc w:val="both"/>
        <w:rPr>
          <w:b/>
        </w:rPr>
      </w:pPr>
      <w:r w:rsidRPr="00EB694D">
        <w:rPr>
          <w:b/>
        </w:rPr>
        <w:t xml:space="preserve">Parengto sprendimo projekto esmė, tikslai, uždaviniai: </w:t>
      </w:r>
    </w:p>
    <w:p w14:paraId="69A7979D" w14:textId="728E74BF" w:rsidR="00276120" w:rsidRPr="009B4A41" w:rsidRDefault="00276120" w:rsidP="00276120">
      <w:pPr>
        <w:tabs>
          <w:tab w:val="left" w:pos="567"/>
          <w:tab w:val="num" w:pos="720"/>
          <w:tab w:val="left" w:pos="993"/>
          <w:tab w:val="left" w:pos="1276"/>
        </w:tabs>
        <w:ind w:firstLine="567"/>
        <w:jc w:val="both"/>
      </w:pPr>
      <w:r w:rsidRPr="00EB694D">
        <w:tab/>
      </w:r>
      <w:r w:rsidRPr="00EB694D">
        <w:tab/>
        <w:t>Sprendimo tikslas – pa</w:t>
      </w:r>
      <w:r w:rsidR="00EB694D" w:rsidRPr="00EB694D">
        <w:t>ke</w:t>
      </w:r>
      <w:r w:rsidR="00EB694D">
        <w:t>i</w:t>
      </w:r>
      <w:r w:rsidR="00EB694D" w:rsidRPr="00EB694D">
        <w:t>sti</w:t>
      </w:r>
      <w:r w:rsidR="00EB694D">
        <w:t xml:space="preserve"> K</w:t>
      </w:r>
      <w:r w:rsidR="00EB694D" w:rsidRPr="00EB694D">
        <w:t>laipėdos</w:t>
      </w:r>
      <w:r w:rsidR="00EB694D">
        <w:t xml:space="preserve"> </w:t>
      </w:r>
      <w:r w:rsidR="00EB694D" w:rsidRPr="00EB694D">
        <w:t>rajono</w:t>
      </w:r>
      <w:r w:rsidR="00EB694D">
        <w:t xml:space="preserve"> </w:t>
      </w:r>
      <w:r w:rsidR="00EB694D" w:rsidRPr="00EB694D">
        <w:t>savivaldybės</w:t>
      </w:r>
      <w:r w:rsidR="00EB694D">
        <w:t xml:space="preserve"> </w:t>
      </w:r>
      <w:r w:rsidR="00EB694D" w:rsidRPr="00EB694D">
        <w:t>bendruomenės</w:t>
      </w:r>
      <w:r w:rsidR="00EB694D">
        <w:t xml:space="preserve"> </w:t>
      </w:r>
      <w:r w:rsidR="00EB694D" w:rsidRPr="00EB694D">
        <w:t>sveikatos</w:t>
      </w:r>
      <w:r w:rsidR="00EB694D">
        <w:t xml:space="preserve"> </w:t>
      </w:r>
      <w:r w:rsidR="00EB694D" w:rsidRPr="00EB694D">
        <w:t>tarybos</w:t>
      </w:r>
      <w:r w:rsidR="00EB694D">
        <w:t xml:space="preserve"> </w:t>
      </w:r>
      <w:r w:rsidR="00EB694D" w:rsidRPr="009B4A41">
        <w:t xml:space="preserve">nuostatus techninio pobūdžio pakeitimais. </w:t>
      </w:r>
    </w:p>
    <w:p w14:paraId="5D704936" w14:textId="3D9E925B" w:rsidR="00276120" w:rsidRPr="009B4A41" w:rsidRDefault="00276120" w:rsidP="00276120">
      <w:pPr>
        <w:numPr>
          <w:ilvl w:val="0"/>
          <w:numId w:val="4"/>
        </w:numPr>
        <w:tabs>
          <w:tab w:val="left" w:pos="567"/>
          <w:tab w:val="left" w:pos="993"/>
          <w:tab w:val="left" w:pos="1276"/>
        </w:tabs>
        <w:ind w:left="0" w:firstLine="567"/>
        <w:jc w:val="both"/>
        <w:rPr>
          <w:b/>
          <w:bCs/>
        </w:rPr>
      </w:pPr>
      <w:r w:rsidRPr="009B4A41">
        <w:rPr>
          <w:b/>
          <w:bCs/>
        </w:rPr>
        <w:t xml:space="preserve">Kuo vadovaujantis parengtas sprendimo projektas: </w:t>
      </w:r>
      <w:r w:rsidR="00FE7659" w:rsidRPr="009B4A41">
        <w:t>2022 m. lapkričio 25 d. vykusio Bendruomenės sveikatos tarybos posėdžio protokolu Nr. TD-5135</w:t>
      </w:r>
      <w:r w:rsidRPr="009B4A41">
        <w:t xml:space="preserve">. </w:t>
      </w:r>
    </w:p>
    <w:p w14:paraId="483D9049" w14:textId="67376162" w:rsidR="00276120" w:rsidRPr="00EB694D" w:rsidRDefault="00276120" w:rsidP="004301BB">
      <w:pPr>
        <w:numPr>
          <w:ilvl w:val="0"/>
          <w:numId w:val="4"/>
        </w:numPr>
        <w:tabs>
          <w:tab w:val="left" w:pos="567"/>
          <w:tab w:val="left" w:pos="993"/>
          <w:tab w:val="left" w:pos="1276"/>
        </w:tabs>
        <w:ind w:left="0" w:firstLine="567"/>
        <w:jc w:val="both"/>
        <w:rPr>
          <w:b/>
          <w:bCs/>
        </w:rPr>
      </w:pPr>
      <w:r w:rsidRPr="009B4A41">
        <w:rPr>
          <w:b/>
          <w:bCs/>
        </w:rPr>
        <w:t xml:space="preserve">Kaip šiuo metu yra teisiškai reglamentuojami projekte aptariami klausimai: </w:t>
      </w:r>
      <w:r w:rsidR="004301BB" w:rsidRPr="009B4A41">
        <w:t xml:space="preserve">Bendruomenės sveikatos tarybos nuostatai </w:t>
      </w:r>
      <w:r w:rsidR="009B4A41" w:rsidRPr="009B4A41">
        <w:t xml:space="preserve">patvirtinti </w:t>
      </w:r>
      <w:r w:rsidR="004301BB">
        <w:rPr>
          <w:color w:val="000000"/>
        </w:rPr>
        <w:t xml:space="preserve">Klaipėdos rajono savivaldybės tarybos </w:t>
      </w:r>
      <w:r w:rsidR="004301BB" w:rsidRPr="00EB694D">
        <w:t>2011-06-30 sprendim</w:t>
      </w:r>
      <w:r w:rsidR="009B4A41">
        <w:t>u</w:t>
      </w:r>
      <w:r w:rsidR="004301BB" w:rsidRPr="00EB694D">
        <w:t xml:space="preserve"> Nr. T11-247 „Dėl Klaipėdos rajono savivaldybės bendruomenės sveikatos tarybos nuostatų patvirtinimo“</w:t>
      </w:r>
      <w:r w:rsidRPr="00EB694D">
        <w:t xml:space="preserve">. </w:t>
      </w:r>
    </w:p>
    <w:p w14:paraId="7CD52B10" w14:textId="66F9A183" w:rsidR="00276120" w:rsidRPr="00EB694D" w:rsidRDefault="00276120" w:rsidP="00276120">
      <w:pPr>
        <w:numPr>
          <w:ilvl w:val="0"/>
          <w:numId w:val="4"/>
        </w:numPr>
        <w:tabs>
          <w:tab w:val="left" w:pos="567"/>
          <w:tab w:val="left" w:pos="993"/>
          <w:tab w:val="left" w:pos="1276"/>
        </w:tabs>
        <w:ind w:left="0" w:firstLine="567"/>
        <w:jc w:val="both"/>
      </w:pPr>
      <w:r w:rsidRPr="00EB694D">
        <w:rPr>
          <w:rStyle w:val="FontStyle150"/>
          <w:b/>
          <w:bCs/>
          <w:sz w:val="24"/>
          <w:szCs w:val="24"/>
        </w:rPr>
        <w:t>Galimos teigiamos ir neigiamos pasekmės priėmus siūlomą Savivaldybės tarybos sprendimo projektą</w:t>
      </w:r>
      <w:r w:rsidRPr="00EB694D">
        <w:rPr>
          <w:b/>
          <w:bCs/>
        </w:rPr>
        <w:t xml:space="preserve"> ir kokių priemonių būtina imtis, siekiant išvengti neigiamų pasekmių: </w:t>
      </w:r>
      <w:r w:rsidR="004301BB">
        <w:t>neigiamų pasekmių nenumatoma.</w:t>
      </w:r>
    </w:p>
    <w:p w14:paraId="18E21042" w14:textId="77777777" w:rsidR="00276120" w:rsidRPr="00EB694D" w:rsidRDefault="00276120" w:rsidP="00276120">
      <w:pPr>
        <w:pStyle w:val="Sraopastraipa"/>
        <w:numPr>
          <w:ilvl w:val="0"/>
          <w:numId w:val="4"/>
        </w:numPr>
        <w:tabs>
          <w:tab w:val="left" w:pos="142"/>
          <w:tab w:val="left" w:pos="567"/>
          <w:tab w:val="left" w:pos="993"/>
          <w:tab w:val="left" w:pos="3990"/>
        </w:tabs>
        <w:ind w:left="0" w:firstLine="567"/>
        <w:jc w:val="both"/>
        <w:rPr>
          <w:rStyle w:val="FontStyle150"/>
          <w:sz w:val="24"/>
          <w:szCs w:val="24"/>
          <w:lang w:val="lt-LT"/>
        </w:rPr>
      </w:pPr>
      <w:r w:rsidRPr="00EB694D">
        <w:rPr>
          <w:rStyle w:val="FontStyle150"/>
          <w:b/>
          <w:bCs/>
          <w:sz w:val="24"/>
          <w:szCs w:val="24"/>
          <w:lang w:val="lt-LT"/>
        </w:rPr>
        <w:t>Kokius teisės aktus būtina pakeisti ar panaikinti, priėmus teikiamą Savivaldybės tarybos sprendimo projektą: -</w:t>
      </w:r>
    </w:p>
    <w:p w14:paraId="339668CD" w14:textId="4CA058F0" w:rsidR="00276120" w:rsidRPr="00EB694D" w:rsidRDefault="00276120" w:rsidP="00276120">
      <w:pPr>
        <w:numPr>
          <w:ilvl w:val="0"/>
          <w:numId w:val="4"/>
        </w:numPr>
        <w:tabs>
          <w:tab w:val="clear" w:pos="720"/>
          <w:tab w:val="left" w:pos="567"/>
          <w:tab w:val="left" w:pos="993"/>
          <w:tab w:val="left" w:pos="1276"/>
        </w:tabs>
        <w:ind w:left="0" w:firstLine="567"/>
        <w:jc w:val="both"/>
        <w:rPr>
          <w:bCs/>
        </w:rPr>
      </w:pPr>
      <w:r w:rsidRPr="00EB694D">
        <w:rPr>
          <w:b/>
        </w:rPr>
        <w:t xml:space="preserve">Projekto rengimo metu gauti specialistų vertinimai ir išvados. Ekonominiai apskaičiavimai: </w:t>
      </w:r>
      <w:r w:rsidR="004301BB">
        <w:rPr>
          <w:bCs/>
        </w:rPr>
        <w:t>netaikoma.</w:t>
      </w:r>
    </w:p>
    <w:p w14:paraId="2C3F5C7C" w14:textId="77777777" w:rsidR="00276120" w:rsidRPr="00EB694D" w:rsidRDefault="00276120" w:rsidP="00276120">
      <w:pPr>
        <w:numPr>
          <w:ilvl w:val="0"/>
          <w:numId w:val="4"/>
        </w:numPr>
        <w:tabs>
          <w:tab w:val="clear" w:pos="720"/>
          <w:tab w:val="left" w:pos="567"/>
          <w:tab w:val="left" w:pos="993"/>
          <w:tab w:val="left" w:pos="1276"/>
        </w:tabs>
        <w:ind w:left="0" w:firstLine="567"/>
        <w:jc w:val="both"/>
        <w:rPr>
          <w:bCs/>
        </w:rPr>
      </w:pPr>
      <w:r w:rsidRPr="00EB694D">
        <w:rPr>
          <w:b/>
          <w:bCs/>
        </w:rPr>
        <w:t xml:space="preserve">Sprendimo įgyvendinimui reikalingos lėšos: </w:t>
      </w:r>
      <w:r w:rsidRPr="00EB694D">
        <w:t>n</w:t>
      </w:r>
      <w:r w:rsidRPr="00EB694D">
        <w:rPr>
          <w:bCs/>
        </w:rPr>
        <w:t>etaikoma.</w:t>
      </w:r>
    </w:p>
    <w:p w14:paraId="15CBDCFD" w14:textId="335EF25B" w:rsidR="00276120" w:rsidRPr="00EB694D" w:rsidRDefault="00276120" w:rsidP="00276120">
      <w:pPr>
        <w:numPr>
          <w:ilvl w:val="0"/>
          <w:numId w:val="4"/>
        </w:numPr>
        <w:tabs>
          <w:tab w:val="left" w:pos="567"/>
          <w:tab w:val="left" w:pos="993"/>
          <w:tab w:val="left" w:pos="1276"/>
        </w:tabs>
        <w:ind w:left="0" w:firstLine="567"/>
        <w:jc w:val="both"/>
        <w:rPr>
          <w:b/>
          <w:bCs/>
        </w:rPr>
      </w:pPr>
      <w:r w:rsidRPr="00EB694D">
        <w:rPr>
          <w:b/>
          <w:bCs/>
        </w:rPr>
        <w:t xml:space="preserve">Kiti, autoriaus nuomone, reikalingi pagrindimai ir paaiškinimai: </w:t>
      </w:r>
      <w:r w:rsidR="004301BB" w:rsidRPr="004301BB">
        <w:t>pridedamas lyginamasis variantas.</w:t>
      </w:r>
    </w:p>
    <w:p w14:paraId="48E98484" w14:textId="77777777" w:rsidR="00276120" w:rsidRPr="00EB694D" w:rsidRDefault="00276120" w:rsidP="00276120">
      <w:pPr>
        <w:tabs>
          <w:tab w:val="left" w:pos="567"/>
          <w:tab w:val="left" w:pos="993"/>
          <w:tab w:val="left" w:pos="1276"/>
        </w:tabs>
        <w:jc w:val="both"/>
        <w:rPr>
          <w:b/>
          <w:bCs/>
        </w:rPr>
      </w:pPr>
    </w:p>
    <w:p w14:paraId="418D950B" w14:textId="77777777" w:rsidR="00276120" w:rsidRPr="00EB694D" w:rsidRDefault="00276120" w:rsidP="00276120">
      <w:pPr>
        <w:tabs>
          <w:tab w:val="left" w:pos="567"/>
          <w:tab w:val="left" w:pos="993"/>
          <w:tab w:val="left" w:pos="1276"/>
        </w:tabs>
        <w:jc w:val="both"/>
        <w:rPr>
          <w:b/>
          <w:bCs/>
        </w:rPr>
      </w:pPr>
    </w:p>
    <w:p w14:paraId="6F9B9FB5" w14:textId="77777777" w:rsidR="00276120" w:rsidRPr="00EB694D" w:rsidRDefault="00276120" w:rsidP="00276120">
      <w:pPr>
        <w:tabs>
          <w:tab w:val="left" w:pos="567"/>
          <w:tab w:val="num" w:pos="720"/>
          <w:tab w:val="left" w:pos="1276"/>
        </w:tabs>
        <w:ind w:firstLine="567"/>
        <w:jc w:val="both"/>
        <w:outlineLvl w:val="0"/>
      </w:pPr>
    </w:p>
    <w:p w14:paraId="404AE55B" w14:textId="77777777" w:rsidR="00276120" w:rsidRPr="00EB694D" w:rsidRDefault="00276120" w:rsidP="00276120">
      <w:pPr>
        <w:tabs>
          <w:tab w:val="left" w:pos="567"/>
          <w:tab w:val="num" w:pos="720"/>
          <w:tab w:val="left" w:pos="1276"/>
        </w:tabs>
        <w:ind w:firstLine="567"/>
        <w:jc w:val="both"/>
        <w:outlineLvl w:val="0"/>
      </w:pPr>
      <w:r w:rsidRPr="00EB694D">
        <w:t>Sveikatos ir socialinės apsaugos skyriaus patarėja Miglė Vaitilavičienė</w:t>
      </w:r>
    </w:p>
    <w:p w14:paraId="144D9E9E" w14:textId="77777777" w:rsidR="00276120" w:rsidRPr="00EB694D" w:rsidRDefault="00276120" w:rsidP="00276120">
      <w:pPr>
        <w:tabs>
          <w:tab w:val="left" w:pos="567"/>
          <w:tab w:val="num" w:pos="720"/>
          <w:tab w:val="left" w:pos="1276"/>
        </w:tabs>
        <w:ind w:firstLine="567"/>
        <w:jc w:val="both"/>
        <w:outlineLvl w:val="0"/>
      </w:pPr>
    </w:p>
    <w:p w14:paraId="00CABC9D" w14:textId="77777777" w:rsidR="00276120" w:rsidRPr="00EB694D" w:rsidRDefault="00276120" w:rsidP="00276120">
      <w:pPr>
        <w:tabs>
          <w:tab w:val="left" w:pos="567"/>
          <w:tab w:val="left" w:pos="1276"/>
          <w:tab w:val="left" w:pos="3450"/>
        </w:tabs>
        <w:ind w:firstLine="567"/>
        <w:jc w:val="both"/>
      </w:pPr>
    </w:p>
    <w:p w14:paraId="7CB282C3" w14:textId="77777777" w:rsidR="00276120" w:rsidRPr="00EB694D" w:rsidRDefault="00276120" w:rsidP="00276120">
      <w:pPr>
        <w:tabs>
          <w:tab w:val="left" w:pos="567"/>
          <w:tab w:val="num" w:pos="720"/>
          <w:tab w:val="left" w:pos="1276"/>
        </w:tabs>
        <w:ind w:firstLine="567"/>
        <w:jc w:val="both"/>
        <w:outlineLvl w:val="0"/>
      </w:pPr>
    </w:p>
    <w:p w14:paraId="232D558B" w14:textId="77777777" w:rsidR="00276120" w:rsidRPr="00EB694D" w:rsidRDefault="00276120" w:rsidP="00495FBF">
      <w:pPr>
        <w:tabs>
          <w:tab w:val="right" w:pos="8730"/>
        </w:tabs>
      </w:pPr>
    </w:p>
    <w:sectPr w:rsidR="00276120" w:rsidRPr="00EB694D" w:rsidSect="002F5F21">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2CCF2" w14:textId="77777777" w:rsidR="00E463F3" w:rsidRDefault="00E463F3">
      <w:r>
        <w:separator/>
      </w:r>
    </w:p>
  </w:endnote>
  <w:endnote w:type="continuationSeparator" w:id="0">
    <w:p w14:paraId="1E9F9A37" w14:textId="77777777" w:rsidR="00E463F3" w:rsidRDefault="00E46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54A25" w14:textId="77777777" w:rsidR="00B05822" w:rsidRDefault="00B05822">
    <w:pPr>
      <w:pStyle w:val="Porat"/>
      <w:framePr w:wrap="auto" w:vAnchor="text" w:hAnchor="margin" w:xAlign="center" w:y="1"/>
      <w:rPr>
        <w:rStyle w:val="Puslapionumeris"/>
      </w:rPr>
    </w:pPr>
  </w:p>
  <w:p w14:paraId="1FDA4FAD" w14:textId="77777777" w:rsidR="00B05822" w:rsidRDefault="00B0582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AD00F" w14:textId="77777777" w:rsidR="00B05822" w:rsidRDefault="00B05822">
    <w:pPr>
      <w:pStyle w:val="Porat"/>
      <w:framePr w:wrap="auto" w:vAnchor="text" w:hAnchor="margin" w:xAlign="center" w:y="1"/>
      <w:rPr>
        <w:rStyle w:val="Puslapionumeris"/>
      </w:rPr>
    </w:pPr>
  </w:p>
  <w:p w14:paraId="09DC8C4B" w14:textId="77777777" w:rsidR="00B05822" w:rsidRDefault="00B0582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30707" w14:textId="77777777" w:rsidR="00E463F3" w:rsidRDefault="00E463F3">
      <w:r>
        <w:separator/>
      </w:r>
    </w:p>
  </w:footnote>
  <w:footnote w:type="continuationSeparator" w:id="0">
    <w:p w14:paraId="424A84D9" w14:textId="77777777" w:rsidR="00E463F3" w:rsidRDefault="00E46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26267" w14:textId="77777777" w:rsidR="00B05822" w:rsidRDefault="00B05822">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716055A" w14:textId="77777777" w:rsidR="00B05822" w:rsidRDefault="00B05822">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5A9AF" w14:textId="77777777" w:rsidR="00B05822" w:rsidRDefault="00B05822">
    <w:pPr>
      <w:pStyle w:val="Antrats"/>
      <w:framePr w:wrap="around" w:vAnchor="text" w:hAnchor="margin" w:xAlign="right" w:y="1"/>
      <w:rPr>
        <w:rStyle w:val="Puslapionumeris"/>
      </w:rPr>
    </w:pPr>
  </w:p>
  <w:p w14:paraId="03BB9BEF" w14:textId="77777777" w:rsidR="00B05822" w:rsidRDefault="00B05822">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CA585" w14:textId="77777777" w:rsidR="00410034" w:rsidRDefault="00410034" w:rsidP="00410034">
    <w:pPr>
      <w:pStyle w:val="Antrats"/>
      <w:jc w:val="right"/>
      <w:rPr>
        <w:b/>
      </w:rPr>
    </w:pPr>
    <w:r>
      <w:rPr>
        <w:b/>
      </w:rPr>
      <w:t>Projektas</w:t>
    </w:r>
  </w:p>
  <w:p w14:paraId="545D0029" w14:textId="77777777" w:rsidR="00B05822" w:rsidRDefault="00B05822">
    <w:pPr>
      <w:pStyle w:val="Antrats"/>
      <w:jc w:val="right"/>
      <w:rPr>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4B1CF" w14:textId="217C404B" w:rsidR="00B05822" w:rsidRDefault="00B05822">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sidR="00410034">
      <w:rPr>
        <w:rStyle w:val="Puslapionumeris"/>
      </w:rPr>
      <w:fldChar w:fldCharType="separate"/>
    </w:r>
    <w:r w:rsidR="00410034">
      <w:rPr>
        <w:rStyle w:val="Puslapionumeris"/>
        <w:noProof/>
      </w:rPr>
      <w:t>1</w:t>
    </w:r>
    <w:r>
      <w:rPr>
        <w:rStyle w:val="Puslapionumeris"/>
      </w:rPr>
      <w:fldChar w:fldCharType="end"/>
    </w:r>
  </w:p>
  <w:p w14:paraId="0E761830" w14:textId="77777777" w:rsidR="00B05822" w:rsidRDefault="00B05822">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2E5B3" w14:textId="77777777" w:rsidR="00B05822" w:rsidRDefault="007938A2">
    <w:pPr>
      <w:pStyle w:val="Antrats"/>
      <w:jc w:val="center"/>
    </w:pPr>
    <w:r>
      <w:fldChar w:fldCharType="begin"/>
    </w:r>
    <w:r>
      <w:instrText>PAGE   \* MERGEFORMAT</w:instrText>
    </w:r>
    <w:r>
      <w:fldChar w:fldCharType="separate"/>
    </w:r>
    <w:r w:rsidR="00383020">
      <w:rPr>
        <w:noProof/>
      </w:rPr>
      <w:t>4</w:t>
    </w:r>
    <w:r>
      <w:rPr>
        <w:noProof/>
      </w:rPr>
      <w:fldChar w:fldCharType="end"/>
    </w:r>
  </w:p>
  <w:p w14:paraId="4B22E210" w14:textId="77777777" w:rsidR="00B05822" w:rsidRDefault="00B05822">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5064B" w14:textId="77777777" w:rsidR="00B05822" w:rsidRDefault="00B05822">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cs="Times New Roman" w:hint="default"/>
      </w:rPr>
    </w:lvl>
    <w:lvl w:ilvl="1" w:tplc="04270019" w:tentative="1">
      <w:start w:val="1"/>
      <w:numFmt w:val="lowerLetter"/>
      <w:lvlText w:val="%2."/>
      <w:lvlJc w:val="left"/>
      <w:pPr>
        <w:tabs>
          <w:tab w:val="num" w:pos="2214"/>
        </w:tabs>
        <w:ind w:left="2214" w:hanging="360"/>
      </w:pPr>
      <w:rPr>
        <w:rFonts w:cs="Times New Roman"/>
      </w:rPr>
    </w:lvl>
    <w:lvl w:ilvl="2" w:tplc="0427001B" w:tentative="1">
      <w:start w:val="1"/>
      <w:numFmt w:val="lowerRoman"/>
      <w:lvlText w:val="%3."/>
      <w:lvlJc w:val="right"/>
      <w:pPr>
        <w:tabs>
          <w:tab w:val="num" w:pos="2934"/>
        </w:tabs>
        <w:ind w:left="2934" w:hanging="180"/>
      </w:pPr>
      <w:rPr>
        <w:rFonts w:cs="Times New Roman"/>
      </w:rPr>
    </w:lvl>
    <w:lvl w:ilvl="3" w:tplc="0427000F" w:tentative="1">
      <w:start w:val="1"/>
      <w:numFmt w:val="decimal"/>
      <w:lvlText w:val="%4."/>
      <w:lvlJc w:val="left"/>
      <w:pPr>
        <w:tabs>
          <w:tab w:val="num" w:pos="3654"/>
        </w:tabs>
        <w:ind w:left="3654" w:hanging="360"/>
      </w:pPr>
      <w:rPr>
        <w:rFonts w:cs="Times New Roman"/>
      </w:rPr>
    </w:lvl>
    <w:lvl w:ilvl="4" w:tplc="04270019" w:tentative="1">
      <w:start w:val="1"/>
      <w:numFmt w:val="lowerLetter"/>
      <w:lvlText w:val="%5."/>
      <w:lvlJc w:val="left"/>
      <w:pPr>
        <w:tabs>
          <w:tab w:val="num" w:pos="4374"/>
        </w:tabs>
        <w:ind w:left="4374" w:hanging="360"/>
      </w:pPr>
      <w:rPr>
        <w:rFonts w:cs="Times New Roman"/>
      </w:rPr>
    </w:lvl>
    <w:lvl w:ilvl="5" w:tplc="0427001B" w:tentative="1">
      <w:start w:val="1"/>
      <w:numFmt w:val="lowerRoman"/>
      <w:lvlText w:val="%6."/>
      <w:lvlJc w:val="right"/>
      <w:pPr>
        <w:tabs>
          <w:tab w:val="num" w:pos="5094"/>
        </w:tabs>
        <w:ind w:left="5094" w:hanging="180"/>
      </w:pPr>
      <w:rPr>
        <w:rFonts w:cs="Times New Roman"/>
      </w:rPr>
    </w:lvl>
    <w:lvl w:ilvl="6" w:tplc="0427000F" w:tentative="1">
      <w:start w:val="1"/>
      <w:numFmt w:val="decimal"/>
      <w:lvlText w:val="%7."/>
      <w:lvlJc w:val="left"/>
      <w:pPr>
        <w:tabs>
          <w:tab w:val="num" w:pos="5814"/>
        </w:tabs>
        <w:ind w:left="5814" w:hanging="360"/>
      </w:pPr>
      <w:rPr>
        <w:rFonts w:cs="Times New Roman"/>
      </w:rPr>
    </w:lvl>
    <w:lvl w:ilvl="7" w:tplc="04270019" w:tentative="1">
      <w:start w:val="1"/>
      <w:numFmt w:val="lowerLetter"/>
      <w:lvlText w:val="%8."/>
      <w:lvlJc w:val="left"/>
      <w:pPr>
        <w:tabs>
          <w:tab w:val="num" w:pos="6534"/>
        </w:tabs>
        <w:ind w:left="6534" w:hanging="360"/>
      </w:pPr>
      <w:rPr>
        <w:rFonts w:cs="Times New Roman"/>
      </w:rPr>
    </w:lvl>
    <w:lvl w:ilvl="8" w:tplc="0427001B" w:tentative="1">
      <w:start w:val="1"/>
      <w:numFmt w:val="lowerRoman"/>
      <w:lvlText w:val="%9."/>
      <w:lvlJc w:val="right"/>
      <w:pPr>
        <w:tabs>
          <w:tab w:val="num" w:pos="7254"/>
        </w:tabs>
        <w:ind w:left="7254" w:hanging="180"/>
      </w:pPr>
      <w:rPr>
        <w:rFonts w:cs="Times New Roman"/>
      </w:rPr>
    </w:lvl>
  </w:abstractNum>
  <w:abstractNum w:abstractNumId="1" w15:restartNumberingAfterBreak="0">
    <w:nsid w:val="41773FA0"/>
    <w:multiLevelType w:val="multilevel"/>
    <w:tmpl w:val="64325AFE"/>
    <w:lvl w:ilvl="0">
      <w:start w:val="1"/>
      <w:numFmt w:val="decimal"/>
      <w:lvlText w:val="%1."/>
      <w:lvlJc w:val="left"/>
      <w:pPr>
        <w:tabs>
          <w:tab w:val="num" w:pos="720"/>
        </w:tabs>
        <w:ind w:left="720" w:hanging="360"/>
      </w:pPr>
      <w:rPr>
        <w:rFonts w:hint="default"/>
        <w:b/>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45ED63B2"/>
    <w:multiLevelType w:val="hybridMultilevel"/>
    <w:tmpl w:val="3BC6976A"/>
    <w:lvl w:ilvl="0" w:tplc="475E7622">
      <w:start w:val="1"/>
      <w:numFmt w:val="decimal"/>
      <w:lvlText w:val="%1."/>
      <w:lvlJc w:val="left"/>
      <w:pPr>
        <w:ind w:left="1740" w:hanging="1020"/>
      </w:pPr>
      <w:rPr>
        <w:rFonts w:ascii="Times New Roman" w:eastAsia="Times New Roman" w:hAnsi="Times New Roman" w:cs="Times New Roman"/>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cs="Times New Roman" w:hint="default"/>
      </w:rPr>
    </w:lvl>
    <w:lvl w:ilvl="1" w:tplc="04270019" w:tentative="1">
      <w:start w:val="1"/>
      <w:numFmt w:val="lowerLetter"/>
      <w:lvlText w:val="%2."/>
      <w:lvlJc w:val="left"/>
      <w:pPr>
        <w:tabs>
          <w:tab w:val="num" w:pos="2214"/>
        </w:tabs>
        <w:ind w:left="2214" w:hanging="360"/>
      </w:pPr>
      <w:rPr>
        <w:rFonts w:cs="Times New Roman"/>
      </w:rPr>
    </w:lvl>
    <w:lvl w:ilvl="2" w:tplc="0427001B" w:tentative="1">
      <w:start w:val="1"/>
      <w:numFmt w:val="lowerRoman"/>
      <w:lvlText w:val="%3."/>
      <w:lvlJc w:val="right"/>
      <w:pPr>
        <w:tabs>
          <w:tab w:val="num" w:pos="2934"/>
        </w:tabs>
        <w:ind w:left="2934" w:hanging="180"/>
      </w:pPr>
      <w:rPr>
        <w:rFonts w:cs="Times New Roman"/>
      </w:rPr>
    </w:lvl>
    <w:lvl w:ilvl="3" w:tplc="0427000F" w:tentative="1">
      <w:start w:val="1"/>
      <w:numFmt w:val="decimal"/>
      <w:lvlText w:val="%4."/>
      <w:lvlJc w:val="left"/>
      <w:pPr>
        <w:tabs>
          <w:tab w:val="num" w:pos="3654"/>
        </w:tabs>
        <w:ind w:left="3654" w:hanging="360"/>
      </w:pPr>
      <w:rPr>
        <w:rFonts w:cs="Times New Roman"/>
      </w:rPr>
    </w:lvl>
    <w:lvl w:ilvl="4" w:tplc="04270019" w:tentative="1">
      <w:start w:val="1"/>
      <w:numFmt w:val="lowerLetter"/>
      <w:lvlText w:val="%5."/>
      <w:lvlJc w:val="left"/>
      <w:pPr>
        <w:tabs>
          <w:tab w:val="num" w:pos="4374"/>
        </w:tabs>
        <w:ind w:left="4374" w:hanging="360"/>
      </w:pPr>
      <w:rPr>
        <w:rFonts w:cs="Times New Roman"/>
      </w:rPr>
    </w:lvl>
    <w:lvl w:ilvl="5" w:tplc="0427001B" w:tentative="1">
      <w:start w:val="1"/>
      <w:numFmt w:val="lowerRoman"/>
      <w:lvlText w:val="%6."/>
      <w:lvlJc w:val="right"/>
      <w:pPr>
        <w:tabs>
          <w:tab w:val="num" w:pos="5094"/>
        </w:tabs>
        <w:ind w:left="5094" w:hanging="180"/>
      </w:pPr>
      <w:rPr>
        <w:rFonts w:cs="Times New Roman"/>
      </w:rPr>
    </w:lvl>
    <w:lvl w:ilvl="6" w:tplc="0427000F" w:tentative="1">
      <w:start w:val="1"/>
      <w:numFmt w:val="decimal"/>
      <w:lvlText w:val="%7."/>
      <w:lvlJc w:val="left"/>
      <w:pPr>
        <w:tabs>
          <w:tab w:val="num" w:pos="5814"/>
        </w:tabs>
        <w:ind w:left="5814" w:hanging="360"/>
      </w:pPr>
      <w:rPr>
        <w:rFonts w:cs="Times New Roman"/>
      </w:rPr>
    </w:lvl>
    <w:lvl w:ilvl="7" w:tplc="04270019" w:tentative="1">
      <w:start w:val="1"/>
      <w:numFmt w:val="lowerLetter"/>
      <w:lvlText w:val="%8."/>
      <w:lvlJc w:val="left"/>
      <w:pPr>
        <w:tabs>
          <w:tab w:val="num" w:pos="6534"/>
        </w:tabs>
        <w:ind w:left="6534" w:hanging="360"/>
      </w:pPr>
      <w:rPr>
        <w:rFonts w:cs="Times New Roman"/>
      </w:rPr>
    </w:lvl>
    <w:lvl w:ilvl="8" w:tplc="0427001B" w:tentative="1">
      <w:start w:val="1"/>
      <w:numFmt w:val="lowerRoman"/>
      <w:lvlText w:val="%9."/>
      <w:lvlJc w:val="right"/>
      <w:pPr>
        <w:tabs>
          <w:tab w:val="num" w:pos="7254"/>
        </w:tabs>
        <w:ind w:left="7254" w:hanging="180"/>
      </w:pPr>
      <w:rPr>
        <w:rFonts w:cs="Times New Roman"/>
      </w:rPr>
    </w:lvl>
  </w:abstractNum>
  <w:num w:numId="1" w16cid:durableId="1749228303">
    <w:abstractNumId w:val="3"/>
  </w:num>
  <w:num w:numId="2" w16cid:durableId="832570071">
    <w:abstractNumId w:val="0"/>
  </w:num>
  <w:num w:numId="3" w16cid:durableId="855925373">
    <w:abstractNumId w:val="2"/>
  </w:num>
  <w:num w:numId="4" w16cid:durableId="794535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E0A"/>
    <w:rsid w:val="0002148B"/>
    <w:rsid w:val="0004301D"/>
    <w:rsid w:val="00095DBD"/>
    <w:rsid w:val="000A20A0"/>
    <w:rsid w:val="000D11F0"/>
    <w:rsid w:val="000D1BB3"/>
    <w:rsid w:val="000F655E"/>
    <w:rsid w:val="00104F3C"/>
    <w:rsid w:val="001144A6"/>
    <w:rsid w:val="00121ACB"/>
    <w:rsid w:val="001307C0"/>
    <w:rsid w:val="001337C1"/>
    <w:rsid w:val="0014641A"/>
    <w:rsid w:val="00155682"/>
    <w:rsid w:val="001567CB"/>
    <w:rsid w:val="001569B9"/>
    <w:rsid w:val="00184B50"/>
    <w:rsid w:val="001B35D9"/>
    <w:rsid w:val="001F683E"/>
    <w:rsid w:val="0020746A"/>
    <w:rsid w:val="0021210C"/>
    <w:rsid w:val="002156CC"/>
    <w:rsid w:val="00230792"/>
    <w:rsid w:val="00237067"/>
    <w:rsid w:val="002403D8"/>
    <w:rsid w:val="00242C5F"/>
    <w:rsid w:val="00243DEE"/>
    <w:rsid w:val="00272A21"/>
    <w:rsid w:val="0027545A"/>
    <w:rsid w:val="00276120"/>
    <w:rsid w:val="00280747"/>
    <w:rsid w:val="00290B9C"/>
    <w:rsid w:val="002947B2"/>
    <w:rsid w:val="00295711"/>
    <w:rsid w:val="00296E11"/>
    <w:rsid w:val="002C0283"/>
    <w:rsid w:val="002C05AC"/>
    <w:rsid w:val="002D6D73"/>
    <w:rsid w:val="002E47DE"/>
    <w:rsid w:val="002F1B01"/>
    <w:rsid w:val="002F31E2"/>
    <w:rsid w:val="002F5F21"/>
    <w:rsid w:val="00320BFF"/>
    <w:rsid w:val="003436F1"/>
    <w:rsid w:val="00365FD0"/>
    <w:rsid w:val="00381D96"/>
    <w:rsid w:val="00382389"/>
    <w:rsid w:val="00383020"/>
    <w:rsid w:val="00392231"/>
    <w:rsid w:val="00392CD6"/>
    <w:rsid w:val="003957B6"/>
    <w:rsid w:val="003A2057"/>
    <w:rsid w:val="003B0414"/>
    <w:rsid w:val="003C36D9"/>
    <w:rsid w:val="003C375E"/>
    <w:rsid w:val="003D1560"/>
    <w:rsid w:val="003E04B8"/>
    <w:rsid w:val="003E61D3"/>
    <w:rsid w:val="003F1193"/>
    <w:rsid w:val="00400310"/>
    <w:rsid w:val="00407F54"/>
    <w:rsid w:val="00410034"/>
    <w:rsid w:val="00413B8F"/>
    <w:rsid w:val="004275F1"/>
    <w:rsid w:val="004301BB"/>
    <w:rsid w:val="004348DC"/>
    <w:rsid w:val="00436E1C"/>
    <w:rsid w:val="004506C5"/>
    <w:rsid w:val="00454898"/>
    <w:rsid w:val="00482E5C"/>
    <w:rsid w:val="0049307C"/>
    <w:rsid w:val="0049361D"/>
    <w:rsid w:val="00495FBF"/>
    <w:rsid w:val="004B1CEB"/>
    <w:rsid w:val="004E30E8"/>
    <w:rsid w:val="004E5037"/>
    <w:rsid w:val="004E7379"/>
    <w:rsid w:val="004E7E79"/>
    <w:rsid w:val="00525372"/>
    <w:rsid w:val="00527546"/>
    <w:rsid w:val="00534170"/>
    <w:rsid w:val="00535F8B"/>
    <w:rsid w:val="005425DF"/>
    <w:rsid w:val="00546150"/>
    <w:rsid w:val="00566F21"/>
    <w:rsid w:val="0056737D"/>
    <w:rsid w:val="0057489D"/>
    <w:rsid w:val="005A02E1"/>
    <w:rsid w:val="005A7EC5"/>
    <w:rsid w:val="005E44A8"/>
    <w:rsid w:val="005F4765"/>
    <w:rsid w:val="006072A7"/>
    <w:rsid w:val="00651547"/>
    <w:rsid w:val="006518B3"/>
    <w:rsid w:val="00667F14"/>
    <w:rsid w:val="006959DA"/>
    <w:rsid w:val="006965CF"/>
    <w:rsid w:val="006A2956"/>
    <w:rsid w:val="006B63E7"/>
    <w:rsid w:val="006C30DF"/>
    <w:rsid w:val="006C5F00"/>
    <w:rsid w:val="006D2B01"/>
    <w:rsid w:val="006D7468"/>
    <w:rsid w:val="006E3A7A"/>
    <w:rsid w:val="006F245B"/>
    <w:rsid w:val="006F4402"/>
    <w:rsid w:val="00714D5A"/>
    <w:rsid w:val="00724ACD"/>
    <w:rsid w:val="00744841"/>
    <w:rsid w:val="007938A2"/>
    <w:rsid w:val="007A5C90"/>
    <w:rsid w:val="007A7E0A"/>
    <w:rsid w:val="007B1B81"/>
    <w:rsid w:val="007B3EEE"/>
    <w:rsid w:val="007C12BD"/>
    <w:rsid w:val="007F0142"/>
    <w:rsid w:val="00814993"/>
    <w:rsid w:val="008255A5"/>
    <w:rsid w:val="00830364"/>
    <w:rsid w:val="00830B4E"/>
    <w:rsid w:val="00835BB7"/>
    <w:rsid w:val="00861982"/>
    <w:rsid w:val="0086539D"/>
    <w:rsid w:val="00894D73"/>
    <w:rsid w:val="008A4DFF"/>
    <w:rsid w:val="008A6E0C"/>
    <w:rsid w:val="008B6EA9"/>
    <w:rsid w:val="008D1152"/>
    <w:rsid w:val="008F38B8"/>
    <w:rsid w:val="008F4680"/>
    <w:rsid w:val="00901FEC"/>
    <w:rsid w:val="00913839"/>
    <w:rsid w:val="00914DFD"/>
    <w:rsid w:val="00937150"/>
    <w:rsid w:val="009911D9"/>
    <w:rsid w:val="009A031E"/>
    <w:rsid w:val="009B1C92"/>
    <w:rsid w:val="009B4A41"/>
    <w:rsid w:val="009D3DCF"/>
    <w:rsid w:val="009E039D"/>
    <w:rsid w:val="009E49B3"/>
    <w:rsid w:val="009E7864"/>
    <w:rsid w:val="00A07D7F"/>
    <w:rsid w:val="00A122B3"/>
    <w:rsid w:val="00A1715F"/>
    <w:rsid w:val="00A27306"/>
    <w:rsid w:val="00A27C6B"/>
    <w:rsid w:val="00A5559E"/>
    <w:rsid w:val="00A71B32"/>
    <w:rsid w:val="00A76D04"/>
    <w:rsid w:val="00AA130F"/>
    <w:rsid w:val="00AC4848"/>
    <w:rsid w:val="00AD0244"/>
    <w:rsid w:val="00AD1728"/>
    <w:rsid w:val="00AD2C78"/>
    <w:rsid w:val="00AE334C"/>
    <w:rsid w:val="00AF5535"/>
    <w:rsid w:val="00B05822"/>
    <w:rsid w:val="00B455D9"/>
    <w:rsid w:val="00B45FAC"/>
    <w:rsid w:val="00B511EC"/>
    <w:rsid w:val="00B75978"/>
    <w:rsid w:val="00B912CF"/>
    <w:rsid w:val="00BD56DD"/>
    <w:rsid w:val="00C3166E"/>
    <w:rsid w:val="00C368CE"/>
    <w:rsid w:val="00C577ED"/>
    <w:rsid w:val="00C6237D"/>
    <w:rsid w:val="00C91710"/>
    <w:rsid w:val="00CA15D7"/>
    <w:rsid w:val="00CA1CA8"/>
    <w:rsid w:val="00CC200C"/>
    <w:rsid w:val="00CD216B"/>
    <w:rsid w:val="00CD2E00"/>
    <w:rsid w:val="00CD4E23"/>
    <w:rsid w:val="00CD51A4"/>
    <w:rsid w:val="00D004A7"/>
    <w:rsid w:val="00D30DD4"/>
    <w:rsid w:val="00D71882"/>
    <w:rsid w:val="00DC585F"/>
    <w:rsid w:val="00DD6D24"/>
    <w:rsid w:val="00DE64D8"/>
    <w:rsid w:val="00E008EF"/>
    <w:rsid w:val="00E009D0"/>
    <w:rsid w:val="00E00F86"/>
    <w:rsid w:val="00E24DA0"/>
    <w:rsid w:val="00E30337"/>
    <w:rsid w:val="00E4563F"/>
    <w:rsid w:val="00E463F3"/>
    <w:rsid w:val="00E46F2F"/>
    <w:rsid w:val="00E812F4"/>
    <w:rsid w:val="00E849F6"/>
    <w:rsid w:val="00E96220"/>
    <w:rsid w:val="00E97BCA"/>
    <w:rsid w:val="00EA0D86"/>
    <w:rsid w:val="00EA120B"/>
    <w:rsid w:val="00EA357A"/>
    <w:rsid w:val="00EA6CA7"/>
    <w:rsid w:val="00EB694D"/>
    <w:rsid w:val="00EC4F90"/>
    <w:rsid w:val="00EE7EB4"/>
    <w:rsid w:val="00F07451"/>
    <w:rsid w:val="00F16577"/>
    <w:rsid w:val="00F17A11"/>
    <w:rsid w:val="00F205B6"/>
    <w:rsid w:val="00F27646"/>
    <w:rsid w:val="00F27F06"/>
    <w:rsid w:val="00F47058"/>
    <w:rsid w:val="00F651C7"/>
    <w:rsid w:val="00F8305B"/>
    <w:rsid w:val="00FB3BEB"/>
    <w:rsid w:val="00FB6A84"/>
    <w:rsid w:val="00FC4F70"/>
    <w:rsid w:val="00FE76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9D94D8"/>
  <w15:docId w15:val="{746A8122-68E0-42CD-BAD2-34311EE3F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F5F2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style>
  <w:style w:type="character" w:customStyle="1" w:styleId="PoratDiagrama">
    <w:name w:val="Poraštė Diagrama"/>
    <w:link w:val="Porat"/>
    <w:uiPriority w:val="99"/>
    <w:semiHidden/>
    <w:locked/>
    <w:rsid w:val="004E7379"/>
    <w:rPr>
      <w:rFonts w:cs="Times New Roman"/>
      <w:sz w:val="24"/>
      <w:lang w:eastAsia="en-US"/>
    </w:rPr>
  </w:style>
  <w:style w:type="character" w:styleId="Puslapionumeris">
    <w:name w:val="page number"/>
    <w:uiPriority w:val="99"/>
    <w:rsid w:val="002F5F21"/>
    <w:rPr>
      <w:rFonts w:cs="Times New Roman"/>
    </w:rPr>
  </w:style>
  <w:style w:type="character" w:customStyle="1" w:styleId="Pareigos">
    <w:name w:val="Pareigos"/>
    <w:uiPriority w:val="99"/>
    <w:rsid w:val="002F5F21"/>
    <w:rPr>
      <w:rFonts w:ascii="TimesLT" w:hAnsi="TimesLT"/>
      <w:caps/>
      <w:sz w:val="24"/>
    </w:rPr>
  </w:style>
  <w:style w:type="paragraph" w:styleId="Antrats">
    <w:name w:val="header"/>
    <w:basedOn w:val="prastasis"/>
    <w:link w:val="AntratsDiagrama"/>
    <w:rsid w:val="002F5F21"/>
    <w:pPr>
      <w:tabs>
        <w:tab w:val="center" w:pos="4819"/>
        <w:tab w:val="right" w:pos="9638"/>
      </w:tabs>
    </w:pPr>
  </w:style>
  <w:style w:type="character" w:customStyle="1" w:styleId="AntratsDiagrama">
    <w:name w:val="Antraštės Diagrama"/>
    <w:link w:val="Antrats"/>
    <w:uiPriority w:val="99"/>
    <w:locked/>
    <w:rsid w:val="000F655E"/>
    <w:rPr>
      <w:rFonts w:cs="Times New Roman"/>
      <w:sz w:val="24"/>
      <w:lang w:eastAsia="en-US"/>
    </w:rPr>
  </w:style>
  <w:style w:type="paragraph" w:styleId="Antrat">
    <w:name w:val="caption"/>
    <w:basedOn w:val="prastasis"/>
    <w:next w:val="prastasis"/>
    <w:uiPriority w:val="99"/>
    <w:qFormat/>
    <w:rsid w:val="002F5F21"/>
    <w:rPr>
      <w:b/>
      <w:bCs/>
      <w:sz w:val="20"/>
      <w:szCs w:val="20"/>
    </w:rPr>
  </w:style>
  <w:style w:type="paragraph" w:styleId="Debesliotekstas">
    <w:name w:val="Balloon Text"/>
    <w:basedOn w:val="prastasis"/>
    <w:link w:val="DebesliotekstasDiagrama"/>
    <w:uiPriority w:val="99"/>
    <w:semiHidden/>
    <w:rsid w:val="006D7468"/>
    <w:rPr>
      <w:sz w:val="2"/>
      <w:szCs w:val="20"/>
    </w:rPr>
  </w:style>
  <w:style w:type="character" w:customStyle="1" w:styleId="DebesliotekstasDiagrama">
    <w:name w:val="Debesėlio tekstas Diagrama"/>
    <w:link w:val="Debesliotekstas"/>
    <w:uiPriority w:val="99"/>
    <w:semiHidden/>
    <w:locked/>
    <w:rsid w:val="004E7379"/>
    <w:rPr>
      <w:rFonts w:cs="Times New Roman"/>
      <w:sz w:val="2"/>
      <w:lang w:eastAsia="en-US"/>
    </w:rPr>
  </w:style>
  <w:style w:type="table" w:styleId="Lentelstinklelis">
    <w:name w:val="Table Grid"/>
    <w:basedOn w:val="prastojilentel"/>
    <w:uiPriority w:val="9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E46F2F"/>
    <w:pPr>
      <w:spacing w:before="100" w:beforeAutospacing="1" w:after="100" w:afterAutospacing="1"/>
    </w:pPr>
    <w:rPr>
      <w:lang w:eastAsia="lt-LT"/>
    </w:rPr>
  </w:style>
  <w:style w:type="paragraph" w:customStyle="1" w:styleId="ISTATYMAS">
    <w:name w:val="ISTATYMAS"/>
    <w:uiPriority w:val="99"/>
    <w:rsid w:val="006965CF"/>
    <w:pPr>
      <w:autoSpaceDE w:val="0"/>
      <w:autoSpaceDN w:val="0"/>
      <w:adjustRightInd w:val="0"/>
      <w:jc w:val="center"/>
    </w:pPr>
    <w:rPr>
      <w:rFonts w:ascii="TimesLT" w:hAnsi="TimesLT"/>
      <w:color w:val="000000"/>
      <w:lang w:val="en-US" w:eastAsia="en-US"/>
    </w:rPr>
  </w:style>
  <w:style w:type="character" w:customStyle="1" w:styleId="FontStyle150">
    <w:name w:val="Font Style150"/>
    <w:rsid w:val="00276120"/>
    <w:rPr>
      <w:rFonts w:ascii="Times New Roman" w:hAnsi="Times New Roman" w:cs="Times New Roman"/>
      <w:sz w:val="18"/>
      <w:szCs w:val="18"/>
    </w:rPr>
  </w:style>
  <w:style w:type="paragraph" w:styleId="Sraopastraipa">
    <w:name w:val="List Paragraph"/>
    <w:basedOn w:val="prastasis"/>
    <w:uiPriority w:val="34"/>
    <w:qFormat/>
    <w:rsid w:val="00276120"/>
    <w:pPr>
      <w:ind w:left="720"/>
      <w:contextualSpacing/>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4019659">
      <w:marLeft w:val="0"/>
      <w:marRight w:val="0"/>
      <w:marTop w:val="0"/>
      <w:marBottom w:val="0"/>
      <w:divBdr>
        <w:top w:val="none" w:sz="0" w:space="0" w:color="auto"/>
        <w:left w:val="none" w:sz="0" w:space="0" w:color="auto"/>
        <w:bottom w:val="none" w:sz="0" w:space="0" w:color="auto"/>
        <w:right w:val="none" w:sz="0" w:space="0" w:color="auto"/>
      </w:divBdr>
      <w:divsChild>
        <w:div w:id="1904019662">
          <w:marLeft w:val="0"/>
          <w:marRight w:val="0"/>
          <w:marTop w:val="0"/>
          <w:marBottom w:val="0"/>
          <w:divBdr>
            <w:top w:val="none" w:sz="0" w:space="0" w:color="auto"/>
            <w:left w:val="none" w:sz="0" w:space="0" w:color="auto"/>
            <w:bottom w:val="none" w:sz="0" w:space="0" w:color="auto"/>
            <w:right w:val="none" w:sz="0" w:space="0" w:color="auto"/>
          </w:divBdr>
        </w:div>
      </w:divsChild>
    </w:div>
    <w:div w:id="1904019660">
      <w:marLeft w:val="0"/>
      <w:marRight w:val="0"/>
      <w:marTop w:val="0"/>
      <w:marBottom w:val="0"/>
      <w:divBdr>
        <w:top w:val="none" w:sz="0" w:space="0" w:color="auto"/>
        <w:left w:val="none" w:sz="0" w:space="0" w:color="auto"/>
        <w:bottom w:val="none" w:sz="0" w:space="0" w:color="auto"/>
        <w:right w:val="none" w:sz="0" w:space="0" w:color="auto"/>
      </w:divBdr>
    </w:div>
    <w:div w:id="19040196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esktop\BLANKAI%202011\KLRStarybossprprojekta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KLRStarybossprprojektas</Template>
  <TotalTime>0</TotalTime>
  <Pages>3</Pages>
  <Words>3215</Words>
  <Characters>1833</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Klaipedos rj. savivaldybe</Company>
  <LinksUpToDate>false</LinksUpToDate>
  <CharactersWithSpaces>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Kaveckienė</dc:creator>
  <cp:keywords/>
  <dc:description/>
  <cp:lastModifiedBy>Miglė Vaitilavičienė</cp:lastModifiedBy>
  <cp:revision>2</cp:revision>
  <cp:lastPrinted>2016-04-04T12:53:00Z</cp:lastPrinted>
  <dcterms:created xsi:type="dcterms:W3CDTF">2022-12-02T07:36:00Z</dcterms:created>
  <dcterms:modified xsi:type="dcterms:W3CDTF">2022-12-02T07:36:00Z</dcterms:modified>
</cp:coreProperties>
</file>