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0B74" w14:textId="77777777" w:rsidR="00BF6D2A" w:rsidRPr="00D66C52" w:rsidRDefault="00BF6D2A" w:rsidP="00BF6D2A">
      <w:pPr>
        <w:suppressAutoHyphens/>
        <w:ind w:left="3888" w:firstLine="1296"/>
        <w:jc w:val="both"/>
        <w:rPr>
          <w:lang w:eastAsia="zh-CN"/>
        </w:rPr>
      </w:pPr>
      <w:r w:rsidRPr="00D66C52">
        <w:rPr>
          <w:lang w:eastAsia="zh-CN"/>
        </w:rPr>
        <w:t>PATVIRTINTA</w:t>
      </w:r>
    </w:p>
    <w:p w14:paraId="0F5861CC" w14:textId="77777777" w:rsidR="00BF6D2A" w:rsidRPr="00D66C52" w:rsidRDefault="00BF6D2A" w:rsidP="00BF6D2A">
      <w:pPr>
        <w:suppressAutoHyphens/>
        <w:ind w:left="5184"/>
        <w:jc w:val="both"/>
        <w:rPr>
          <w:lang w:eastAsia="zh-CN"/>
        </w:rPr>
      </w:pPr>
      <w:r w:rsidRPr="00D66C52">
        <w:rPr>
          <w:lang w:eastAsia="zh-CN"/>
        </w:rPr>
        <w:t>Klaipėdos rajono savivaldybės tarybos</w:t>
      </w:r>
    </w:p>
    <w:p w14:paraId="4CAC7DF0" w14:textId="77777777" w:rsidR="00BF6D2A" w:rsidRPr="00D66C52" w:rsidRDefault="00BF6D2A" w:rsidP="00BF6D2A">
      <w:pPr>
        <w:suppressAutoHyphens/>
        <w:ind w:left="3888" w:firstLine="1296"/>
        <w:jc w:val="both"/>
        <w:rPr>
          <w:lang w:eastAsia="zh-CN"/>
        </w:rPr>
      </w:pPr>
      <w:r w:rsidRPr="00D66C52">
        <w:rPr>
          <w:lang w:eastAsia="zh-CN"/>
        </w:rPr>
        <w:t xml:space="preserve">2022 m. </w:t>
      </w:r>
      <w:r>
        <w:rPr>
          <w:lang w:eastAsia="zh-CN"/>
        </w:rPr>
        <w:t>gruodžio</w:t>
      </w:r>
      <w:r w:rsidRPr="00D66C52">
        <w:rPr>
          <w:lang w:eastAsia="zh-CN"/>
        </w:rPr>
        <w:t xml:space="preserve">   d. </w:t>
      </w:r>
    </w:p>
    <w:p w14:paraId="10684E2F" w14:textId="77777777" w:rsidR="00BF6D2A" w:rsidRPr="00D66C52" w:rsidRDefault="00BF6D2A" w:rsidP="00BF6D2A">
      <w:pPr>
        <w:suppressAutoHyphens/>
        <w:ind w:left="3888" w:firstLine="1296"/>
        <w:jc w:val="both"/>
        <w:rPr>
          <w:lang w:eastAsia="zh-CN"/>
        </w:rPr>
      </w:pPr>
      <w:r w:rsidRPr="00D66C52">
        <w:rPr>
          <w:lang w:eastAsia="zh-CN"/>
        </w:rPr>
        <w:t>sprendimu Nr. T11</w:t>
      </w:r>
      <w:r>
        <w:rPr>
          <w:lang w:eastAsia="zh-CN"/>
        </w:rPr>
        <w:t>-</w:t>
      </w:r>
    </w:p>
    <w:p w14:paraId="0C8C2D6E" w14:textId="77777777" w:rsidR="003C74CE" w:rsidRDefault="003C74CE" w:rsidP="003C74CE">
      <w:pPr>
        <w:jc w:val="right"/>
      </w:pPr>
    </w:p>
    <w:p w14:paraId="78B78BF5" w14:textId="77777777" w:rsidR="00BF6D2A" w:rsidRPr="00281E16" w:rsidRDefault="00BF6D2A" w:rsidP="003C74CE">
      <w:pPr>
        <w:jc w:val="right"/>
      </w:pPr>
    </w:p>
    <w:p w14:paraId="34811C48" w14:textId="77777777" w:rsidR="003C74CE" w:rsidRPr="00281E16" w:rsidRDefault="003C74CE" w:rsidP="003764A4">
      <w:pPr>
        <w:pStyle w:val="Pagrindiniotekstotrauka2"/>
        <w:spacing w:after="0" w:line="240" w:lineRule="auto"/>
        <w:jc w:val="center"/>
        <w:rPr>
          <w:b/>
        </w:rPr>
      </w:pPr>
      <w:r w:rsidRPr="00281E16">
        <w:rPr>
          <w:b/>
        </w:rPr>
        <w:t xml:space="preserve">KLAIPĖDOS RAJONO SAVIVALDYBĖS ADMINISTRACIJOS DIREKTORIAUS REZERVO NAUDOJIMO </w:t>
      </w:r>
      <w:r w:rsidR="00803C22" w:rsidRPr="00281E16">
        <w:rPr>
          <w:b/>
        </w:rPr>
        <w:t>TVARKOS APRAŠAS</w:t>
      </w:r>
    </w:p>
    <w:p w14:paraId="5826CDBF" w14:textId="77777777" w:rsidR="003764A4" w:rsidRPr="00281E16" w:rsidRDefault="003764A4" w:rsidP="003764A4">
      <w:pPr>
        <w:jc w:val="center"/>
        <w:rPr>
          <w:b/>
          <w:bCs/>
        </w:rPr>
      </w:pPr>
    </w:p>
    <w:p w14:paraId="1DD7C6C1" w14:textId="25ED8194" w:rsidR="00BE100A" w:rsidRDefault="00BE100A" w:rsidP="00BE100A">
      <w:pPr>
        <w:jc w:val="center"/>
        <w:rPr>
          <w:b/>
          <w:bCs/>
        </w:rPr>
      </w:pPr>
      <w:r>
        <w:rPr>
          <w:b/>
          <w:bCs/>
        </w:rPr>
        <w:t>I SKYRIUS</w:t>
      </w:r>
    </w:p>
    <w:p w14:paraId="63AFFF30" w14:textId="07E957BE" w:rsidR="003C74CE" w:rsidRPr="00281E16" w:rsidRDefault="003C74CE" w:rsidP="00BE100A">
      <w:pPr>
        <w:jc w:val="center"/>
        <w:rPr>
          <w:b/>
          <w:bCs/>
        </w:rPr>
      </w:pPr>
      <w:r w:rsidRPr="00281E16">
        <w:rPr>
          <w:b/>
          <w:bCs/>
        </w:rPr>
        <w:t>BENDROSIOS NUOSTATOS</w:t>
      </w:r>
    </w:p>
    <w:p w14:paraId="71DDB65E" w14:textId="77777777" w:rsidR="002A5726" w:rsidRPr="00281E16" w:rsidRDefault="002A5726" w:rsidP="002A5726">
      <w:pPr>
        <w:ind w:left="1080"/>
      </w:pPr>
    </w:p>
    <w:p w14:paraId="61AA1D7F" w14:textId="77777777" w:rsidR="003C74CE" w:rsidRPr="00281E16" w:rsidRDefault="00F423E7" w:rsidP="001F10B7">
      <w:pPr>
        <w:pStyle w:val="Pagrindiniotekstotrauka"/>
        <w:ind w:firstLine="720"/>
      </w:pPr>
      <w:r w:rsidRPr="00281E16">
        <w:t xml:space="preserve">1. </w:t>
      </w:r>
      <w:r w:rsidR="00C0604E" w:rsidRPr="00281E16">
        <w:t>Klaipėdos rajono savivaldybės administracijos direktoriaus rezervo naudojimo tvarkos aprašas</w:t>
      </w:r>
      <w:r w:rsidR="00F026B4">
        <w:t xml:space="preserve"> </w:t>
      </w:r>
      <w:r w:rsidR="00F026B4" w:rsidRPr="00281E16">
        <w:t xml:space="preserve">(toliau – </w:t>
      </w:r>
      <w:r w:rsidR="00F026B4">
        <w:t>Aprašas</w:t>
      </w:r>
      <w:r w:rsidR="00F026B4" w:rsidRPr="00281E16">
        <w:t>)</w:t>
      </w:r>
      <w:r w:rsidR="00C0604E" w:rsidRPr="00281E16">
        <w:t xml:space="preserve"> </w:t>
      </w:r>
      <w:r w:rsidR="003C74CE" w:rsidRPr="00281E16">
        <w:t xml:space="preserve">reglamentuoja Klaipėdos rajono savivaldybės administracijos direktoriaus rezervo (toliau – </w:t>
      </w:r>
      <w:r w:rsidR="008A676A" w:rsidRPr="00281E16">
        <w:t>R</w:t>
      </w:r>
      <w:r w:rsidR="003C74CE" w:rsidRPr="00281E16">
        <w:t>ezervas) naudojimą.</w:t>
      </w:r>
    </w:p>
    <w:p w14:paraId="563A79F6" w14:textId="77777777" w:rsidR="003C74CE" w:rsidRPr="0017640B" w:rsidRDefault="00866FE0" w:rsidP="001F10B7">
      <w:pPr>
        <w:pStyle w:val="Pagrindiniotekstotrauka"/>
        <w:ind w:firstLine="720"/>
      </w:pPr>
      <w:r w:rsidRPr="00281E16">
        <w:t xml:space="preserve">2. Rezervo lėšų šaltinis </w:t>
      </w:r>
      <w:r w:rsidR="0021702D">
        <w:t>–</w:t>
      </w:r>
      <w:r w:rsidR="003C74CE" w:rsidRPr="00281E16">
        <w:t xml:space="preserve"> </w:t>
      </w:r>
      <w:r w:rsidR="0021702D">
        <w:t xml:space="preserve">Klaipėdos rajono </w:t>
      </w:r>
      <w:r w:rsidR="003C74CE" w:rsidRPr="00281E16">
        <w:t>savivaldybės</w:t>
      </w:r>
      <w:r w:rsidR="0021702D">
        <w:t xml:space="preserve"> (toliau – Savivaldybė)</w:t>
      </w:r>
      <w:r w:rsidR="003C74CE" w:rsidRPr="00281E16">
        <w:t xml:space="preserve"> biudžetas. </w:t>
      </w:r>
      <w:r w:rsidR="003C74CE" w:rsidRPr="0017640B">
        <w:t xml:space="preserve">Rezervas yra </w:t>
      </w:r>
      <w:r w:rsidR="00F026B4" w:rsidRPr="0017640B">
        <w:t>Klaipėdos rajono sa</w:t>
      </w:r>
      <w:r w:rsidR="004A1842" w:rsidRPr="0017640B">
        <w:t xml:space="preserve">vivaldybės </w:t>
      </w:r>
      <w:r w:rsidR="003C74CE" w:rsidRPr="0017640B">
        <w:t>administracijai skiriamų asignavimų dalis.</w:t>
      </w:r>
    </w:p>
    <w:p w14:paraId="1C65B0A1" w14:textId="77777777" w:rsidR="003C74CE" w:rsidRPr="0017640B" w:rsidRDefault="003C74CE" w:rsidP="001F10B7">
      <w:pPr>
        <w:ind w:firstLine="720"/>
        <w:jc w:val="both"/>
      </w:pPr>
      <w:r w:rsidRPr="0017640B">
        <w:t xml:space="preserve">3. </w:t>
      </w:r>
      <w:r w:rsidR="00C118A9" w:rsidRPr="0017640B">
        <w:t xml:space="preserve">Rezervas turi būti ne mažesnis kaip </w:t>
      </w:r>
      <w:r w:rsidR="00C118A9" w:rsidRPr="0017640B">
        <w:rPr>
          <w:color w:val="000000"/>
          <w:lang w:eastAsia="lt-LT"/>
        </w:rPr>
        <w:t xml:space="preserve">0,25 procento ir ne didesnis kaip 1 procentas patvirtintų Savivaldybės biudžeto pajamų (neįskaitant valstybės dotacijų savivaldybių biudžetams). </w:t>
      </w:r>
      <w:r w:rsidR="002353EB" w:rsidRPr="0017640B">
        <w:rPr>
          <w:color w:val="000000"/>
          <w:lang w:eastAsia="lt-LT"/>
        </w:rPr>
        <w:t>R</w:t>
      </w:r>
      <w:r w:rsidR="00C118A9" w:rsidRPr="0017640B">
        <w:rPr>
          <w:lang w:eastAsia="lt-LT"/>
        </w:rPr>
        <w:t>ezervas gali būti didesnis kaip 1 procentas, kai yra paskelbta valstybės ir (arba) savivaldybės lygio ekstremalioji situacija ir (arba) įvesta nepaprastoji padėtis</w:t>
      </w:r>
      <w:r w:rsidR="00C118A9" w:rsidRPr="0017640B">
        <w:rPr>
          <w:color w:val="000000"/>
          <w:lang w:eastAsia="lt-LT"/>
        </w:rPr>
        <w:t xml:space="preserve">. </w:t>
      </w:r>
      <w:r w:rsidR="00C118A9" w:rsidRPr="0017640B">
        <w:t>Rezervo dydį kasmet nustato Savivaldybės taryba, tvirtindama atitinkamų metų savivaldybės biudžetą.</w:t>
      </w:r>
    </w:p>
    <w:p w14:paraId="0435D74D" w14:textId="77777777" w:rsidR="003C74CE" w:rsidRPr="0017640B" w:rsidRDefault="00B4682A" w:rsidP="001F10B7">
      <w:pPr>
        <w:ind w:firstLine="720"/>
        <w:jc w:val="both"/>
      </w:pPr>
      <w:r w:rsidRPr="0017640B">
        <w:t>4</w:t>
      </w:r>
      <w:r w:rsidR="003C74CE" w:rsidRPr="0017640B">
        <w:t>. Rezervo lėšas skirsto Savivaldybės administracijos direktorius.</w:t>
      </w:r>
    </w:p>
    <w:p w14:paraId="20914B0A" w14:textId="77777777" w:rsidR="00F327BC" w:rsidRPr="0017640B" w:rsidRDefault="004A1842" w:rsidP="001F10B7">
      <w:pPr>
        <w:ind w:firstLine="720"/>
        <w:jc w:val="both"/>
      </w:pPr>
      <w:r w:rsidRPr="0017640B">
        <w:t>5</w:t>
      </w:r>
      <w:r w:rsidR="00192298" w:rsidRPr="0017640B">
        <w:t xml:space="preserve">. </w:t>
      </w:r>
      <w:r w:rsidR="00F327BC" w:rsidRPr="0017640B">
        <w:t>Apdraustai nuosavybei materialiniai nuostoliai neatlyginami.</w:t>
      </w:r>
    </w:p>
    <w:p w14:paraId="44DD3AA6" w14:textId="77777777" w:rsidR="00BE100A" w:rsidRDefault="00BE100A" w:rsidP="00BE100A"/>
    <w:p w14:paraId="7B0C8097" w14:textId="71858F98" w:rsidR="00BE100A" w:rsidRDefault="00BE100A" w:rsidP="00BE100A">
      <w:pPr>
        <w:jc w:val="center"/>
        <w:rPr>
          <w:b/>
          <w:bCs/>
        </w:rPr>
      </w:pPr>
      <w:r>
        <w:rPr>
          <w:b/>
          <w:bCs/>
        </w:rPr>
        <w:t>II SKYRIUS</w:t>
      </w:r>
    </w:p>
    <w:p w14:paraId="57D0DBBD" w14:textId="4923BCBD" w:rsidR="003C74CE" w:rsidRPr="0017640B" w:rsidRDefault="003C74CE" w:rsidP="00BE100A">
      <w:pPr>
        <w:jc w:val="center"/>
        <w:rPr>
          <w:b/>
          <w:bCs/>
        </w:rPr>
      </w:pPr>
      <w:r w:rsidRPr="0017640B">
        <w:rPr>
          <w:b/>
          <w:bCs/>
        </w:rPr>
        <w:t>REZERVO LĖŠŲ</w:t>
      </w:r>
      <w:r w:rsidR="0021702D" w:rsidRPr="0017640B">
        <w:rPr>
          <w:b/>
          <w:bCs/>
        </w:rPr>
        <w:t xml:space="preserve"> </w:t>
      </w:r>
      <w:r w:rsidR="003E3652" w:rsidRPr="0017640B">
        <w:rPr>
          <w:b/>
          <w:bCs/>
        </w:rPr>
        <w:t>NAUDOJIMAS</w:t>
      </w:r>
    </w:p>
    <w:p w14:paraId="028AB98E" w14:textId="77777777" w:rsidR="002A5726" w:rsidRPr="0017640B" w:rsidRDefault="002A5726" w:rsidP="002A5726">
      <w:pPr>
        <w:ind w:left="1080" w:firstLine="993"/>
      </w:pPr>
    </w:p>
    <w:p w14:paraId="1EFD3E00" w14:textId="77777777" w:rsidR="003E3652" w:rsidRPr="0017640B" w:rsidRDefault="004A1842" w:rsidP="001F10B7">
      <w:pPr>
        <w:ind w:firstLine="720"/>
        <w:jc w:val="both"/>
      </w:pPr>
      <w:r w:rsidRPr="0017640B">
        <w:t>6</w:t>
      </w:r>
      <w:r w:rsidR="003E3652" w:rsidRPr="0017640B">
        <w:t>. Rezervo lėšos naudojamos:</w:t>
      </w:r>
    </w:p>
    <w:p w14:paraId="74404F6E" w14:textId="77777777" w:rsidR="003E3652" w:rsidRPr="0017640B" w:rsidRDefault="004A1842" w:rsidP="001F10B7">
      <w:pPr>
        <w:ind w:firstLine="720"/>
        <w:jc w:val="both"/>
      </w:pPr>
      <w:r w:rsidRPr="0017640B">
        <w:t>6</w:t>
      </w:r>
      <w:r w:rsidR="003E3652" w:rsidRPr="0017640B">
        <w:t>.1. ekstremaliosioms situacijoms ir (arba) ekstremaliesiems įvykiams likviduoti, jų padariniams šalinti ir padarytiems nuostoliams iš dalies apmokėti.</w:t>
      </w:r>
    </w:p>
    <w:p w14:paraId="6234201A" w14:textId="77777777" w:rsidR="003E3652" w:rsidRPr="0017640B" w:rsidRDefault="004A1842" w:rsidP="001F10B7">
      <w:pPr>
        <w:ind w:firstLine="720"/>
        <w:jc w:val="both"/>
      </w:pPr>
      <w:r w:rsidRPr="0017640B">
        <w:t>6</w:t>
      </w:r>
      <w:r w:rsidR="003E3652" w:rsidRPr="0017640B">
        <w:t xml:space="preserve">.2. </w:t>
      </w:r>
      <w:r w:rsidR="003E3652" w:rsidRPr="00DE2DF7">
        <w:t>gaisrų</w:t>
      </w:r>
      <w:r w:rsidR="004D5AD3" w:rsidRPr="00DE2DF7">
        <w:t>,</w:t>
      </w:r>
      <w:r w:rsidR="003E3652" w:rsidRPr="00DE2DF7">
        <w:t xml:space="preserve"> stich</w:t>
      </w:r>
      <w:r w:rsidR="003E3652" w:rsidRPr="0017640B">
        <w:t xml:space="preserve">inių nelaimių padariniams likviduoti ir jų padarytiems nuostoliams iš dalies apmokėti. </w:t>
      </w:r>
    </w:p>
    <w:p w14:paraId="04C06A14" w14:textId="77777777" w:rsidR="003E3652" w:rsidRPr="0017640B" w:rsidRDefault="004A1842" w:rsidP="001F10B7">
      <w:pPr>
        <w:ind w:firstLine="720"/>
        <w:jc w:val="both"/>
      </w:pPr>
      <w:r w:rsidRPr="0017640B">
        <w:t>6</w:t>
      </w:r>
      <w:r w:rsidR="003E3652" w:rsidRPr="0017640B">
        <w:t>.3. dėl nepaprastosios padėties atsiradusioms išlaidoms iš dalies apmokėti ir (arba) jos padariniams šalinti.</w:t>
      </w:r>
    </w:p>
    <w:p w14:paraId="64B23291" w14:textId="60887155" w:rsidR="00233423" w:rsidRPr="0017640B" w:rsidRDefault="00BA1A89" w:rsidP="001F10B7">
      <w:pPr>
        <w:ind w:firstLine="720"/>
        <w:jc w:val="both"/>
      </w:pPr>
      <w:r w:rsidRPr="0017640B">
        <w:t>7</w:t>
      </w:r>
      <w:r w:rsidR="00233423" w:rsidRPr="0017640B">
        <w:t xml:space="preserve">. </w:t>
      </w:r>
      <w:r w:rsidR="00153E4E" w:rsidRPr="0017640B">
        <w:t>N</w:t>
      </w:r>
      <w:r w:rsidR="00233423" w:rsidRPr="0017640B">
        <w:t>ustatant skiriamų Rezervo lėšų dydį fiziniams asmenim</w:t>
      </w:r>
      <w:r w:rsidR="00E0295F" w:rsidRPr="0017640B">
        <w:t>s</w:t>
      </w:r>
      <w:r w:rsidR="00233423" w:rsidRPr="0017640B">
        <w:t xml:space="preserve">, atsižvelgiama į fizinių asmenų (šeimos) materialinę bei socialinę padėtį (sunki materialinė padėtis, daugiavaikė šeima </w:t>
      </w:r>
      <w:r w:rsidR="000331C1" w:rsidRPr="00DE2DF7">
        <w:t>i</w:t>
      </w:r>
      <w:r w:rsidR="00233423" w:rsidRPr="00DE2DF7">
        <w:t>r</w:t>
      </w:r>
      <w:r w:rsidR="00233423" w:rsidRPr="0017640B">
        <w:t xml:space="preserve"> pan.)</w:t>
      </w:r>
      <w:r w:rsidR="00170B6E">
        <w:t>.</w:t>
      </w:r>
      <w:r w:rsidR="00233423" w:rsidRPr="0017640B">
        <w:t xml:space="preserve"> </w:t>
      </w:r>
    </w:p>
    <w:p w14:paraId="234AD273" w14:textId="6D70A8BC" w:rsidR="00100BC2" w:rsidRPr="0017640B" w:rsidRDefault="00BA1A89" w:rsidP="001F10B7">
      <w:pPr>
        <w:ind w:firstLine="720"/>
        <w:jc w:val="both"/>
      </w:pPr>
      <w:r w:rsidRPr="0017640B">
        <w:t>8</w:t>
      </w:r>
      <w:r w:rsidR="00100BC2" w:rsidRPr="0017640B">
        <w:t xml:space="preserve">. Rezervo lėšos skiriamos fiziniams ir (arba) juridiniams asmenims tais atvejais, jeigu nuosavybės teise priklausantis turtas nebuvo apdraustas ir nėra gauta draudimo išmoka arba nebuvo gautos išmokos iš </w:t>
      </w:r>
      <w:r w:rsidR="008A676A" w:rsidRPr="0017640B">
        <w:t xml:space="preserve">Savivaldybės biudžeto </w:t>
      </w:r>
      <w:r w:rsidR="003661E1" w:rsidRPr="0017640B">
        <w:t>to paties tur</w:t>
      </w:r>
      <w:r w:rsidR="00170B6E">
        <w:t>t</w:t>
      </w:r>
      <w:r w:rsidR="003661E1" w:rsidRPr="0017640B">
        <w:t>o</w:t>
      </w:r>
      <w:r w:rsidR="008A676A" w:rsidRPr="0017640B">
        <w:t xml:space="preserve"> nuostoliams kompensuoti. Ši nuostata taikoma ir tais atvejais, jeigu</w:t>
      </w:r>
      <w:r w:rsidR="00054BA7">
        <w:t xml:space="preserve"> fiziniam ir (arba)</w:t>
      </w:r>
      <w:r w:rsidR="008A676A" w:rsidRPr="0017640B">
        <w:t xml:space="preserve"> juridiniam asmeniui</w:t>
      </w:r>
      <w:r w:rsidR="00611B83" w:rsidRPr="0017640B">
        <w:t xml:space="preserve"> turtas yra perduotas valdyti ir naudoti jį pagal turto panaudos, patikėjimo ar nuomos sutart</w:t>
      </w:r>
      <w:r w:rsidR="00054BA7">
        <w:t>į</w:t>
      </w:r>
      <w:r w:rsidR="00611B83" w:rsidRPr="0017640B">
        <w:t>. Už teisingos informacijos apie draudimą ir (ar) draudimo išmokos gavimo pateikimą atsako prašymą pateikę asmenys.</w:t>
      </w:r>
    </w:p>
    <w:p w14:paraId="08783D3A" w14:textId="77777777" w:rsidR="009C1F99" w:rsidRPr="0017640B" w:rsidRDefault="004E0DEA" w:rsidP="001F10B7">
      <w:pPr>
        <w:ind w:firstLine="720"/>
        <w:jc w:val="both"/>
      </w:pPr>
      <w:r>
        <w:t xml:space="preserve"> </w:t>
      </w:r>
    </w:p>
    <w:p w14:paraId="7561BA75" w14:textId="053CA4DE" w:rsidR="00BE100A" w:rsidRDefault="00BE100A" w:rsidP="00340B01">
      <w:pPr>
        <w:jc w:val="center"/>
        <w:rPr>
          <w:b/>
          <w:bCs/>
        </w:rPr>
      </w:pPr>
      <w:r>
        <w:rPr>
          <w:b/>
          <w:bCs/>
        </w:rPr>
        <w:t>III SKYRIUS</w:t>
      </w:r>
    </w:p>
    <w:p w14:paraId="07D19D6F" w14:textId="677E5A79" w:rsidR="009C1F99" w:rsidRPr="0017640B" w:rsidRDefault="009C1F99" w:rsidP="00340B01">
      <w:pPr>
        <w:jc w:val="center"/>
        <w:rPr>
          <w:b/>
          <w:bCs/>
        </w:rPr>
      </w:pPr>
      <w:r w:rsidRPr="0017640B">
        <w:rPr>
          <w:b/>
          <w:bCs/>
        </w:rPr>
        <w:t>REZERVO LĖŠŲ SKYRIMAS</w:t>
      </w:r>
      <w:r w:rsidR="00C82D63" w:rsidRPr="0017640B">
        <w:rPr>
          <w:b/>
          <w:bCs/>
        </w:rPr>
        <w:t xml:space="preserve"> IR NAGRINĖJIMAS</w:t>
      </w:r>
    </w:p>
    <w:p w14:paraId="0F916A1E" w14:textId="77777777" w:rsidR="009C1F99" w:rsidRPr="0017640B" w:rsidRDefault="009C1F99" w:rsidP="009C1F99">
      <w:pPr>
        <w:ind w:left="1080"/>
        <w:rPr>
          <w:b/>
          <w:bCs/>
        </w:rPr>
      </w:pPr>
    </w:p>
    <w:p w14:paraId="58A0BC9D" w14:textId="77777777" w:rsidR="009C1F99" w:rsidRPr="0017640B" w:rsidRDefault="00BA1A89" w:rsidP="009C1F99">
      <w:pPr>
        <w:ind w:firstLine="720"/>
        <w:jc w:val="both"/>
      </w:pPr>
      <w:r w:rsidRPr="0017640B">
        <w:t>9</w:t>
      </w:r>
      <w:r w:rsidR="00153E4E" w:rsidRPr="0017640B">
        <w:t xml:space="preserve">. </w:t>
      </w:r>
      <w:r w:rsidR="00F23A76" w:rsidRPr="0017640B">
        <w:t>Rezervo lėšos skiriamos fiziniams asmenims, deklaravusiems savo gyvenamąją vietą Savivaldybėje, ir juridiniams asmenims, kurių buveinės registracijos vieta yra</w:t>
      </w:r>
      <w:r w:rsidR="00F23A76" w:rsidRPr="005932C9">
        <w:t xml:space="preserve"> </w:t>
      </w:r>
      <w:r w:rsidR="005932C9" w:rsidRPr="005932C9">
        <w:t>S</w:t>
      </w:r>
      <w:r w:rsidR="00F23A76" w:rsidRPr="005932C9">
        <w:t>avivaldybės</w:t>
      </w:r>
      <w:r w:rsidR="00F23A76" w:rsidRPr="0017640B">
        <w:t xml:space="preserve"> teritorijoje.</w:t>
      </w:r>
    </w:p>
    <w:p w14:paraId="2970CA53" w14:textId="0133AE98" w:rsidR="00C46FAB" w:rsidRPr="0017640B" w:rsidRDefault="00C46FAB" w:rsidP="001F10B7">
      <w:pPr>
        <w:ind w:firstLine="720"/>
        <w:jc w:val="both"/>
      </w:pPr>
      <w:r w:rsidRPr="0017640B">
        <w:lastRenderedPageBreak/>
        <w:t>1</w:t>
      </w:r>
      <w:r w:rsidR="00BA1A89" w:rsidRPr="0017640B">
        <w:t>0</w:t>
      </w:r>
      <w:r w:rsidRPr="0017640B">
        <w:t xml:space="preserve">. Fiziniai ir (arba) juridiniai asmenys, norėdami gauti lėšų iš </w:t>
      </w:r>
      <w:r w:rsidR="00796744" w:rsidRPr="0017640B">
        <w:t>R</w:t>
      </w:r>
      <w:r w:rsidRPr="0017640B">
        <w:t>ezervo</w:t>
      </w:r>
      <w:r w:rsidR="00796744" w:rsidRPr="0017640B">
        <w:t xml:space="preserve"> pagal Aprašo 6 punkte nurodytus tikslus</w:t>
      </w:r>
      <w:r w:rsidRPr="0017640B">
        <w:t xml:space="preserve"> daliniam materialinių nuostolių atlyginimui, pateikia motyvuotą raštišką prašymą</w:t>
      </w:r>
      <w:r w:rsidR="00796744" w:rsidRPr="0017640B">
        <w:t xml:space="preserve"> Savivaldybės administracijos</w:t>
      </w:r>
      <w:r w:rsidRPr="0017640B">
        <w:t xml:space="preserve"> direktoriui:</w:t>
      </w:r>
    </w:p>
    <w:p w14:paraId="670E8C38" w14:textId="407B9ABF" w:rsidR="00C46FAB" w:rsidRPr="0017640B" w:rsidRDefault="00C46FAB" w:rsidP="001F10B7">
      <w:pPr>
        <w:ind w:firstLine="720"/>
        <w:jc w:val="both"/>
      </w:pPr>
      <w:r w:rsidRPr="0017640B">
        <w:t>1</w:t>
      </w:r>
      <w:r w:rsidR="00BA1A89" w:rsidRPr="0017640B">
        <w:t>0</w:t>
      </w:r>
      <w:r w:rsidRPr="0017640B">
        <w:t>.1. Fizinis asmuo prašyme nurodo vardą, pavardę, gimimo datą ir gyvenamosios vietos adresą, telefoną</w:t>
      </w:r>
      <w:r w:rsidRPr="00ED3150">
        <w:t xml:space="preserve">. </w:t>
      </w:r>
      <w:r w:rsidR="00ED3150" w:rsidRPr="00ED3150">
        <w:t>Kartu su prašymu pateikiami pastatų, žemės, miško, pasėlių ir kito turto, kuriam buvo padaryta žala, valdymą nuosavybės teise ar kitais pagrindais patvirtinantys dokumentai.</w:t>
      </w:r>
    </w:p>
    <w:p w14:paraId="342637C8" w14:textId="4FA1160F" w:rsidR="00C46FAB" w:rsidRPr="0017640B" w:rsidRDefault="00C46FAB" w:rsidP="001F10B7">
      <w:pPr>
        <w:ind w:firstLine="720"/>
        <w:jc w:val="both"/>
      </w:pPr>
      <w:r w:rsidRPr="0017640B">
        <w:t>1</w:t>
      </w:r>
      <w:r w:rsidR="00BA1A89" w:rsidRPr="0017640B">
        <w:t>0</w:t>
      </w:r>
      <w:r w:rsidRPr="0017640B">
        <w:t xml:space="preserve">.2. Juridinis asmuo prašyme nurodo įmonės rekvizitus, kontaktinius asmenis ir jų telefonus. </w:t>
      </w:r>
      <w:r w:rsidR="00ED3150" w:rsidRPr="00ED3150">
        <w:t>Kartu su prašymu pateikiami pastatų, žemės, miško, pasėlių ir kito turto, kuriam buvo padaryta žala, valdymą nuosavybės teise ar kitais pagrindais patvirtinantys dokumentai.</w:t>
      </w:r>
    </w:p>
    <w:p w14:paraId="03CA3198" w14:textId="6DB9936C" w:rsidR="002770AE" w:rsidRPr="001B51E4" w:rsidRDefault="00BA1A89" w:rsidP="001B51E4">
      <w:pPr>
        <w:ind w:firstLine="720"/>
        <w:jc w:val="both"/>
      </w:pPr>
      <w:r w:rsidRPr="0017640B">
        <w:t>1</w:t>
      </w:r>
      <w:r w:rsidR="0017640B" w:rsidRPr="0017640B">
        <w:t>1</w:t>
      </w:r>
      <w:r w:rsidRPr="0017640B">
        <w:t xml:space="preserve">. </w:t>
      </w:r>
      <w:r w:rsidR="002770AE" w:rsidRPr="0017640B">
        <w:t>Fiziniai ir (arba) juridiniai asmenys prašymus dėl Rezervo lėšų skyrimo privalo pateikti</w:t>
      </w:r>
      <w:r w:rsidR="001254C2" w:rsidRPr="0017640B">
        <w:t xml:space="preserve"> ne vėliau kaip</w:t>
      </w:r>
      <w:r w:rsidR="004C49FB" w:rsidRPr="0017640B">
        <w:t xml:space="preserve"> per</w:t>
      </w:r>
      <w:r w:rsidR="001254C2" w:rsidRPr="0017640B">
        <w:t xml:space="preserve"> 30 kalendorinių dienų</w:t>
      </w:r>
      <w:r w:rsidR="002770AE" w:rsidRPr="0017640B">
        <w:t xml:space="preserve"> nuo įvykusio įvykio datos.</w:t>
      </w:r>
    </w:p>
    <w:p w14:paraId="1097F2B7" w14:textId="36BDC141" w:rsidR="00730F7C" w:rsidRPr="001B51E4" w:rsidRDefault="00730F7C" w:rsidP="001B51E4">
      <w:pPr>
        <w:pStyle w:val="Komentarotekstas"/>
        <w:ind w:firstLine="720"/>
        <w:jc w:val="both"/>
        <w:rPr>
          <w:sz w:val="24"/>
          <w:szCs w:val="24"/>
        </w:rPr>
      </w:pPr>
      <w:r w:rsidRPr="001B51E4">
        <w:rPr>
          <w:sz w:val="24"/>
          <w:szCs w:val="24"/>
        </w:rPr>
        <w:t xml:space="preserve">12. Fiziniam ir (arba) juridiniam asmeniui iš dalies atlyginama padaryto materialinio nuostolio suma negali viršyti 30 procentų </w:t>
      </w:r>
      <w:r w:rsidR="00112F8E">
        <w:rPr>
          <w:sz w:val="24"/>
          <w:szCs w:val="24"/>
        </w:rPr>
        <w:t xml:space="preserve">prašyme nurodyto </w:t>
      </w:r>
      <w:r w:rsidRPr="001B51E4">
        <w:rPr>
          <w:sz w:val="24"/>
          <w:szCs w:val="24"/>
        </w:rPr>
        <w:t>padaryto materialinio nuostolio lėšų sumos ir negali viršyti</w:t>
      </w:r>
      <w:r w:rsidR="001B51E4" w:rsidRPr="001B51E4">
        <w:rPr>
          <w:sz w:val="24"/>
          <w:szCs w:val="24"/>
        </w:rPr>
        <w:t xml:space="preserve"> 10 procentų</w:t>
      </w:r>
      <w:r w:rsidRPr="001B51E4">
        <w:rPr>
          <w:sz w:val="24"/>
          <w:szCs w:val="24"/>
        </w:rPr>
        <w:t xml:space="preserve"> Savivaldybės biudžete Rezervui skirtų lėšų.</w:t>
      </w:r>
    </w:p>
    <w:p w14:paraId="30470397" w14:textId="28ABB1C2" w:rsidR="002770AE" w:rsidRDefault="002770AE" w:rsidP="002770AE">
      <w:pPr>
        <w:ind w:firstLine="720"/>
        <w:jc w:val="both"/>
      </w:pPr>
      <w:r w:rsidRPr="0017640B">
        <w:t>1</w:t>
      </w:r>
      <w:r w:rsidR="0017640B" w:rsidRPr="0017640B">
        <w:t>3</w:t>
      </w:r>
      <w:r w:rsidRPr="0017640B">
        <w:t>. Prašymus nagrinėja nuolatinė Savivaldybės administracijos direktoriaus įsakymu ne mažiau kaip iš penkių Savivaldybės administracijos specialistų sudaryta komisija (toliau – Komisija), kurios vienas iš narių yra Savivaldybės administracijos seniūnas, iš kurio teritorijos pateikti prašymai.</w:t>
      </w:r>
    </w:p>
    <w:p w14:paraId="2F6178AB" w14:textId="77777777" w:rsidR="00C82D63" w:rsidRDefault="00C82D63" w:rsidP="002770AE">
      <w:pPr>
        <w:ind w:firstLine="720"/>
        <w:jc w:val="both"/>
      </w:pPr>
      <w:r>
        <w:t>1</w:t>
      </w:r>
      <w:r w:rsidR="0017640B">
        <w:t>4</w:t>
      </w:r>
      <w:r>
        <w:t xml:space="preserve">. Komisijos </w:t>
      </w:r>
      <w:r w:rsidR="00EF0C07">
        <w:t>pirmininkas skiriamas Savivaldybės administracijos direktoriaus įsakymu iš Komisijos narių.</w:t>
      </w:r>
    </w:p>
    <w:p w14:paraId="495F1688" w14:textId="77777777" w:rsidR="00EF0C07" w:rsidRDefault="00EF0C07" w:rsidP="002770AE">
      <w:pPr>
        <w:ind w:firstLine="720"/>
        <w:jc w:val="both"/>
      </w:pPr>
      <w:r>
        <w:t>1</w:t>
      </w:r>
      <w:r w:rsidR="0017640B">
        <w:t>5</w:t>
      </w:r>
      <w:r>
        <w:t>. Komisijos sekretorius yra Komisijos narys ir yra skiriamas Komisijos sprendimu.</w:t>
      </w:r>
    </w:p>
    <w:p w14:paraId="5FF03426" w14:textId="77777777" w:rsidR="00EF0C07" w:rsidRDefault="00EF0C07" w:rsidP="002770AE">
      <w:pPr>
        <w:ind w:firstLine="720"/>
        <w:jc w:val="both"/>
      </w:pPr>
      <w:r>
        <w:t>1</w:t>
      </w:r>
      <w:r w:rsidR="0017640B">
        <w:t>6</w:t>
      </w:r>
      <w:r>
        <w:t>. Komisijos posėdžiai yra protokoluojami. Protokolus pasirašo jį surašęs Komisijos sekretorius</w:t>
      </w:r>
      <w:r w:rsidR="00DB08FE">
        <w:t xml:space="preserve"> ir Komisijos pirmininkas.</w:t>
      </w:r>
    </w:p>
    <w:p w14:paraId="1D0D805B" w14:textId="77777777" w:rsidR="00C82D63" w:rsidRDefault="00DB08FE" w:rsidP="002770AE">
      <w:pPr>
        <w:ind w:firstLine="720"/>
        <w:jc w:val="both"/>
      </w:pPr>
      <w:r>
        <w:t>1</w:t>
      </w:r>
      <w:r w:rsidR="0017640B">
        <w:t>7</w:t>
      </w:r>
      <w:r>
        <w:t>. Pagrindinė Komisijos veiklos forma – posėdžiai, kurie laikomi teisėtais, kai juose dalyvauja Komisijos</w:t>
      </w:r>
      <w:r w:rsidR="00B108FD">
        <w:t xml:space="preserve"> narių dauguma. Posėdžiams pirmininkauja Komisijos pirmininkas</w:t>
      </w:r>
      <w:r w:rsidR="00F511E8">
        <w:t xml:space="preserve"> arba jo įgaliotas Komisijos narys, jei Komisijos pirmininkas dėl pateisinamų ir svarbių priežasčių negali dalyvauti Komisijos posėdyje.</w:t>
      </w:r>
    </w:p>
    <w:p w14:paraId="2A01E1C6" w14:textId="77777777" w:rsidR="00C82D63" w:rsidRDefault="00F511E8" w:rsidP="002878FE">
      <w:pPr>
        <w:ind w:firstLine="720"/>
        <w:jc w:val="both"/>
      </w:pPr>
      <w:r>
        <w:t>1</w:t>
      </w:r>
      <w:r w:rsidR="0017640B">
        <w:t>8</w:t>
      </w:r>
      <w:r>
        <w:t>. Komisijos sprendimai priimami atviru balsavimu posėdyje dalyvaujančių Komisijos narių balsų dauguma. Balsams pasiskirsčius po lygiai</w:t>
      </w:r>
      <w:r w:rsidR="002878FE">
        <w:t>, lemia Komisijos pirmininko balsas.</w:t>
      </w:r>
    </w:p>
    <w:p w14:paraId="253F440B" w14:textId="77777777" w:rsidR="00E7340A" w:rsidRPr="0017640B" w:rsidRDefault="00E7340A" w:rsidP="00E7340A">
      <w:pPr>
        <w:ind w:firstLine="720"/>
        <w:jc w:val="both"/>
      </w:pPr>
      <w:r w:rsidRPr="0017640B">
        <w:t>1</w:t>
      </w:r>
      <w:r w:rsidR="0017640B" w:rsidRPr="0017640B">
        <w:t>9</w:t>
      </w:r>
      <w:r w:rsidRPr="0017640B">
        <w:t>. Komisija svarsto prašymus, surašo materialinių nuostolių įvertinimo aktus ir Savivaldybės administracijos direktoriui pateikia išvadas dėl dalinio materialinių nuostolių atlyginimo.</w:t>
      </w:r>
    </w:p>
    <w:p w14:paraId="07222F0B" w14:textId="77777777" w:rsidR="002666A5" w:rsidRPr="00024A77" w:rsidRDefault="0017640B" w:rsidP="001F10B7">
      <w:pPr>
        <w:ind w:firstLine="720"/>
        <w:jc w:val="both"/>
      </w:pPr>
      <w:r w:rsidRPr="0017640B">
        <w:t>20</w:t>
      </w:r>
      <w:r w:rsidR="002666A5" w:rsidRPr="0017640B">
        <w:t>. Komisijai pateikus aktą ir išvadas dėl</w:t>
      </w:r>
      <w:r w:rsidR="00F95015" w:rsidRPr="0017640B">
        <w:t xml:space="preserve"> dalinio</w:t>
      </w:r>
      <w:r w:rsidR="002666A5" w:rsidRPr="0017640B">
        <w:t xml:space="preserve"> materialinių nuostolių atlyginimo, Savivaldybės administracijos Viešosios tvarkos skyrius parengia Savivaldybės administracijos direktoriaus įsakymo dėl</w:t>
      </w:r>
      <w:r w:rsidR="00BA0861" w:rsidRPr="0017640B">
        <w:t xml:space="preserve"> dalinio</w:t>
      </w:r>
      <w:r w:rsidR="002666A5" w:rsidRPr="0017640B">
        <w:t xml:space="preserve"> materialinių nuostolių, įvykus ekstremaliajai situacijai ir (arba) ekstremaliajam </w:t>
      </w:r>
      <w:r w:rsidR="002666A5" w:rsidRPr="00024A77">
        <w:t>įvykiui,</w:t>
      </w:r>
      <w:r w:rsidR="00BA0861" w:rsidRPr="00024A77">
        <w:t xml:space="preserve"> </w:t>
      </w:r>
      <w:r w:rsidR="002666A5" w:rsidRPr="00024A77">
        <w:t>gaisrui, stichinei nelaimei,</w:t>
      </w:r>
      <w:r w:rsidR="004A00E6" w:rsidRPr="00024A77">
        <w:t xml:space="preserve"> nepaprastosios padėties atsiradusioms išlaidoms</w:t>
      </w:r>
      <w:r w:rsidR="002666A5" w:rsidRPr="00024A77">
        <w:t xml:space="preserve"> padengimo projektą. Nustatyta tvarka suderintas įsakymo projektas, prieš jį teikiant </w:t>
      </w:r>
      <w:r w:rsidR="00160631" w:rsidRPr="00024A77">
        <w:t xml:space="preserve">Savivaldybės administracijos </w:t>
      </w:r>
      <w:r w:rsidR="002666A5" w:rsidRPr="00024A77">
        <w:t>direktoriui, derinamas su Savivaldybės administracijos Centrinės buhalterijos vedėju.</w:t>
      </w:r>
    </w:p>
    <w:p w14:paraId="457372B1" w14:textId="77777777" w:rsidR="003C74CE" w:rsidRPr="00024A77" w:rsidRDefault="0017640B" w:rsidP="001F10B7">
      <w:pPr>
        <w:ind w:firstLine="720"/>
        <w:jc w:val="both"/>
      </w:pPr>
      <w:r w:rsidRPr="00024A77">
        <w:t>21</w:t>
      </w:r>
      <w:r w:rsidR="003C74CE" w:rsidRPr="00024A77">
        <w:t xml:space="preserve">. Su </w:t>
      </w:r>
      <w:r w:rsidR="00D45B17" w:rsidRPr="00024A77">
        <w:t>R</w:t>
      </w:r>
      <w:r w:rsidR="003C74CE" w:rsidRPr="00024A77">
        <w:t>ezervo lėšų gavėjais</w:t>
      </w:r>
      <w:r w:rsidR="00D66D47" w:rsidRPr="00024A77">
        <w:t xml:space="preserve"> (išskyrus Savivaldybei pavaldžias biudžetines įstaigas)</w:t>
      </w:r>
      <w:r w:rsidR="003C74CE" w:rsidRPr="00024A77">
        <w:t xml:space="preserve"> pasirašoma biudžeto lėšų naudojimo sutartis, kurioje nurodoma</w:t>
      </w:r>
      <w:r w:rsidR="00D66D47" w:rsidRPr="00024A77">
        <w:t xml:space="preserve"> </w:t>
      </w:r>
      <w:r w:rsidR="003C74CE" w:rsidRPr="00024A77">
        <w:t>subjektui skiriamų biudžeto lėšų suma</w:t>
      </w:r>
      <w:r w:rsidR="00D66D47" w:rsidRPr="00024A77">
        <w:t>,</w:t>
      </w:r>
      <w:r w:rsidR="003C74CE" w:rsidRPr="00024A77">
        <w:t xml:space="preserve"> b</w:t>
      </w:r>
      <w:r w:rsidR="00866FE0" w:rsidRPr="00024A77">
        <w:t xml:space="preserve">iudžeto lėšų naudojimo </w:t>
      </w:r>
      <w:r w:rsidR="003C74CE" w:rsidRPr="00024A77">
        <w:t>paskirtis</w:t>
      </w:r>
      <w:r w:rsidR="00D66D47" w:rsidRPr="00024A77">
        <w:t>,</w:t>
      </w:r>
      <w:r w:rsidR="003C74CE" w:rsidRPr="00024A77">
        <w:t xml:space="preserve"> planuojamas detalus biudžeto lėšų paskirstymas pagal išlaidų ekonominę paskirtį</w:t>
      </w:r>
      <w:r w:rsidR="00B4682A" w:rsidRPr="00024A77">
        <w:t xml:space="preserve">, </w:t>
      </w:r>
      <w:r w:rsidR="003C74CE" w:rsidRPr="00024A77">
        <w:t>atsiskaitymas už biudžeto lėšų panaudojimą pagal išlaidų ekonominę paskirtį, nuostata, kad nepanaudotos rezervo lėšos jų gavėjų iki einamųjų metų gruodžio 31 d. turi būti grąžintos į Savivaldybės administracijos einamąją sąskaitą</w:t>
      </w:r>
      <w:r w:rsidR="00B4682A" w:rsidRPr="00024A77">
        <w:t xml:space="preserve">, </w:t>
      </w:r>
      <w:r w:rsidR="003C74CE" w:rsidRPr="00024A77">
        <w:t>lėšų pervedimui reikalingi rekvizitai.</w:t>
      </w:r>
      <w:r w:rsidR="00CB0F5F" w:rsidRPr="00024A77">
        <w:t xml:space="preserve"> Biudžeto lėšų naudojimo sutarčių projektus rengia Savivaldybės administracijos Viešosios tvarkos skyrius.</w:t>
      </w:r>
    </w:p>
    <w:p w14:paraId="7903C4E4" w14:textId="77777777" w:rsidR="003C74CE" w:rsidRPr="00024A77" w:rsidRDefault="0017640B" w:rsidP="001F10B7">
      <w:pPr>
        <w:ind w:firstLine="720"/>
        <w:jc w:val="both"/>
      </w:pPr>
      <w:r w:rsidRPr="00024A77">
        <w:t>22</w:t>
      </w:r>
      <w:r w:rsidR="003C74CE" w:rsidRPr="00024A77">
        <w:t>.</w:t>
      </w:r>
      <w:r w:rsidR="00AB328C" w:rsidRPr="00024A77">
        <w:t xml:space="preserve"> Savivaldybės administracijos</w:t>
      </w:r>
      <w:r w:rsidR="003C74CE" w:rsidRPr="00024A77">
        <w:t xml:space="preserve"> Centrinė buhalterija, gavusi nustatytus dokumentus (</w:t>
      </w:r>
      <w:r w:rsidR="001A749E" w:rsidRPr="00024A77">
        <w:t xml:space="preserve">Savivaldybės administracijos </w:t>
      </w:r>
      <w:r w:rsidR="003C74CE" w:rsidRPr="00024A77">
        <w:t xml:space="preserve">direktoriaus įsakymą, biudžeto lėšų naudojimo sutartį), perveda </w:t>
      </w:r>
      <w:r w:rsidR="00AB328C" w:rsidRPr="00024A77">
        <w:t>R</w:t>
      </w:r>
      <w:r w:rsidR="003C74CE" w:rsidRPr="00024A77">
        <w:t>ezervo lėšas jų gavėjams.</w:t>
      </w:r>
    </w:p>
    <w:p w14:paraId="20A561CE" w14:textId="77777777" w:rsidR="003C74CE" w:rsidRDefault="0017640B" w:rsidP="001F10B7">
      <w:pPr>
        <w:ind w:firstLine="720"/>
        <w:jc w:val="both"/>
      </w:pPr>
      <w:r w:rsidRPr="00024A77">
        <w:t>23</w:t>
      </w:r>
      <w:r w:rsidR="003C74CE" w:rsidRPr="00024A77">
        <w:t xml:space="preserve">. Rezervo lėšų gavėjai, panaudoję lėšas, pateikia </w:t>
      </w:r>
      <w:r w:rsidR="00160631" w:rsidRPr="00024A77">
        <w:t xml:space="preserve">Savivaldybės administracijos </w:t>
      </w:r>
      <w:r w:rsidR="003C74CE" w:rsidRPr="00024A77">
        <w:t>Centrinei buhalterijai biudžeto lėšų naudojimo sutartyje numatytos formos ataskaitą.</w:t>
      </w:r>
    </w:p>
    <w:p w14:paraId="03A5E2CC" w14:textId="77777777" w:rsidR="00340B01" w:rsidRPr="00281E16" w:rsidRDefault="00340B01" w:rsidP="001F10B7">
      <w:pPr>
        <w:ind w:firstLine="720"/>
        <w:jc w:val="both"/>
      </w:pPr>
    </w:p>
    <w:p w14:paraId="56ED4840" w14:textId="77777777" w:rsidR="00BE100A" w:rsidRDefault="00BE100A" w:rsidP="00340B01">
      <w:pPr>
        <w:ind w:firstLine="993"/>
        <w:jc w:val="center"/>
        <w:rPr>
          <w:b/>
          <w:bCs/>
        </w:rPr>
      </w:pPr>
    </w:p>
    <w:p w14:paraId="7070E686" w14:textId="4FC11C55" w:rsidR="00BE100A" w:rsidRDefault="00BE100A" w:rsidP="00BE100A">
      <w:pPr>
        <w:jc w:val="center"/>
        <w:rPr>
          <w:b/>
          <w:bCs/>
        </w:rPr>
      </w:pPr>
      <w:r>
        <w:rPr>
          <w:b/>
          <w:bCs/>
        </w:rPr>
        <w:t>IV SKYRIUS</w:t>
      </w:r>
    </w:p>
    <w:p w14:paraId="0DFA601D" w14:textId="67F9AD0E" w:rsidR="003C74CE" w:rsidRPr="00340B01" w:rsidRDefault="00340B01" w:rsidP="00BE100A">
      <w:pPr>
        <w:jc w:val="center"/>
        <w:rPr>
          <w:b/>
          <w:bCs/>
        </w:rPr>
      </w:pPr>
      <w:r>
        <w:rPr>
          <w:b/>
          <w:bCs/>
        </w:rPr>
        <w:lastRenderedPageBreak/>
        <w:t>BAIGIAMOSIOS NUOSTATOS</w:t>
      </w:r>
    </w:p>
    <w:p w14:paraId="5945EE42" w14:textId="77777777" w:rsidR="003C74CE" w:rsidRPr="00281E16" w:rsidRDefault="003C74CE" w:rsidP="002A5726">
      <w:pPr>
        <w:ind w:firstLine="993"/>
        <w:jc w:val="both"/>
      </w:pPr>
    </w:p>
    <w:p w14:paraId="6AD23CE1" w14:textId="77777777" w:rsidR="003C74CE" w:rsidRPr="00281E16" w:rsidRDefault="0017640B" w:rsidP="001F10B7">
      <w:pPr>
        <w:ind w:firstLine="720"/>
        <w:jc w:val="both"/>
      </w:pPr>
      <w:r>
        <w:t>24</w:t>
      </w:r>
      <w:r w:rsidR="003C74CE" w:rsidRPr="00281E16">
        <w:t xml:space="preserve">. Rezervo lėšų panaudojimo kontrolę vykdo </w:t>
      </w:r>
      <w:r w:rsidR="00D45B17">
        <w:t>S</w:t>
      </w:r>
      <w:r w:rsidR="003C74CE" w:rsidRPr="00281E16">
        <w:t>avivaldybės Kontrol</w:t>
      </w:r>
      <w:r w:rsidR="00693F7B" w:rsidRPr="00281E16">
        <w:t xml:space="preserve">ės ir audito </w:t>
      </w:r>
      <w:r w:rsidR="003C74CE" w:rsidRPr="00281E16">
        <w:t>tarnyba.</w:t>
      </w:r>
    </w:p>
    <w:p w14:paraId="73B5E8DD" w14:textId="77777777" w:rsidR="00E46F2F" w:rsidRPr="00281E16" w:rsidRDefault="003C74CE" w:rsidP="00A1006D">
      <w:pPr>
        <w:ind w:firstLine="1080"/>
        <w:jc w:val="both"/>
      </w:pPr>
      <w:r w:rsidRPr="00281E16">
        <w:t xml:space="preserve">                             ______________________________</w:t>
      </w:r>
    </w:p>
    <w:sectPr w:rsidR="00E46F2F" w:rsidRPr="00281E16" w:rsidSect="002878F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EF38A" w14:textId="77777777" w:rsidR="00C77BD2" w:rsidRDefault="00C77BD2">
      <w:r>
        <w:separator/>
      </w:r>
    </w:p>
  </w:endnote>
  <w:endnote w:type="continuationSeparator" w:id="0">
    <w:p w14:paraId="6E0A5129" w14:textId="77777777" w:rsidR="00C77BD2" w:rsidRDefault="00C7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B3F0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0CE8D8B4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EB8DA" w14:textId="77777777" w:rsidR="00C77BD2" w:rsidRDefault="00C77BD2">
      <w:r>
        <w:separator/>
      </w:r>
    </w:p>
  </w:footnote>
  <w:footnote w:type="continuationSeparator" w:id="0">
    <w:p w14:paraId="7F675263" w14:textId="77777777" w:rsidR="00C77BD2" w:rsidRDefault="00C7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0140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F6D2A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0F86AF26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8316" w14:textId="77777777" w:rsidR="000858A8" w:rsidRDefault="000858A8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817EA3">
      <w:rPr>
        <w:noProof/>
      </w:rPr>
      <w:t>2</w:t>
    </w:r>
    <w:r>
      <w:fldChar w:fldCharType="end"/>
    </w:r>
  </w:p>
  <w:p w14:paraId="13A8D64F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0E64" w14:textId="77777777" w:rsidR="0027545A" w:rsidRDefault="0027545A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D160965"/>
    <w:multiLevelType w:val="hybridMultilevel"/>
    <w:tmpl w:val="DADE39CA"/>
    <w:lvl w:ilvl="0" w:tplc="6C8499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1739366">
    <w:abstractNumId w:val="2"/>
  </w:num>
  <w:num w:numId="2" w16cid:durableId="2064862603">
    <w:abstractNumId w:val="0"/>
  </w:num>
  <w:num w:numId="3" w16cid:durableId="92554152">
    <w:abstractNumId w:val="1"/>
  </w:num>
  <w:num w:numId="4" w16cid:durableId="1439985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2D"/>
    <w:rsid w:val="0002148B"/>
    <w:rsid w:val="00024A77"/>
    <w:rsid w:val="000331C1"/>
    <w:rsid w:val="00036891"/>
    <w:rsid w:val="000403D2"/>
    <w:rsid w:val="00054BA7"/>
    <w:rsid w:val="000858A8"/>
    <w:rsid w:val="000929B0"/>
    <w:rsid w:val="000A20A0"/>
    <w:rsid w:val="000B0A39"/>
    <w:rsid w:val="000D1BB3"/>
    <w:rsid w:val="000D7595"/>
    <w:rsid w:val="000E3E03"/>
    <w:rsid w:val="000E480E"/>
    <w:rsid w:val="000E6A30"/>
    <w:rsid w:val="000F5C30"/>
    <w:rsid w:val="00100BC2"/>
    <w:rsid w:val="0010744F"/>
    <w:rsid w:val="00112F8E"/>
    <w:rsid w:val="001144A6"/>
    <w:rsid w:val="00121ACB"/>
    <w:rsid w:val="001254C2"/>
    <w:rsid w:val="00125890"/>
    <w:rsid w:val="001337C1"/>
    <w:rsid w:val="00153E4E"/>
    <w:rsid w:val="00155682"/>
    <w:rsid w:val="001567CB"/>
    <w:rsid w:val="00160631"/>
    <w:rsid w:val="00166448"/>
    <w:rsid w:val="0016768D"/>
    <w:rsid w:val="00170514"/>
    <w:rsid w:val="00170B6E"/>
    <w:rsid w:val="0017640B"/>
    <w:rsid w:val="00184B50"/>
    <w:rsid w:val="00192298"/>
    <w:rsid w:val="00196BF7"/>
    <w:rsid w:val="001A749E"/>
    <w:rsid w:val="001B51E4"/>
    <w:rsid w:val="001F10B7"/>
    <w:rsid w:val="0020746A"/>
    <w:rsid w:val="0021210C"/>
    <w:rsid w:val="002156CC"/>
    <w:rsid w:val="0021702D"/>
    <w:rsid w:val="00217235"/>
    <w:rsid w:val="00217E61"/>
    <w:rsid w:val="00221DFC"/>
    <w:rsid w:val="0022579A"/>
    <w:rsid w:val="00230792"/>
    <w:rsid w:val="00233423"/>
    <w:rsid w:val="002353EB"/>
    <w:rsid w:val="00235CB4"/>
    <w:rsid w:val="00236FDE"/>
    <w:rsid w:val="00237067"/>
    <w:rsid w:val="002403D8"/>
    <w:rsid w:val="00242C5F"/>
    <w:rsid w:val="00243DEE"/>
    <w:rsid w:val="0025272C"/>
    <w:rsid w:val="00252E8A"/>
    <w:rsid w:val="002666A5"/>
    <w:rsid w:val="00267767"/>
    <w:rsid w:val="002700B0"/>
    <w:rsid w:val="00272A21"/>
    <w:rsid w:val="0027545A"/>
    <w:rsid w:val="002770AE"/>
    <w:rsid w:val="00281E16"/>
    <w:rsid w:val="00282182"/>
    <w:rsid w:val="002838F6"/>
    <w:rsid w:val="002878FE"/>
    <w:rsid w:val="00290B9C"/>
    <w:rsid w:val="00291C3C"/>
    <w:rsid w:val="002947B2"/>
    <w:rsid w:val="002953FD"/>
    <w:rsid w:val="00295711"/>
    <w:rsid w:val="00296E11"/>
    <w:rsid w:val="002A29FD"/>
    <w:rsid w:val="002A5726"/>
    <w:rsid w:val="002C0283"/>
    <w:rsid w:val="002D5B32"/>
    <w:rsid w:val="002D633C"/>
    <w:rsid w:val="002E2272"/>
    <w:rsid w:val="002F5F21"/>
    <w:rsid w:val="00340B01"/>
    <w:rsid w:val="003436F1"/>
    <w:rsid w:val="003479D5"/>
    <w:rsid w:val="003535F9"/>
    <w:rsid w:val="00365FD0"/>
    <w:rsid w:val="003661E1"/>
    <w:rsid w:val="003764A4"/>
    <w:rsid w:val="00392CD6"/>
    <w:rsid w:val="003A2057"/>
    <w:rsid w:val="003B0414"/>
    <w:rsid w:val="003C2C4A"/>
    <w:rsid w:val="003C3506"/>
    <w:rsid w:val="003C36D9"/>
    <w:rsid w:val="003C74CE"/>
    <w:rsid w:val="003D1560"/>
    <w:rsid w:val="003E04B8"/>
    <w:rsid w:val="003E2DB7"/>
    <w:rsid w:val="003E3652"/>
    <w:rsid w:val="003F04A7"/>
    <w:rsid w:val="003F0C1E"/>
    <w:rsid w:val="003F1193"/>
    <w:rsid w:val="00407F54"/>
    <w:rsid w:val="00413B8F"/>
    <w:rsid w:val="00420182"/>
    <w:rsid w:val="0042789D"/>
    <w:rsid w:val="0043778F"/>
    <w:rsid w:val="004506C5"/>
    <w:rsid w:val="004542C8"/>
    <w:rsid w:val="00454C22"/>
    <w:rsid w:val="00454C6F"/>
    <w:rsid w:val="00482E04"/>
    <w:rsid w:val="00482E5C"/>
    <w:rsid w:val="004837E0"/>
    <w:rsid w:val="004A00E6"/>
    <w:rsid w:val="004A1842"/>
    <w:rsid w:val="004A200D"/>
    <w:rsid w:val="004B1CEB"/>
    <w:rsid w:val="004B3E57"/>
    <w:rsid w:val="004C49FB"/>
    <w:rsid w:val="004C745A"/>
    <w:rsid w:val="004D5AD3"/>
    <w:rsid w:val="004E0DEA"/>
    <w:rsid w:val="004E30E8"/>
    <w:rsid w:val="004E5037"/>
    <w:rsid w:val="004F71C4"/>
    <w:rsid w:val="00521F53"/>
    <w:rsid w:val="00525372"/>
    <w:rsid w:val="00525441"/>
    <w:rsid w:val="00527546"/>
    <w:rsid w:val="00534170"/>
    <w:rsid w:val="005425DF"/>
    <w:rsid w:val="00546150"/>
    <w:rsid w:val="00566F21"/>
    <w:rsid w:val="0056737D"/>
    <w:rsid w:val="0057405D"/>
    <w:rsid w:val="005746CA"/>
    <w:rsid w:val="0057489D"/>
    <w:rsid w:val="005932C9"/>
    <w:rsid w:val="005A2023"/>
    <w:rsid w:val="0060068B"/>
    <w:rsid w:val="006006CF"/>
    <w:rsid w:val="00611B83"/>
    <w:rsid w:val="00635079"/>
    <w:rsid w:val="006469FA"/>
    <w:rsid w:val="00651547"/>
    <w:rsid w:val="006518B3"/>
    <w:rsid w:val="006675E6"/>
    <w:rsid w:val="00667F14"/>
    <w:rsid w:val="0067056E"/>
    <w:rsid w:val="0067169A"/>
    <w:rsid w:val="00676446"/>
    <w:rsid w:val="00693F7B"/>
    <w:rsid w:val="006B63E7"/>
    <w:rsid w:val="006C1AD2"/>
    <w:rsid w:val="006C30DF"/>
    <w:rsid w:val="006C56A8"/>
    <w:rsid w:val="006C5F00"/>
    <w:rsid w:val="006D2B01"/>
    <w:rsid w:val="006D65F0"/>
    <w:rsid w:val="006D7468"/>
    <w:rsid w:val="006E3A7A"/>
    <w:rsid w:val="006E551C"/>
    <w:rsid w:val="006F245B"/>
    <w:rsid w:val="00730E1F"/>
    <w:rsid w:val="00730F7C"/>
    <w:rsid w:val="0075103C"/>
    <w:rsid w:val="00752B45"/>
    <w:rsid w:val="007641EE"/>
    <w:rsid w:val="00796744"/>
    <w:rsid w:val="007A5C90"/>
    <w:rsid w:val="007B1B81"/>
    <w:rsid w:val="007B706C"/>
    <w:rsid w:val="007C12BD"/>
    <w:rsid w:val="007D31EA"/>
    <w:rsid w:val="007E583F"/>
    <w:rsid w:val="007F0142"/>
    <w:rsid w:val="00801711"/>
    <w:rsid w:val="00803C22"/>
    <w:rsid w:val="00817EA3"/>
    <w:rsid w:val="00830B4E"/>
    <w:rsid w:val="008607D3"/>
    <w:rsid w:val="00861982"/>
    <w:rsid w:val="00864565"/>
    <w:rsid w:val="00866FE0"/>
    <w:rsid w:val="008737B1"/>
    <w:rsid w:val="00874E20"/>
    <w:rsid w:val="00894D73"/>
    <w:rsid w:val="008A4DFF"/>
    <w:rsid w:val="008A676A"/>
    <w:rsid w:val="008B6EA9"/>
    <w:rsid w:val="008E27B7"/>
    <w:rsid w:val="008E75FD"/>
    <w:rsid w:val="008F38B8"/>
    <w:rsid w:val="00901FEC"/>
    <w:rsid w:val="00913839"/>
    <w:rsid w:val="00914DFD"/>
    <w:rsid w:val="00925CD2"/>
    <w:rsid w:val="00937150"/>
    <w:rsid w:val="00944860"/>
    <w:rsid w:val="0094493A"/>
    <w:rsid w:val="00950C84"/>
    <w:rsid w:val="00961C91"/>
    <w:rsid w:val="009911D9"/>
    <w:rsid w:val="009A031E"/>
    <w:rsid w:val="009B1C92"/>
    <w:rsid w:val="009B7690"/>
    <w:rsid w:val="009C1F99"/>
    <w:rsid w:val="009C5BDF"/>
    <w:rsid w:val="009C7CD0"/>
    <w:rsid w:val="009D452E"/>
    <w:rsid w:val="009E039D"/>
    <w:rsid w:val="009E34A4"/>
    <w:rsid w:val="009E4AEF"/>
    <w:rsid w:val="00A1006D"/>
    <w:rsid w:val="00A122B3"/>
    <w:rsid w:val="00A27C6B"/>
    <w:rsid w:val="00A31999"/>
    <w:rsid w:val="00A37DBA"/>
    <w:rsid w:val="00A46A35"/>
    <w:rsid w:val="00A56373"/>
    <w:rsid w:val="00A76D04"/>
    <w:rsid w:val="00AA0174"/>
    <w:rsid w:val="00AB328C"/>
    <w:rsid w:val="00AC6A64"/>
    <w:rsid w:val="00AD512C"/>
    <w:rsid w:val="00B03AB2"/>
    <w:rsid w:val="00B04523"/>
    <w:rsid w:val="00B05F48"/>
    <w:rsid w:val="00B108FD"/>
    <w:rsid w:val="00B455D9"/>
    <w:rsid w:val="00B4682A"/>
    <w:rsid w:val="00B52343"/>
    <w:rsid w:val="00B525AF"/>
    <w:rsid w:val="00B66B8F"/>
    <w:rsid w:val="00B75978"/>
    <w:rsid w:val="00B879E0"/>
    <w:rsid w:val="00B904FC"/>
    <w:rsid w:val="00B912CF"/>
    <w:rsid w:val="00B93686"/>
    <w:rsid w:val="00B9721F"/>
    <w:rsid w:val="00BA0861"/>
    <w:rsid w:val="00BA1A89"/>
    <w:rsid w:val="00BC5007"/>
    <w:rsid w:val="00BD13BC"/>
    <w:rsid w:val="00BD56DD"/>
    <w:rsid w:val="00BE100A"/>
    <w:rsid w:val="00BF6D2A"/>
    <w:rsid w:val="00C01176"/>
    <w:rsid w:val="00C0604E"/>
    <w:rsid w:val="00C06116"/>
    <w:rsid w:val="00C118A9"/>
    <w:rsid w:val="00C20997"/>
    <w:rsid w:val="00C21A47"/>
    <w:rsid w:val="00C32882"/>
    <w:rsid w:val="00C368CE"/>
    <w:rsid w:val="00C46FAB"/>
    <w:rsid w:val="00C577ED"/>
    <w:rsid w:val="00C76729"/>
    <w:rsid w:val="00C77BD2"/>
    <w:rsid w:val="00C82D63"/>
    <w:rsid w:val="00C90684"/>
    <w:rsid w:val="00C91710"/>
    <w:rsid w:val="00CA1CA8"/>
    <w:rsid w:val="00CB0F5F"/>
    <w:rsid w:val="00CB4DB1"/>
    <w:rsid w:val="00CD2E00"/>
    <w:rsid w:val="00CD4E23"/>
    <w:rsid w:val="00D004A7"/>
    <w:rsid w:val="00D00CEB"/>
    <w:rsid w:val="00D01A5C"/>
    <w:rsid w:val="00D2203A"/>
    <w:rsid w:val="00D225C9"/>
    <w:rsid w:val="00D24501"/>
    <w:rsid w:val="00D366F4"/>
    <w:rsid w:val="00D45B17"/>
    <w:rsid w:val="00D5532E"/>
    <w:rsid w:val="00D6512D"/>
    <w:rsid w:val="00D66D47"/>
    <w:rsid w:val="00D71882"/>
    <w:rsid w:val="00D923DE"/>
    <w:rsid w:val="00D9408F"/>
    <w:rsid w:val="00DB08FE"/>
    <w:rsid w:val="00DC585F"/>
    <w:rsid w:val="00DC7EE3"/>
    <w:rsid w:val="00DD29F0"/>
    <w:rsid w:val="00DD66FC"/>
    <w:rsid w:val="00DE0561"/>
    <w:rsid w:val="00DE2DF7"/>
    <w:rsid w:val="00E008EF"/>
    <w:rsid w:val="00E009D0"/>
    <w:rsid w:val="00E00F86"/>
    <w:rsid w:val="00E0295F"/>
    <w:rsid w:val="00E20E08"/>
    <w:rsid w:val="00E24DA0"/>
    <w:rsid w:val="00E36B78"/>
    <w:rsid w:val="00E4563F"/>
    <w:rsid w:val="00E46F2F"/>
    <w:rsid w:val="00E7340A"/>
    <w:rsid w:val="00E904FB"/>
    <w:rsid w:val="00E94B38"/>
    <w:rsid w:val="00EA357A"/>
    <w:rsid w:val="00EB0C3A"/>
    <w:rsid w:val="00EB320A"/>
    <w:rsid w:val="00EB3D57"/>
    <w:rsid w:val="00EC4F90"/>
    <w:rsid w:val="00ED19DE"/>
    <w:rsid w:val="00ED3150"/>
    <w:rsid w:val="00EF0C07"/>
    <w:rsid w:val="00F026B4"/>
    <w:rsid w:val="00F07451"/>
    <w:rsid w:val="00F16577"/>
    <w:rsid w:val="00F17A11"/>
    <w:rsid w:val="00F205B6"/>
    <w:rsid w:val="00F214DE"/>
    <w:rsid w:val="00F23A76"/>
    <w:rsid w:val="00F327BC"/>
    <w:rsid w:val="00F34111"/>
    <w:rsid w:val="00F423E7"/>
    <w:rsid w:val="00F45FAE"/>
    <w:rsid w:val="00F47058"/>
    <w:rsid w:val="00F47DC7"/>
    <w:rsid w:val="00F511E8"/>
    <w:rsid w:val="00F66053"/>
    <w:rsid w:val="00F8305B"/>
    <w:rsid w:val="00F87D5A"/>
    <w:rsid w:val="00F95015"/>
    <w:rsid w:val="00FB57D8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39252"/>
  <w15:chartTrackingRefBased/>
  <w15:docId w15:val="{2933BF22-4D48-4DA2-AB1C-1C5E05F9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D6512D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D6512D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3C74C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3C74CE"/>
    <w:rPr>
      <w:sz w:val="24"/>
      <w:szCs w:val="24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3C74C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3C74CE"/>
    <w:rPr>
      <w:sz w:val="16"/>
      <w:szCs w:val="16"/>
      <w:lang w:eastAsia="en-US"/>
    </w:rPr>
  </w:style>
  <w:style w:type="character" w:customStyle="1" w:styleId="FontStyle150">
    <w:name w:val="Font Style150"/>
    <w:rsid w:val="0016768D"/>
    <w:rPr>
      <w:rFonts w:ascii="Times New Roman" w:hAnsi="Times New Roman" w:cs="Times New Roman"/>
      <w:sz w:val="18"/>
      <w:szCs w:val="18"/>
    </w:rPr>
  </w:style>
  <w:style w:type="character" w:customStyle="1" w:styleId="AntratsDiagrama">
    <w:name w:val="Antraštės Diagrama"/>
    <w:link w:val="Antrats"/>
    <w:uiPriority w:val="99"/>
    <w:rsid w:val="000858A8"/>
    <w:rPr>
      <w:sz w:val="24"/>
      <w:szCs w:val="24"/>
      <w:lang w:eastAsia="en-US"/>
    </w:rPr>
  </w:style>
  <w:style w:type="character" w:styleId="Komentaronuoroda">
    <w:name w:val="annotation reference"/>
    <w:rsid w:val="004D5A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AD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5AD3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5AD3"/>
    <w:rPr>
      <w:b/>
      <w:bCs/>
    </w:rPr>
  </w:style>
  <w:style w:type="character" w:customStyle="1" w:styleId="KomentarotemaDiagrama">
    <w:name w:val="Komentaro tema Diagrama"/>
    <w:link w:val="Komentarotema"/>
    <w:rsid w:val="004D5AD3"/>
    <w:rPr>
      <w:b/>
      <w:bCs/>
      <w:lang w:eastAsia="en-US"/>
    </w:rPr>
  </w:style>
  <w:style w:type="paragraph" w:styleId="Pataisymai">
    <w:name w:val="Revision"/>
    <w:hidden/>
    <w:uiPriority w:val="99"/>
    <w:semiHidden/>
    <w:rsid w:val="00EB3D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gruodzio%20men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607D-D9FD-4AE7-9C95-14B99510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3</Pages>
  <Words>4408</Words>
  <Characters>2514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Robertas Jonelaitis</cp:lastModifiedBy>
  <cp:revision>4</cp:revision>
  <cp:lastPrinted>2022-12-02T08:00:00Z</cp:lastPrinted>
  <dcterms:created xsi:type="dcterms:W3CDTF">2022-12-07T07:12:00Z</dcterms:created>
  <dcterms:modified xsi:type="dcterms:W3CDTF">2022-12-07T09:03:00Z</dcterms:modified>
</cp:coreProperties>
</file>