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00A2C" w14:textId="77777777" w:rsidR="00C91710" w:rsidRPr="00BE2226" w:rsidRDefault="0095373C" w:rsidP="0095373C">
      <w:pPr>
        <w:pStyle w:val="statymopavad"/>
        <w:spacing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  <w:r w:rsidRPr="00BE2226">
        <w:rPr>
          <w:rFonts w:ascii="Times New Roman" w:hAnsi="Times New Roman"/>
          <w:b/>
          <w:bCs/>
          <w:szCs w:val="24"/>
        </w:rPr>
        <w:t>P</w:t>
      </w:r>
      <w:r w:rsidRPr="00BE2226">
        <w:rPr>
          <w:rFonts w:ascii="Times New Roman" w:hAnsi="Times New Roman"/>
          <w:b/>
          <w:bCs/>
          <w:caps w:val="0"/>
          <w:szCs w:val="24"/>
        </w:rPr>
        <w:t>rojektas</w:t>
      </w:r>
    </w:p>
    <w:p w14:paraId="0682E299" w14:textId="77777777" w:rsidR="00C91710" w:rsidRPr="00BE2226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663BCC4A" w14:textId="77777777" w:rsidR="009B1C92" w:rsidRPr="00BE2226" w:rsidRDefault="003F0821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BE2226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 w:rsidRPr="00BE2226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BE2226">
        <w:rPr>
          <w:rFonts w:ascii="Times New Roman" w:hAnsi="Times New Roman"/>
          <w:b/>
          <w:bCs/>
          <w:szCs w:val="24"/>
        </w:rPr>
      </w:r>
      <w:r w:rsidRPr="00BE2226">
        <w:rPr>
          <w:rFonts w:ascii="Times New Roman" w:hAnsi="Times New Roman"/>
          <w:b/>
          <w:bCs/>
          <w:szCs w:val="24"/>
        </w:rPr>
        <w:fldChar w:fldCharType="separate"/>
      </w:r>
      <w:r w:rsidR="009B1C92" w:rsidRPr="00BE2226">
        <w:rPr>
          <w:rFonts w:ascii="Times New Roman" w:hAnsi="Times New Roman"/>
          <w:b/>
          <w:bCs/>
          <w:noProof/>
          <w:szCs w:val="24"/>
        </w:rPr>
        <w:t xml:space="preserve">KLAIPĖDOS RAJONO </w:t>
      </w:r>
      <w:r w:rsidRPr="00BE2226">
        <w:rPr>
          <w:rFonts w:ascii="Times New Roman" w:hAnsi="Times New Roman"/>
          <w:b/>
          <w:bCs/>
          <w:szCs w:val="24"/>
        </w:rPr>
        <w:fldChar w:fldCharType="end"/>
      </w:r>
      <w:bookmarkEnd w:id="0"/>
      <w:r w:rsidRPr="00BE2226">
        <w:rPr>
          <w:rFonts w:ascii="Times New Roman" w:hAnsi="Times New Roman"/>
          <w:b/>
          <w:bCs/>
          <w:szCs w:val="24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 w:rsidRPr="00BE2226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BE2226">
        <w:rPr>
          <w:rFonts w:ascii="Times New Roman" w:hAnsi="Times New Roman"/>
          <w:b/>
          <w:bCs/>
          <w:szCs w:val="24"/>
        </w:rPr>
      </w:r>
      <w:r w:rsidRPr="00BE2226">
        <w:rPr>
          <w:rFonts w:ascii="Times New Roman" w:hAnsi="Times New Roman"/>
          <w:b/>
          <w:bCs/>
          <w:szCs w:val="24"/>
        </w:rPr>
        <w:fldChar w:fldCharType="separate"/>
      </w:r>
      <w:r w:rsidR="009B1C92" w:rsidRPr="00BE2226">
        <w:rPr>
          <w:rFonts w:ascii="Times New Roman" w:hAnsi="Times New Roman"/>
          <w:b/>
          <w:bCs/>
          <w:noProof/>
          <w:szCs w:val="24"/>
        </w:rPr>
        <w:t>savivaldybės taryba</w:t>
      </w:r>
      <w:r w:rsidRPr="00BE2226">
        <w:rPr>
          <w:rFonts w:ascii="Times New Roman" w:hAnsi="Times New Roman"/>
          <w:b/>
          <w:bCs/>
          <w:szCs w:val="24"/>
        </w:rPr>
        <w:fldChar w:fldCharType="end"/>
      </w:r>
      <w:bookmarkStart w:id="1" w:name="data_metai"/>
    </w:p>
    <w:p w14:paraId="1F192261" w14:textId="77777777" w:rsidR="009B1C92" w:rsidRPr="00BE2226" w:rsidRDefault="009B1C92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bookmarkEnd w:id="1"/>
    <w:p w14:paraId="2248A181" w14:textId="77777777" w:rsidR="008F38B8" w:rsidRPr="00BE2226" w:rsidRDefault="008F38B8" w:rsidP="008F38B8">
      <w:pPr>
        <w:tabs>
          <w:tab w:val="left" w:pos="3450"/>
        </w:tabs>
        <w:jc w:val="both"/>
      </w:pPr>
    </w:p>
    <w:p w14:paraId="5768A987" w14:textId="77777777" w:rsidR="008C3330" w:rsidRPr="00BE2226" w:rsidRDefault="008C3330" w:rsidP="008C333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pacing w:val="20"/>
          <w:szCs w:val="24"/>
        </w:rPr>
      </w:pPr>
      <w:r w:rsidRPr="00BE2226">
        <w:rPr>
          <w:rFonts w:ascii="Times New Roman" w:hAnsi="Times New Roman"/>
          <w:b/>
          <w:bCs/>
          <w:spacing w:val="20"/>
          <w:szCs w:val="24"/>
        </w:rPr>
        <w:t>SPRENDIMAS</w:t>
      </w:r>
    </w:p>
    <w:p w14:paraId="653C8DD0" w14:textId="35C28C3F" w:rsidR="008C3330" w:rsidRPr="00BE2226" w:rsidRDefault="008C3330" w:rsidP="008C333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BE2226">
        <w:rPr>
          <w:rFonts w:ascii="Times New Roman" w:hAnsi="Times New Roman"/>
          <w:b/>
          <w:bCs/>
          <w:spacing w:val="20"/>
          <w:szCs w:val="24"/>
        </w:rPr>
        <w:t xml:space="preserve">DĖL </w:t>
      </w:r>
      <w:r w:rsidR="008658EE" w:rsidRPr="00BE2226">
        <w:rPr>
          <w:rFonts w:ascii="Times New Roman" w:hAnsi="Times New Roman"/>
          <w:b/>
          <w:bCs/>
          <w:spacing w:val="20"/>
          <w:szCs w:val="24"/>
        </w:rPr>
        <w:t>LEIDIMO</w:t>
      </w:r>
      <w:r w:rsidR="007B7885" w:rsidRPr="00BE2226">
        <w:rPr>
          <w:rFonts w:ascii="Times New Roman" w:hAnsi="Times New Roman"/>
          <w:b/>
          <w:bCs/>
          <w:spacing w:val="20"/>
          <w:szCs w:val="24"/>
        </w:rPr>
        <w:t xml:space="preserve"> </w:t>
      </w:r>
      <w:r w:rsidR="008658EE" w:rsidRPr="00BE2226">
        <w:rPr>
          <w:rFonts w:ascii="Times New Roman" w:hAnsi="Times New Roman"/>
          <w:b/>
          <w:bCs/>
          <w:spacing w:val="20"/>
          <w:szCs w:val="24"/>
        </w:rPr>
        <w:t xml:space="preserve">viešajai įstaigai „Gargždų švara“ </w:t>
      </w:r>
      <w:r w:rsidR="007B7885" w:rsidRPr="00BE2226">
        <w:rPr>
          <w:rFonts w:ascii="Times New Roman" w:hAnsi="Times New Roman"/>
          <w:b/>
          <w:bCs/>
          <w:spacing w:val="20"/>
          <w:szCs w:val="24"/>
        </w:rPr>
        <w:t>ĮSIGYTI</w:t>
      </w:r>
      <w:r w:rsidR="00AA7A99" w:rsidRPr="00BE2226">
        <w:rPr>
          <w:rFonts w:ascii="Times New Roman" w:hAnsi="Times New Roman"/>
          <w:b/>
          <w:bCs/>
          <w:spacing w:val="20"/>
          <w:szCs w:val="24"/>
        </w:rPr>
        <w:t xml:space="preserve"> NAUJĄ</w:t>
      </w:r>
      <w:r w:rsidR="00CF0DAE" w:rsidRPr="00BE2226">
        <w:rPr>
          <w:rFonts w:ascii="Times New Roman" w:hAnsi="Times New Roman"/>
          <w:b/>
          <w:bCs/>
          <w:spacing w:val="20"/>
          <w:szCs w:val="24"/>
        </w:rPr>
        <w:t xml:space="preserve"> ELEKTRINĮ</w:t>
      </w:r>
      <w:r w:rsidR="007B7885" w:rsidRPr="00BE2226">
        <w:rPr>
          <w:rFonts w:ascii="Times New Roman" w:hAnsi="Times New Roman"/>
          <w:b/>
          <w:bCs/>
          <w:spacing w:val="20"/>
          <w:szCs w:val="24"/>
        </w:rPr>
        <w:t xml:space="preserve"> </w:t>
      </w:r>
      <w:r w:rsidR="001736E0" w:rsidRPr="00BE2226">
        <w:rPr>
          <w:rFonts w:ascii="Times New Roman" w:hAnsi="Times New Roman"/>
          <w:b/>
          <w:bCs/>
          <w:spacing w:val="20"/>
          <w:szCs w:val="24"/>
        </w:rPr>
        <w:t>LENGVĄJĮ</w:t>
      </w:r>
      <w:r w:rsidR="002E52C6" w:rsidRPr="00BE2226">
        <w:rPr>
          <w:rFonts w:ascii="Times New Roman" w:hAnsi="Times New Roman"/>
          <w:b/>
          <w:bCs/>
          <w:spacing w:val="20"/>
          <w:szCs w:val="24"/>
        </w:rPr>
        <w:t xml:space="preserve"> AUTOMOBILĮ              </w:t>
      </w:r>
      <w:r w:rsidRPr="00BE2226">
        <w:rPr>
          <w:rFonts w:ascii="Times New Roman" w:hAnsi="Times New Roman"/>
          <w:b/>
          <w:bCs/>
          <w:spacing w:val="20"/>
          <w:szCs w:val="24"/>
        </w:rPr>
        <w:t xml:space="preserve"> </w:t>
      </w:r>
    </w:p>
    <w:p w14:paraId="5F19425F" w14:textId="06B93E4B" w:rsidR="008C3330" w:rsidRPr="00BE2226" w:rsidRDefault="008C3330" w:rsidP="008C3330">
      <w:pPr>
        <w:pStyle w:val="statymopavad"/>
        <w:spacing w:before="240" w:after="360" w:line="240" w:lineRule="auto"/>
        <w:ind w:firstLine="0"/>
        <w:rPr>
          <w:rFonts w:ascii="Times New Roman" w:hAnsi="Times New Roman"/>
          <w:b/>
          <w:caps w:val="0"/>
        </w:rPr>
      </w:pPr>
      <w:r w:rsidRPr="00BE2226">
        <w:rPr>
          <w:rFonts w:ascii="Times New Roman" w:hAnsi="Times New Roman"/>
        </w:rPr>
        <w:t>20</w:t>
      </w:r>
      <w:r w:rsidR="002E52C6" w:rsidRPr="00BE2226">
        <w:rPr>
          <w:rFonts w:ascii="Times New Roman" w:hAnsi="Times New Roman"/>
        </w:rPr>
        <w:t>2</w:t>
      </w:r>
      <w:r w:rsidR="001736E0" w:rsidRPr="00BE2226">
        <w:rPr>
          <w:rFonts w:ascii="Times New Roman" w:hAnsi="Times New Roman"/>
        </w:rPr>
        <w:t>3</w:t>
      </w:r>
      <w:r w:rsidRPr="00BE2226">
        <w:rPr>
          <w:rFonts w:ascii="Times New Roman" w:hAnsi="Times New Roman"/>
        </w:rPr>
        <w:t xml:space="preserve"> </w:t>
      </w:r>
      <w:r w:rsidRPr="00BE2226">
        <w:rPr>
          <w:rFonts w:ascii="Times New Roman" w:hAnsi="Times New Roman"/>
          <w:caps w:val="0"/>
        </w:rPr>
        <w:t xml:space="preserve">m. </w:t>
      </w:r>
      <w:r w:rsidR="001736E0" w:rsidRPr="00BE2226">
        <w:rPr>
          <w:rFonts w:ascii="Times New Roman" w:hAnsi="Times New Roman"/>
          <w:caps w:val="0"/>
        </w:rPr>
        <w:t xml:space="preserve">kovo </w:t>
      </w:r>
      <w:r w:rsidRPr="00BE2226">
        <w:rPr>
          <w:rFonts w:ascii="Times New Roman" w:hAnsi="Times New Roman"/>
          <w:caps w:val="0"/>
        </w:rPr>
        <w:t>d. Nr</w:t>
      </w:r>
      <w:r w:rsidRPr="00BE2226">
        <w:rPr>
          <w:rFonts w:ascii="Times New Roman" w:hAnsi="Times New Roman"/>
        </w:rPr>
        <w:t>. T11-</w:t>
      </w:r>
      <w:r w:rsidRPr="00BE2226">
        <w:rPr>
          <w:rFonts w:ascii="Times New Roman" w:hAnsi="Times New Roman"/>
        </w:rPr>
        <w:br/>
        <w:t>G</w:t>
      </w:r>
      <w:r w:rsidRPr="00BE2226">
        <w:rPr>
          <w:rFonts w:ascii="Times New Roman" w:hAnsi="Times New Roman"/>
          <w:caps w:val="0"/>
        </w:rPr>
        <w:t>argždai</w:t>
      </w:r>
    </w:p>
    <w:p w14:paraId="6714203C" w14:textId="77777777" w:rsidR="008C3330" w:rsidRPr="00BE2226" w:rsidRDefault="008C3330" w:rsidP="008C3330">
      <w:pPr>
        <w:rPr>
          <w:sz w:val="22"/>
        </w:rPr>
        <w:sectPr w:rsidR="008C3330" w:rsidRPr="00BE2226" w:rsidSect="00C81928">
          <w:type w:val="continuous"/>
          <w:pgSz w:w="11907" w:h="16840"/>
          <w:pgMar w:top="1135" w:right="567" w:bottom="1134" w:left="1701" w:header="709" w:footer="709" w:gutter="0"/>
          <w:pgNumType w:start="1"/>
          <w:cols w:space="720"/>
        </w:sectPr>
      </w:pPr>
    </w:p>
    <w:p w14:paraId="0A2582F4" w14:textId="7859EF98" w:rsidR="008C3330" w:rsidRPr="00BE2226" w:rsidRDefault="008C3330" w:rsidP="00557EFD">
      <w:pPr>
        <w:ind w:firstLine="720"/>
        <w:jc w:val="both"/>
        <w:rPr>
          <w:spacing w:val="80"/>
        </w:rPr>
      </w:pPr>
      <w:r w:rsidRPr="00BE2226">
        <w:t xml:space="preserve">Klaipėdos rajono savivaldybės taryba, vadovaudamasi Lietuvos Respublikos vietos savivaldos įstatymo </w:t>
      </w:r>
      <w:r w:rsidR="007B7885" w:rsidRPr="00BE2226">
        <w:t>6 straipsnio 3</w:t>
      </w:r>
      <w:r w:rsidR="0032707D" w:rsidRPr="00BE2226">
        <w:t>1</w:t>
      </w:r>
      <w:r w:rsidR="007B7885" w:rsidRPr="00BE2226">
        <w:t xml:space="preserve"> punktu, </w:t>
      </w:r>
      <w:r w:rsidR="00EE15F4" w:rsidRPr="00BE2226">
        <w:t xml:space="preserve">16 straipsnio </w:t>
      </w:r>
      <w:r w:rsidR="007B7885" w:rsidRPr="00BE2226">
        <w:t>4 dalimi</w:t>
      </w:r>
      <w:r w:rsidR="004F634A" w:rsidRPr="00BE2226">
        <w:rPr>
          <w:iCs/>
        </w:rPr>
        <w:t xml:space="preserve"> </w:t>
      </w:r>
      <w:r w:rsidR="00557EFD" w:rsidRPr="00BE2226">
        <w:t xml:space="preserve">ir </w:t>
      </w:r>
      <w:r w:rsidR="001476E2" w:rsidRPr="00BE2226">
        <w:rPr>
          <w:iCs/>
        </w:rPr>
        <w:t>atsižvelgdama į viešosios įstaigos</w:t>
      </w:r>
      <w:r w:rsidR="00FC7C6C" w:rsidRPr="00BE2226">
        <w:rPr>
          <w:iCs/>
        </w:rPr>
        <w:t xml:space="preserve"> „Gargždų švara“ 202</w:t>
      </w:r>
      <w:r w:rsidR="00AA7A99" w:rsidRPr="00BE2226">
        <w:rPr>
          <w:iCs/>
        </w:rPr>
        <w:t>3</w:t>
      </w:r>
      <w:r w:rsidR="00FC7C6C" w:rsidRPr="00BE2226">
        <w:rPr>
          <w:iCs/>
        </w:rPr>
        <w:t xml:space="preserve"> m. </w:t>
      </w:r>
      <w:r w:rsidR="00AA7A99" w:rsidRPr="00BE2226">
        <w:rPr>
          <w:iCs/>
        </w:rPr>
        <w:t>kovo</w:t>
      </w:r>
      <w:r w:rsidR="00FC7C6C" w:rsidRPr="00BE2226">
        <w:rPr>
          <w:iCs/>
        </w:rPr>
        <w:t xml:space="preserve"> </w:t>
      </w:r>
      <w:r w:rsidR="00CF0DAE" w:rsidRPr="00BE2226">
        <w:rPr>
          <w:iCs/>
        </w:rPr>
        <w:t>02</w:t>
      </w:r>
      <w:r w:rsidR="00FC7C6C" w:rsidRPr="00BE2226">
        <w:rPr>
          <w:iCs/>
        </w:rPr>
        <w:t xml:space="preserve"> d. raštą Nr. GŠ-(1.6)-</w:t>
      </w:r>
      <w:r w:rsidR="00CF0DAE" w:rsidRPr="00BE2226">
        <w:rPr>
          <w:iCs/>
        </w:rPr>
        <w:t>40</w:t>
      </w:r>
      <w:r w:rsidR="00FC7C6C" w:rsidRPr="00BE2226">
        <w:rPr>
          <w:iCs/>
        </w:rPr>
        <w:t xml:space="preserve"> „Dėl tarybos sprendimo projekto paruošimo“</w:t>
      </w:r>
      <w:r w:rsidR="00E07C59" w:rsidRPr="00BE2226">
        <w:rPr>
          <w:iCs/>
        </w:rPr>
        <w:t>,</w:t>
      </w:r>
      <w:r w:rsidRPr="00BE2226">
        <w:t xml:space="preserve"> </w:t>
      </w:r>
      <w:r w:rsidR="00C1119E" w:rsidRPr="00BE2226">
        <w:rPr>
          <w:spacing w:val="80"/>
        </w:rPr>
        <w:t>nusprendžia</w:t>
      </w:r>
      <w:r w:rsidRPr="00BE2226">
        <w:rPr>
          <w:spacing w:val="80"/>
        </w:rPr>
        <w:t>:</w:t>
      </w:r>
    </w:p>
    <w:p w14:paraId="5C1D865B" w14:textId="24CC9843" w:rsidR="00735F04" w:rsidRPr="00BE2226" w:rsidRDefault="008C3330" w:rsidP="002761BC">
      <w:pPr>
        <w:tabs>
          <w:tab w:val="right" w:pos="9639"/>
        </w:tabs>
        <w:ind w:firstLine="1134"/>
        <w:jc w:val="both"/>
      </w:pPr>
      <w:r w:rsidRPr="00BE2226">
        <w:t xml:space="preserve">1. </w:t>
      </w:r>
      <w:r w:rsidR="005B01E3" w:rsidRPr="00BE2226">
        <w:t xml:space="preserve">Leisti </w:t>
      </w:r>
      <w:r w:rsidR="00F263AE" w:rsidRPr="00BE2226">
        <w:t>vieš</w:t>
      </w:r>
      <w:r w:rsidR="005B01E3" w:rsidRPr="00BE2226">
        <w:t>ajai</w:t>
      </w:r>
      <w:r w:rsidR="00F263AE" w:rsidRPr="00BE2226">
        <w:t xml:space="preserve"> įstaiga</w:t>
      </w:r>
      <w:r w:rsidR="005B01E3" w:rsidRPr="00BE2226">
        <w:t>i</w:t>
      </w:r>
      <w:r w:rsidR="00F263AE" w:rsidRPr="00BE2226">
        <w:t xml:space="preserve"> </w:t>
      </w:r>
      <w:r w:rsidR="000F67FB" w:rsidRPr="00BE2226">
        <w:t>„</w:t>
      </w:r>
      <w:r w:rsidR="00973BAC" w:rsidRPr="00BE2226">
        <w:t>Gargždų švara</w:t>
      </w:r>
      <w:r w:rsidR="000F67FB" w:rsidRPr="00BE2226">
        <w:t>“</w:t>
      </w:r>
      <w:r w:rsidR="002761BC" w:rsidRPr="00BE2226">
        <w:t>, kodas 302720220,</w:t>
      </w:r>
      <w:r w:rsidR="00445878" w:rsidRPr="00BE2226">
        <w:t xml:space="preserve"> </w:t>
      </w:r>
      <w:r w:rsidR="005B01E3" w:rsidRPr="00BE2226">
        <w:t>teisės aktų nustatyta tvarka</w:t>
      </w:r>
      <w:r w:rsidR="00445878" w:rsidRPr="00BE2226">
        <w:t xml:space="preserve"> </w:t>
      </w:r>
      <w:r w:rsidR="00D57E61" w:rsidRPr="00BE2226">
        <w:t>įsigy</w:t>
      </w:r>
      <w:r w:rsidR="00735F04" w:rsidRPr="00BE2226">
        <w:t>t</w:t>
      </w:r>
      <w:r w:rsidR="005B01E3" w:rsidRPr="00BE2226">
        <w:t>i naują</w:t>
      </w:r>
      <w:r w:rsidR="00CF0DAE" w:rsidRPr="00BE2226">
        <w:t xml:space="preserve"> elektrinį </w:t>
      </w:r>
      <w:r w:rsidR="00AA7A99" w:rsidRPr="00BE2226">
        <w:t>lengvąjį</w:t>
      </w:r>
      <w:r w:rsidR="005B01E3" w:rsidRPr="00BE2226">
        <w:t xml:space="preserve"> automobilį, kurio bendra masė iki </w:t>
      </w:r>
      <w:r w:rsidR="00AA7A99" w:rsidRPr="00BE2226">
        <w:t>3,5</w:t>
      </w:r>
      <w:r w:rsidR="005B01E3" w:rsidRPr="00BE2226">
        <w:t xml:space="preserve"> tonų (</w:t>
      </w:r>
      <w:r w:rsidR="00AA7A99" w:rsidRPr="00BE2226">
        <w:t>M1</w:t>
      </w:r>
      <w:r w:rsidR="005B01E3" w:rsidRPr="00BE2226">
        <w:t>),</w:t>
      </w:r>
      <w:r w:rsidR="00543630" w:rsidRPr="00BE2226">
        <w:t xml:space="preserve"> kuri</w:t>
      </w:r>
      <w:r w:rsidR="0095373C" w:rsidRPr="00BE2226">
        <w:t>o</w:t>
      </w:r>
      <w:r w:rsidR="00735F04" w:rsidRPr="00BE2226">
        <w:t xml:space="preserve"> vertė neviršytų </w:t>
      </w:r>
      <w:r w:rsidR="00AA7A99" w:rsidRPr="00BE2226">
        <w:t>60 000</w:t>
      </w:r>
      <w:r w:rsidR="00445878" w:rsidRPr="00BE2226">
        <w:t xml:space="preserve"> </w:t>
      </w:r>
      <w:r w:rsidRPr="00BE2226">
        <w:t>(</w:t>
      </w:r>
      <w:r w:rsidR="00AA7A99" w:rsidRPr="00BE2226">
        <w:t>šešias</w:t>
      </w:r>
      <w:r w:rsidR="00CD5DD2" w:rsidRPr="00BE2226">
        <w:t>dešimt</w:t>
      </w:r>
      <w:r w:rsidR="000F5CB5" w:rsidRPr="00BE2226">
        <w:t xml:space="preserve"> </w:t>
      </w:r>
      <w:r w:rsidRPr="00BE2226">
        <w:t>tūkstanči</w:t>
      </w:r>
      <w:r w:rsidR="00CD5DD2" w:rsidRPr="00BE2226">
        <w:t>ų</w:t>
      </w:r>
      <w:r w:rsidRPr="00BE2226">
        <w:t xml:space="preserve">) </w:t>
      </w:r>
      <w:r w:rsidR="002761BC" w:rsidRPr="00BE2226">
        <w:t>eurų</w:t>
      </w:r>
      <w:r w:rsidRPr="00BE2226">
        <w:t xml:space="preserve"> </w:t>
      </w:r>
      <w:r w:rsidR="00F11580" w:rsidRPr="00BE2226">
        <w:t>be pridėtinės vertės mokesčio</w:t>
      </w:r>
      <w:r w:rsidR="00D672FE" w:rsidRPr="00BE2226">
        <w:t>.</w:t>
      </w:r>
    </w:p>
    <w:p w14:paraId="73B84857" w14:textId="77777777" w:rsidR="002761BC" w:rsidRPr="00BE2226" w:rsidRDefault="002761BC" w:rsidP="002761BC">
      <w:pPr>
        <w:ind w:firstLine="1134"/>
        <w:jc w:val="both"/>
      </w:pPr>
      <w:r w:rsidRPr="00BE2226">
        <w:t xml:space="preserve">2. </w:t>
      </w:r>
      <w:r w:rsidR="00CD5DD2" w:rsidRPr="00BE2226">
        <w:t xml:space="preserve">Įpareigoti </w:t>
      </w:r>
      <w:r w:rsidR="00F263AE" w:rsidRPr="00BE2226">
        <w:t>vieš</w:t>
      </w:r>
      <w:r w:rsidR="00197EF0" w:rsidRPr="00BE2226">
        <w:t>ąją</w:t>
      </w:r>
      <w:r w:rsidR="00F263AE" w:rsidRPr="00BE2226">
        <w:t xml:space="preserve"> įstaig</w:t>
      </w:r>
      <w:r w:rsidR="00197EF0" w:rsidRPr="00BE2226">
        <w:t>ą</w:t>
      </w:r>
      <w:r w:rsidR="00F263AE" w:rsidRPr="00BE2226">
        <w:t xml:space="preserve"> </w:t>
      </w:r>
      <w:r w:rsidRPr="00BE2226">
        <w:t>„Gargždų švara</w:t>
      </w:r>
      <w:r w:rsidR="008C4016" w:rsidRPr="00BE2226">
        <w:t>“</w:t>
      </w:r>
      <w:r w:rsidR="00395834" w:rsidRPr="00BE2226">
        <w:t xml:space="preserve"> </w:t>
      </w:r>
      <w:r w:rsidRPr="00BE2226">
        <w:t xml:space="preserve">įstatymų nustatyta tvarka </w:t>
      </w:r>
      <w:r w:rsidR="00582233" w:rsidRPr="00BE2226">
        <w:t>pradėti viešųjų pirkimų procedūras</w:t>
      </w:r>
      <w:r w:rsidRPr="00BE2226">
        <w:t>.</w:t>
      </w:r>
    </w:p>
    <w:p w14:paraId="7FBC3866" w14:textId="77777777" w:rsidR="006726A1" w:rsidRPr="00BE2226" w:rsidRDefault="000B24FC" w:rsidP="004635C5">
      <w:pPr>
        <w:ind w:firstLine="1134"/>
        <w:jc w:val="both"/>
      </w:pPr>
      <w:r w:rsidRPr="00BE2226">
        <w:t xml:space="preserve">Šis sprendimas per vieną mėnesį nuo jo įteikimo ar pranešimo suinteresuotai šaliai apie viešojo administravimo subjekto veiksmus (atsisakymą atlikti veiksmus) dienos gali būti skundžiamas </w:t>
      </w:r>
      <w:r w:rsidR="00BE71E3" w:rsidRPr="00BE2226">
        <w:t xml:space="preserve"> </w:t>
      </w:r>
      <w:r w:rsidR="00C87820" w:rsidRPr="00BE2226">
        <w:t xml:space="preserve">Lietuvos administracinių ginčų komisijos Klaipėdos apygardos skyriui (Herkaus Manto g. 37, LT-92236, Klaipėda) arba Regionų apygardos administracinio teismo Klaipėdos rūmams </w:t>
      </w:r>
      <w:r w:rsidRPr="00BE2226">
        <w:t>(Galinio Pylimo g. 9, LT-91230 Klaipėda) Lietuvos Respublikos administracinių bylų teisenos įstatymo nustatyta tvarka.</w:t>
      </w:r>
    </w:p>
    <w:p w14:paraId="7B6B3657" w14:textId="77777777" w:rsidR="003B5412" w:rsidRPr="00BE2226" w:rsidRDefault="003B5412" w:rsidP="00433FD0">
      <w:pPr>
        <w:tabs>
          <w:tab w:val="right" w:pos="9540"/>
        </w:tabs>
        <w:spacing w:before="480" w:after="480"/>
        <w:rPr>
          <w:rStyle w:val="Pareigos"/>
          <w:rFonts w:ascii="Times New Roman" w:hAnsi="Times New Roman"/>
          <w:caps w:val="0"/>
        </w:rPr>
      </w:pPr>
    </w:p>
    <w:p w14:paraId="28CBE454" w14:textId="77777777" w:rsidR="003B5412" w:rsidRPr="00BE2226" w:rsidRDefault="003B5412" w:rsidP="00433FD0">
      <w:pPr>
        <w:tabs>
          <w:tab w:val="right" w:pos="9540"/>
        </w:tabs>
        <w:spacing w:before="480" w:after="480"/>
        <w:rPr>
          <w:rStyle w:val="Pareigos"/>
          <w:rFonts w:ascii="Times New Roman" w:hAnsi="Times New Roman"/>
          <w:caps w:val="0"/>
        </w:rPr>
      </w:pPr>
    </w:p>
    <w:p w14:paraId="72CC9890" w14:textId="5B10A662" w:rsidR="00F528BB" w:rsidRPr="00BE2226" w:rsidRDefault="00F528BB" w:rsidP="00433FD0">
      <w:pPr>
        <w:tabs>
          <w:tab w:val="right" w:pos="9540"/>
        </w:tabs>
        <w:spacing w:before="480" w:after="480"/>
      </w:pPr>
      <w:r w:rsidRPr="00BE2226">
        <w:rPr>
          <w:rStyle w:val="Pareigos"/>
          <w:rFonts w:ascii="Times New Roman" w:hAnsi="Times New Roman"/>
          <w:caps w:val="0"/>
        </w:rPr>
        <w:t>Savivaldybės meras</w:t>
      </w:r>
      <w:r w:rsidRPr="00BE2226">
        <w:rPr>
          <w:rStyle w:val="Pareigos"/>
          <w:rFonts w:ascii="Times New Roman" w:hAnsi="Times New Roman"/>
        </w:rPr>
        <w:tab/>
      </w:r>
    </w:p>
    <w:p w14:paraId="2E05C1BA" w14:textId="77777777" w:rsidR="004F634A" w:rsidRPr="00BE2226" w:rsidRDefault="004F634A" w:rsidP="000B24FC">
      <w:pPr>
        <w:tabs>
          <w:tab w:val="right" w:pos="9639"/>
        </w:tabs>
        <w:jc w:val="both"/>
      </w:pPr>
    </w:p>
    <w:p w14:paraId="2DE5C853" w14:textId="77777777" w:rsidR="004F634A" w:rsidRPr="00BE2226" w:rsidRDefault="004F634A" w:rsidP="000B24FC">
      <w:pPr>
        <w:tabs>
          <w:tab w:val="right" w:pos="9639"/>
        </w:tabs>
        <w:jc w:val="both"/>
      </w:pPr>
    </w:p>
    <w:p w14:paraId="6342E421" w14:textId="77777777" w:rsidR="004F634A" w:rsidRPr="00BE2226" w:rsidRDefault="004F634A" w:rsidP="000B24FC">
      <w:pPr>
        <w:tabs>
          <w:tab w:val="right" w:pos="9639"/>
        </w:tabs>
        <w:jc w:val="both"/>
      </w:pPr>
    </w:p>
    <w:p w14:paraId="1836A6E0" w14:textId="77777777" w:rsidR="004F634A" w:rsidRPr="00BE2226" w:rsidRDefault="004F634A" w:rsidP="000B24FC">
      <w:pPr>
        <w:tabs>
          <w:tab w:val="right" w:pos="9639"/>
        </w:tabs>
        <w:jc w:val="both"/>
      </w:pPr>
    </w:p>
    <w:p w14:paraId="75E2B9A8" w14:textId="77777777" w:rsidR="005743CE" w:rsidRPr="00BE2226" w:rsidRDefault="005743CE" w:rsidP="005743CE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</w:pPr>
      <w:r w:rsidRPr="00BE2226">
        <w:rPr>
          <w:rFonts w:ascii="Times New Roman" w:hAnsi="Times New Roman"/>
          <w:caps w:val="0"/>
        </w:rPr>
        <w:t>TEIKIA  S. Karbauskas</w:t>
      </w:r>
    </w:p>
    <w:p w14:paraId="15F955A6" w14:textId="77777777" w:rsidR="005743CE" w:rsidRPr="00BE2226" w:rsidRDefault="005743CE" w:rsidP="005743CE">
      <w:pPr>
        <w:pStyle w:val="Pagrindiniotekstopirmatrauka2"/>
        <w:ind w:hanging="283"/>
      </w:pPr>
    </w:p>
    <w:p w14:paraId="19577F46" w14:textId="77777777" w:rsidR="005743CE" w:rsidRPr="00BE2226" w:rsidRDefault="005743CE" w:rsidP="005743CE">
      <w:pPr>
        <w:pStyle w:val="Pagrindiniotekstopirmatrauka2"/>
        <w:ind w:hanging="283"/>
      </w:pPr>
      <w:r w:rsidRPr="00BE2226">
        <w:t>PARENGĖ  K. Stulpinienė</w:t>
      </w:r>
    </w:p>
    <w:p w14:paraId="4CBA5C39" w14:textId="77777777" w:rsidR="005743CE" w:rsidRPr="00BE2226" w:rsidRDefault="005743CE" w:rsidP="005743CE">
      <w:pPr>
        <w:pStyle w:val="Pagrindiniotekstopirmatrauka2"/>
        <w:spacing w:after="0"/>
        <w:ind w:left="284" w:hanging="284"/>
      </w:pPr>
    </w:p>
    <w:p w14:paraId="2470CE9A" w14:textId="77777777" w:rsidR="005743CE" w:rsidRPr="00BE2226" w:rsidRDefault="005743CE" w:rsidP="005743CE">
      <w:pPr>
        <w:pStyle w:val="Pagrindiniotekstopirmatrauka2"/>
        <w:spacing w:after="0"/>
        <w:ind w:left="284" w:hanging="284"/>
      </w:pPr>
      <w:r w:rsidRPr="00BE2226">
        <w:t>SUDERINTA:</w:t>
      </w:r>
    </w:p>
    <w:p w14:paraId="16B29FE6" w14:textId="44E786DF" w:rsidR="005743CE" w:rsidRPr="00BE2226" w:rsidRDefault="005743CE" w:rsidP="005743CE">
      <w:pPr>
        <w:pStyle w:val="Pagrindiniotekstopirmatrauka2"/>
        <w:spacing w:after="0"/>
        <w:ind w:left="284" w:hanging="284"/>
      </w:pPr>
      <w:r w:rsidRPr="00BE2226">
        <w:t>D. Beliokaitė                           D. Kubilius                           Č. Banevičius</w:t>
      </w:r>
      <w:r w:rsidRPr="00BE2226">
        <w:tab/>
        <w:t xml:space="preserve">  V. Riaukienė</w:t>
      </w:r>
    </w:p>
    <w:p w14:paraId="5DACE5A3" w14:textId="2D914AFE" w:rsidR="005743CE" w:rsidRPr="00BE2226" w:rsidRDefault="005743CE" w:rsidP="005743CE">
      <w:pPr>
        <w:pStyle w:val="Pagrindiniotekstopirmatrauka2"/>
        <w:spacing w:after="0"/>
        <w:ind w:left="0" w:firstLine="0"/>
      </w:pPr>
      <w:r w:rsidRPr="00BE2226">
        <w:t xml:space="preserve">V. Jasas                                  </w:t>
      </w:r>
      <w:r w:rsidR="00CF0DAE" w:rsidRPr="00BE2226">
        <w:t xml:space="preserve"> </w:t>
      </w:r>
      <w:r w:rsidRPr="00BE2226">
        <w:t xml:space="preserve"> I. Gailiuvienė                        S. Karbauskas</w:t>
      </w:r>
      <w:r w:rsidRPr="00BE2226">
        <w:tab/>
        <w:t xml:space="preserve">  B. Markauskas</w:t>
      </w:r>
    </w:p>
    <w:p w14:paraId="37BB731A" w14:textId="57FA04A6" w:rsidR="000B24FC" w:rsidRPr="00BE2226" w:rsidRDefault="005743CE" w:rsidP="005743CE">
      <w:pPr>
        <w:spacing w:line="240" w:lineRule="atLeast"/>
        <w:ind w:right="51"/>
        <w:outlineLvl w:val="0"/>
        <w:rPr>
          <w:b/>
        </w:rPr>
      </w:pPr>
      <w:r w:rsidRPr="00BE2226">
        <w:t xml:space="preserve">A. </w:t>
      </w:r>
      <w:proofErr w:type="spellStart"/>
      <w:r w:rsidRPr="00BE2226">
        <w:t>Jansonienė</w:t>
      </w:r>
      <w:proofErr w:type="spellEnd"/>
      <w:r w:rsidRPr="00BE2226">
        <w:t xml:space="preserve">                         </w:t>
      </w:r>
      <w:r w:rsidR="00CF0DAE" w:rsidRPr="00BE2226">
        <w:t xml:space="preserve"> </w:t>
      </w:r>
      <w:r w:rsidRPr="00BE2226">
        <w:t xml:space="preserve">R. Bakaitienė                                     </w:t>
      </w:r>
      <w:r w:rsidR="000B24FC" w:rsidRPr="00BE2226">
        <w:br w:type="page"/>
      </w:r>
      <w:r w:rsidR="000B24FC" w:rsidRPr="00BE2226">
        <w:lastRenderedPageBreak/>
        <w:t xml:space="preserve"> </w:t>
      </w:r>
    </w:p>
    <w:p w14:paraId="2D3B8A2F" w14:textId="77777777" w:rsidR="000B24FC" w:rsidRPr="00BE2226" w:rsidRDefault="00F72E05" w:rsidP="000B24FC">
      <w:pPr>
        <w:keepNext/>
        <w:jc w:val="center"/>
        <w:outlineLvl w:val="0"/>
        <w:rPr>
          <w:b/>
          <w:szCs w:val="20"/>
          <w:lang w:eastAsia="lt-LT"/>
        </w:rPr>
      </w:pPr>
      <w:r w:rsidRPr="00BE2226">
        <w:rPr>
          <w:b/>
          <w:noProof/>
          <w:szCs w:val="20"/>
          <w:lang w:eastAsia="lt-LT"/>
        </w:rPr>
        <w:drawing>
          <wp:inline distT="0" distB="0" distL="0" distR="0" wp14:anchorId="6A42F68B" wp14:editId="25F91CBF">
            <wp:extent cx="476250" cy="57150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30E977" w14:textId="77777777" w:rsidR="000B24FC" w:rsidRPr="00BE2226" w:rsidRDefault="000B24FC" w:rsidP="000B24FC">
      <w:pPr>
        <w:jc w:val="center"/>
        <w:rPr>
          <w:b/>
        </w:rPr>
      </w:pPr>
      <w:r w:rsidRPr="00BE2226">
        <w:rPr>
          <w:b/>
        </w:rPr>
        <w:t>KLAIPĖDOS RAJONO SAVIVALDYBĖS ADMINISTRACIJA</w:t>
      </w:r>
    </w:p>
    <w:p w14:paraId="4F796381" w14:textId="77777777" w:rsidR="000B24FC" w:rsidRPr="00BE2226" w:rsidRDefault="000B24FC" w:rsidP="000B24FC">
      <w:pPr>
        <w:jc w:val="center"/>
        <w:rPr>
          <w:b/>
        </w:rPr>
      </w:pPr>
    </w:p>
    <w:p w14:paraId="7EEB2D91" w14:textId="77777777" w:rsidR="000B24FC" w:rsidRPr="00BE2226" w:rsidRDefault="000B24FC" w:rsidP="000B24FC">
      <w:pPr>
        <w:jc w:val="center"/>
        <w:rPr>
          <w:b/>
        </w:rPr>
      </w:pPr>
      <w:r w:rsidRPr="00BE2226">
        <w:rPr>
          <w:b/>
        </w:rPr>
        <w:t>AIŠKINAMASIS RAŠTAS</w:t>
      </w:r>
    </w:p>
    <w:p w14:paraId="1F400E7C" w14:textId="40F301D3" w:rsidR="000B24FC" w:rsidRPr="00BE2226" w:rsidRDefault="00227831" w:rsidP="000B24FC">
      <w:pPr>
        <w:jc w:val="center"/>
      </w:pPr>
      <w:r w:rsidRPr="00BE2226">
        <w:t>202</w:t>
      </w:r>
      <w:r w:rsidR="001736E0" w:rsidRPr="00BE2226">
        <w:t>3</w:t>
      </w:r>
      <w:r w:rsidRPr="00BE2226">
        <w:t>-0</w:t>
      </w:r>
      <w:r w:rsidR="001736E0" w:rsidRPr="00BE2226">
        <w:t>3</w:t>
      </w:r>
      <w:r w:rsidRPr="00BE2226">
        <w:t>-</w:t>
      </w:r>
    </w:p>
    <w:p w14:paraId="777879CB" w14:textId="77777777" w:rsidR="000B24FC" w:rsidRPr="00BE2226" w:rsidRDefault="000B24FC" w:rsidP="000B24FC">
      <w:pPr>
        <w:jc w:val="center"/>
      </w:pPr>
      <w:r w:rsidRPr="00BE2226">
        <w:t>Gargždai</w:t>
      </w:r>
    </w:p>
    <w:p w14:paraId="63E55D46" w14:textId="77777777" w:rsidR="00227831" w:rsidRPr="00BE2226" w:rsidRDefault="00227831" w:rsidP="000B24FC">
      <w:pPr>
        <w:jc w:val="center"/>
      </w:pPr>
    </w:p>
    <w:p w14:paraId="7138426F" w14:textId="212A5D2C" w:rsidR="00227831" w:rsidRPr="00BE2226" w:rsidRDefault="001736E0" w:rsidP="001736E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BE2226">
        <w:rPr>
          <w:rFonts w:ascii="Times New Roman" w:hAnsi="Times New Roman"/>
          <w:b/>
          <w:bCs/>
          <w:spacing w:val="20"/>
          <w:szCs w:val="24"/>
        </w:rPr>
        <w:t xml:space="preserve">DĖL LEIDIMO viešajai įstaigai „Gargždų švara“ ĮSIGYTI </w:t>
      </w:r>
      <w:r w:rsidR="00AA7A99" w:rsidRPr="00BE2226">
        <w:rPr>
          <w:rFonts w:ascii="Times New Roman" w:hAnsi="Times New Roman"/>
          <w:b/>
          <w:bCs/>
          <w:spacing w:val="20"/>
          <w:szCs w:val="24"/>
        </w:rPr>
        <w:t xml:space="preserve">NAUJĄ </w:t>
      </w:r>
      <w:r w:rsidR="00CF0DAE" w:rsidRPr="00BE2226">
        <w:rPr>
          <w:rFonts w:ascii="Times New Roman" w:hAnsi="Times New Roman"/>
          <w:b/>
          <w:bCs/>
          <w:spacing w:val="20"/>
          <w:szCs w:val="24"/>
        </w:rPr>
        <w:t xml:space="preserve">ELEKTRINĮ </w:t>
      </w:r>
      <w:r w:rsidRPr="00BE2226">
        <w:rPr>
          <w:rFonts w:ascii="Times New Roman" w:hAnsi="Times New Roman"/>
          <w:b/>
          <w:bCs/>
          <w:spacing w:val="20"/>
          <w:szCs w:val="24"/>
        </w:rPr>
        <w:t>LENGVĄJĮ AUTOMOBILĮ</w:t>
      </w:r>
      <w:r w:rsidR="00227831" w:rsidRPr="00BE2226">
        <w:rPr>
          <w:rFonts w:ascii="Times New Roman" w:hAnsi="Times New Roman"/>
          <w:b/>
          <w:bCs/>
          <w:spacing w:val="20"/>
          <w:szCs w:val="24"/>
        </w:rPr>
        <w:t>“ projekto</w:t>
      </w:r>
    </w:p>
    <w:p w14:paraId="16598DC5" w14:textId="77777777" w:rsidR="000B24FC" w:rsidRPr="00BE2226" w:rsidRDefault="000B24FC" w:rsidP="000B24FC">
      <w:pPr>
        <w:jc w:val="both"/>
        <w:rPr>
          <w:b/>
        </w:rPr>
      </w:pPr>
    </w:p>
    <w:p w14:paraId="04A07259" w14:textId="77777777" w:rsidR="000B24FC" w:rsidRPr="00BE2226" w:rsidRDefault="000B24FC" w:rsidP="000B24FC">
      <w:pPr>
        <w:jc w:val="both"/>
      </w:pPr>
    </w:p>
    <w:p w14:paraId="1A4F6127" w14:textId="0C62DAB9" w:rsidR="00227831" w:rsidRPr="00BE2226" w:rsidRDefault="00CF0DAE" w:rsidP="00CF0DAE">
      <w:pPr>
        <w:ind w:left="720"/>
        <w:jc w:val="both"/>
        <w:rPr>
          <w:b/>
        </w:rPr>
      </w:pPr>
      <w:r w:rsidRPr="00BE2226">
        <w:rPr>
          <w:b/>
        </w:rPr>
        <w:t xml:space="preserve">1. </w:t>
      </w:r>
      <w:r w:rsidR="000B24FC" w:rsidRPr="00BE2226">
        <w:rPr>
          <w:b/>
        </w:rPr>
        <w:t xml:space="preserve">Parengto </w:t>
      </w:r>
      <w:r w:rsidR="00617ED5" w:rsidRPr="00BE2226">
        <w:rPr>
          <w:b/>
        </w:rPr>
        <w:t xml:space="preserve">sprendimo </w:t>
      </w:r>
      <w:r w:rsidR="000B24FC" w:rsidRPr="00BE2226">
        <w:rPr>
          <w:b/>
        </w:rPr>
        <w:t>projekto tikslai</w:t>
      </w:r>
      <w:r w:rsidR="00617ED5" w:rsidRPr="00BE2226">
        <w:rPr>
          <w:b/>
        </w:rPr>
        <w:t>,</w:t>
      </w:r>
      <w:r w:rsidR="000B24FC" w:rsidRPr="00BE2226">
        <w:rPr>
          <w:b/>
        </w:rPr>
        <w:t xml:space="preserve"> uždaviniai</w:t>
      </w:r>
      <w:r w:rsidR="00617ED5" w:rsidRPr="00BE2226">
        <w:rPr>
          <w:b/>
        </w:rPr>
        <w:t xml:space="preserve"> (ko sprendimo projektu norima</w:t>
      </w:r>
      <w:r w:rsidRPr="00BE2226">
        <w:rPr>
          <w:b/>
        </w:rPr>
        <w:t xml:space="preserve"> </w:t>
      </w:r>
      <w:r w:rsidR="00617ED5" w:rsidRPr="00BE2226">
        <w:rPr>
          <w:b/>
        </w:rPr>
        <w:t>pasiekti):</w:t>
      </w:r>
      <w:r w:rsidR="008267B9" w:rsidRPr="00BE2226">
        <w:rPr>
          <w:b/>
        </w:rPr>
        <w:t xml:space="preserve"> </w:t>
      </w:r>
    </w:p>
    <w:p w14:paraId="5E973427" w14:textId="01DB707C" w:rsidR="00617ED5" w:rsidRPr="00BE2226" w:rsidRDefault="00CF0DAE" w:rsidP="00CF0DAE">
      <w:pPr>
        <w:tabs>
          <w:tab w:val="right" w:pos="9639"/>
        </w:tabs>
        <w:ind w:firstLine="709"/>
        <w:jc w:val="both"/>
      </w:pPr>
      <w:r w:rsidRPr="00BE2226">
        <w:tab/>
      </w:r>
      <w:r w:rsidR="00951183" w:rsidRPr="00BE2226">
        <w:t xml:space="preserve">Darbo funkcijoms komunalinių atliekų tvarkymo srityje užtikrinti reikalingas </w:t>
      </w:r>
      <w:r w:rsidR="005D4902" w:rsidRPr="00BE2226">
        <w:rPr>
          <w:bCs/>
          <w:iCs/>
        </w:rPr>
        <w:t>nauj</w:t>
      </w:r>
      <w:r w:rsidR="00951183" w:rsidRPr="00BE2226">
        <w:rPr>
          <w:bCs/>
          <w:iCs/>
        </w:rPr>
        <w:t>as</w:t>
      </w:r>
      <w:r w:rsidR="005D4902" w:rsidRPr="00BE2226">
        <w:rPr>
          <w:bCs/>
          <w:iCs/>
        </w:rPr>
        <w:t xml:space="preserve"> elektrin</w:t>
      </w:r>
      <w:r w:rsidR="00951183" w:rsidRPr="00BE2226">
        <w:rPr>
          <w:bCs/>
          <w:iCs/>
        </w:rPr>
        <w:t>is</w:t>
      </w:r>
      <w:r w:rsidR="005D4902" w:rsidRPr="00BE2226">
        <w:rPr>
          <w:bCs/>
          <w:iCs/>
        </w:rPr>
        <w:t xml:space="preserve"> lengv</w:t>
      </w:r>
      <w:r w:rsidR="00951183" w:rsidRPr="00BE2226">
        <w:rPr>
          <w:bCs/>
          <w:iCs/>
        </w:rPr>
        <w:t>asis</w:t>
      </w:r>
      <w:r w:rsidR="005D4902" w:rsidRPr="00BE2226">
        <w:rPr>
          <w:bCs/>
          <w:iCs/>
        </w:rPr>
        <w:t xml:space="preserve"> automobil</w:t>
      </w:r>
      <w:r w:rsidR="00951183" w:rsidRPr="00BE2226">
        <w:rPr>
          <w:bCs/>
          <w:iCs/>
        </w:rPr>
        <w:t xml:space="preserve">is – </w:t>
      </w:r>
      <w:proofErr w:type="spellStart"/>
      <w:r w:rsidR="00951183" w:rsidRPr="00BE2226">
        <w:rPr>
          <w:bCs/>
          <w:iCs/>
        </w:rPr>
        <w:t>minivenas</w:t>
      </w:r>
      <w:proofErr w:type="spellEnd"/>
      <w:r w:rsidR="00951183" w:rsidRPr="00BE2226">
        <w:rPr>
          <w:bCs/>
          <w:iCs/>
        </w:rPr>
        <w:t>.</w:t>
      </w:r>
      <w:r w:rsidR="005D4902" w:rsidRPr="00BE2226">
        <w:rPr>
          <w:bCs/>
          <w:iCs/>
        </w:rPr>
        <w:t xml:space="preserve"> </w:t>
      </w:r>
      <w:r w:rsidR="00951183" w:rsidRPr="00BE2226">
        <w:rPr>
          <w:bCs/>
          <w:iCs/>
        </w:rPr>
        <w:t>P</w:t>
      </w:r>
      <w:r w:rsidR="005D4902" w:rsidRPr="00BE2226">
        <w:rPr>
          <w:bCs/>
          <w:iCs/>
        </w:rPr>
        <w:t>atikroms, konteinerių ir įvairios įrangos vežimui, bei kitiems atliekų tvarkymo darbams atlikti.</w:t>
      </w:r>
      <w:r w:rsidR="00C3047C" w:rsidRPr="00BE2226">
        <w:rPr>
          <w:bCs/>
        </w:rPr>
        <w:t xml:space="preserve"> Pritarus sprendimo projektui, </w:t>
      </w:r>
      <w:bookmarkStart w:id="2" w:name="OLE_LINK1"/>
      <w:r w:rsidR="00C3047C" w:rsidRPr="00BE2226">
        <w:rPr>
          <w:bCs/>
        </w:rPr>
        <w:t>V</w:t>
      </w:r>
      <w:r w:rsidR="00C3047C" w:rsidRPr="00BE2226">
        <w:t xml:space="preserve">šĮ „Gargždų švara“ </w:t>
      </w:r>
      <w:bookmarkEnd w:id="2"/>
      <w:r w:rsidR="00C3047C" w:rsidRPr="00BE2226">
        <w:t xml:space="preserve">teisės aktų nustatyta tvarka įsigytų naują </w:t>
      </w:r>
      <w:r w:rsidR="005D4902" w:rsidRPr="00BE2226">
        <w:t>lengvąjį elektrinį</w:t>
      </w:r>
      <w:r w:rsidR="00C3047C" w:rsidRPr="00BE2226">
        <w:t xml:space="preserve"> automobilį</w:t>
      </w:r>
      <w:r w:rsidR="00BE2226">
        <w:t xml:space="preserve"> - </w:t>
      </w:r>
      <w:proofErr w:type="spellStart"/>
      <w:r w:rsidR="00BE2226">
        <w:t>miniveną</w:t>
      </w:r>
      <w:proofErr w:type="spellEnd"/>
      <w:r w:rsidR="00C3047C" w:rsidRPr="00BE2226">
        <w:t xml:space="preserve">, kurio bendra masė iki </w:t>
      </w:r>
      <w:r w:rsidR="005D4902" w:rsidRPr="00BE2226">
        <w:t>3,5</w:t>
      </w:r>
      <w:r w:rsidR="00C3047C" w:rsidRPr="00BE2226">
        <w:t xml:space="preserve"> tonų (</w:t>
      </w:r>
      <w:r w:rsidR="005D4902" w:rsidRPr="00BE2226">
        <w:t>M1</w:t>
      </w:r>
      <w:r w:rsidR="00C3047C" w:rsidRPr="00BE2226">
        <w:t>).</w:t>
      </w:r>
    </w:p>
    <w:p w14:paraId="69B8A8D0" w14:textId="77777777" w:rsidR="009C0D81" w:rsidRPr="00BE2226" w:rsidRDefault="00617ED5" w:rsidP="008267B9">
      <w:pPr>
        <w:ind w:firstLine="720"/>
        <w:jc w:val="both"/>
        <w:rPr>
          <w:b/>
        </w:rPr>
      </w:pPr>
      <w:r w:rsidRPr="00BE2226">
        <w:rPr>
          <w:b/>
        </w:rPr>
        <w:t>2. Kuo vadovaujantis parengtas projektas:</w:t>
      </w:r>
    </w:p>
    <w:p w14:paraId="6C311BEF" w14:textId="48735157" w:rsidR="00617ED5" w:rsidRPr="00BE2226" w:rsidRDefault="00617ED5" w:rsidP="002951A8">
      <w:pPr>
        <w:ind w:firstLine="720"/>
        <w:jc w:val="both"/>
      </w:pPr>
      <w:r w:rsidRPr="00BE2226">
        <w:t>Lietuvos Respublikos vietos savivaldos įstatymo 6 straipsnio 31 punktu, 16 straipsnio 4 dalimi</w:t>
      </w:r>
      <w:r w:rsidR="003B5412" w:rsidRPr="00BE2226">
        <w:t xml:space="preserve"> ir </w:t>
      </w:r>
      <w:r w:rsidR="001476E2" w:rsidRPr="00BE2226">
        <w:rPr>
          <w:bCs/>
          <w:iCs/>
        </w:rPr>
        <w:t>atsižvelgdama į viešosios įstaigos „Gargždų švara“ 202</w:t>
      </w:r>
      <w:r w:rsidR="005D4902" w:rsidRPr="00BE2226">
        <w:rPr>
          <w:bCs/>
          <w:iCs/>
        </w:rPr>
        <w:t>3</w:t>
      </w:r>
      <w:r w:rsidR="001476E2" w:rsidRPr="00BE2226">
        <w:rPr>
          <w:bCs/>
          <w:iCs/>
        </w:rPr>
        <w:t xml:space="preserve"> m. </w:t>
      </w:r>
      <w:r w:rsidR="005D4902" w:rsidRPr="00BE2226">
        <w:rPr>
          <w:bCs/>
          <w:iCs/>
        </w:rPr>
        <w:t>kovo</w:t>
      </w:r>
      <w:r w:rsidR="001476E2" w:rsidRPr="00BE2226">
        <w:rPr>
          <w:bCs/>
          <w:iCs/>
        </w:rPr>
        <w:t xml:space="preserve"> </w:t>
      </w:r>
      <w:r w:rsidR="00CF0DAE" w:rsidRPr="00BE2226">
        <w:rPr>
          <w:bCs/>
          <w:iCs/>
        </w:rPr>
        <w:t>02</w:t>
      </w:r>
      <w:r w:rsidR="001476E2" w:rsidRPr="00BE2226">
        <w:rPr>
          <w:bCs/>
          <w:iCs/>
        </w:rPr>
        <w:t xml:space="preserve"> d. raštą Nr. GŠ-(1.6)-</w:t>
      </w:r>
      <w:r w:rsidR="00CF0DAE" w:rsidRPr="00BE2226">
        <w:rPr>
          <w:bCs/>
          <w:iCs/>
        </w:rPr>
        <w:t>40</w:t>
      </w:r>
      <w:r w:rsidR="001476E2" w:rsidRPr="00BE2226">
        <w:rPr>
          <w:bCs/>
          <w:iCs/>
        </w:rPr>
        <w:t xml:space="preserve"> „Dėl tarybos sprendimo projekto paruošimo</w:t>
      </w:r>
      <w:r w:rsidR="001476E2" w:rsidRPr="00BE2226">
        <w:rPr>
          <w:b/>
          <w:bCs/>
          <w:iCs/>
        </w:rPr>
        <w:t>“.</w:t>
      </w:r>
    </w:p>
    <w:p w14:paraId="3309A100" w14:textId="1467A40A" w:rsidR="000B24FC" w:rsidRPr="00BE2226" w:rsidRDefault="009C0D81" w:rsidP="008267B9">
      <w:pPr>
        <w:ind w:firstLine="720"/>
        <w:jc w:val="both"/>
        <w:rPr>
          <w:b/>
        </w:rPr>
      </w:pPr>
      <w:r w:rsidRPr="00BE2226">
        <w:rPr>
          <w:b/>
        </w:rPr>
        <w:t>3</w:t>
      </w:r>
      <w:r w:rsidR="000B24FC" w:rsidRPr="00BE2226">
        <w:rPr>
          <w:b/>
        </w:rPr>
        <w:t xml:space="preserve">. Kaip šiuo metu yra </w:t>
      </w:r>
      <w:r w:rsidRPr="00BE2226">
        <w:rPr>
          <w:b/>
        </w:rPr>
        <w:t>teisiškai reglamentuojami</w:t>
      </w:r>
      <w:r w:rsidR="000B24FC" w:rsidRPr="00BE2226">
        <w:rPr>
          <w:b/>
        </w:rPr>
        <w:t xml:space="preserve"> projekte aptar</w:t>
      </w:r>
      <w:r w:rsidRPr="00BE2226">
        <w:rPr>
          <w:b/>
        </w:rPr>
        <w:t>iami</w:t>
      </w:r>
      <w:r w:rsidR="000B24FC" w:rsidRPr="00BE2226">
        <w:rPr>
          <w:b/>
        </w:rPr>
        <w:t xml:space="preserve"> klausimai:</w:t>
      </w:r>
      <w:r w:rsidR="005D4902" w:rsidRPr="00BE2226">
        <w:rPr>
          <w:b/>
        </w:rPr>
        <w:t xml:space="preserve"> -</w:t>
      </w:r>
    </w:p>
    <w:p w14:paraId="13725C89" w14:textId="77777777" w:rsidR="00F8616C" w:rsidRPr="00BE2226" w:rsidRDefault="00F8616C" w:rsidP="000B24FC">
      <w:pPr>
        <w:jc w:val="both"/>
      </w:pPr>
    </w:p>
    <w:p w14:paraId="2554BDF3" w14:textId="77777777" w:rsidR="000B24FC" w:rsidRPr="00BE2226" w:rsidRDefault="009C0D81" w:rsidP="008267B9">
      <w:pPr>
        <w:ind w:firstLine="720"/>
        <w:jc w:val="both"/>
        <w:rPr>
          <w:b/>
        </w:rPr>
      </w:pPr>
      <w:r w:rsidRPr="00BE2226">
        <w:rPr>
          <w:b/>
        </w:rPr>
        <w:t>4</w:t>
      </w:r>
      <w:r w:rsidR="000B24FC" w:rsidRPr="00BE2226">
        <w:rPr>
          <w:b/>
        </w:rPr>
        <w:t xml:space="preserve">. Kokių rezultatų laukiama: </w:t>
      </w:r>
    </w:p>
    <w:p w14:paraId="2D1DB536" w14:textId="3D644DCB" w:rsidR="009C0D81" w:rsidRPr="00BE2226" w:rsidRDefault="000B24FC" w:rsidP="00CF0DAE">
      <w:pPr>
        <w:ind w:firstLine="720"/>
        <w:jc w:val="both"/>
      </w:pPr>
      <w:r w:rsidRPr="00BE2226">
        <w:t xml:space="preserve">VšĮ „Gargždų švara“ galės operatyviau ir patogiau vykdyti jai pavestas </w:t>
      </w:r>
      <w:r w:rsidR="009C0D81" w:rsidRPr="00BE2226">
        <w:t>funkcijas komunalinių atliekų tvarkymo srityje.</w:t>
      </w:r>
    </w:p>
    <w:p w14:paraId="67BDA544" w14:textId="77777777" w:rsidR="000B24FC" w:rsidRPr="00BE2226" w:rsidRDefault="009C0D81" w:rsidP="008267B9">
      <w:pPr>
        <w:ind w:firstLine="720"/>
        <w:jc w:val="both"/>
        <w:rPr>
          <w:b/>
          <w:bCs/>
        </w:rPr>
      </w:pPr>
      <w:r w:rsidRPr="00BE2226">
        <w:rPr>
          <w:rStyle w:val="FontStyle150"/>
          <w:b/>
          <w:sz w:val="24"/>
          <w:szCs w:val="24"/>
        </w:rPr>
        <w:t>5</w:t>
      </w:r>
      <w:r w:rsidR="000B24FC" w:rsidRPr="00BE2226">
        <w:rPr>
          <w:rStyle w:val="FontStyle150"/>
          <w:b/>
          <w:sz w:val="24"/>
          <w:szCs w:val="24"/>
        </w:rPr>
        <w:t>. Galimos teigiamos ir neigiamos pasekmės priėmus siūlomą Savivaldybės tarybos sprendimo projektą</w:t>
      </w:r>
      <w:r w:rsidR="000B24FC" w:rsidRPr="00BE2226">
        <w:rPr>
          <w:b/>
          <w:bCs/>
        </w:rPr>
        <w:t xml:space="preserve"> ir kokių priemonių būtina imtis, siekiant išvengti neigiamų pasekmių:</w:t>
      </w:r>
    </w:p>
    <w:p w14:paraId="74683EFA" w14:textId="462F7500" w:rsidR="000B6882" w:rsidRPr="00BE2226" w:rsidRDefault="009C0D81" w:rsidP="002951A8">
      <w:pPr>
        <w:ind w:firstLine="720"/>
        <w:jc w:val="both"/>
        <w:rPr>
          <w:bCs/>
        </w:rPr>
      </w:pPr>
      <w:r w:rsidRPr="00BE2226">
        <w:rPr>
          <w:bCs/>
        </w:rPr>
        <w:t>Neigiamų pasekmių nenumatoma.</w:t>
      </w:r>
    </w:p>
    <w:p w14:paraId="5E44FC46" w14:textId="77777777" w:rsidR="000B6882" w:rsidRPr="00BE2226" w:rsidRDefault="000B6882" w:rsidP="008267B9">
      <w:pPr>
        <w:ind w:firstLine="720"/>
        <w:jc w:val="both"/>
        <w:rPr>
          <w:rStyle w:val="FontStyle150"/>
          <w:b/>
          <w:bCs/>
          <w:sz w:val="24"/>
          <w:szCs w:val="24"/>
        </w:rPr>
      </w:pPr>
      <w:r w:rsidRPr="00BE2226">
        <w:rPr>
          <w:rStyle w:val="FontStyle150"/>
          <w:b/>
          <w:sz w:val="24"/>
          <w:szCs w:val="24"/>
        </w:rPr>
        <w:t>6. Kokius teisės aktus</w:t>
      </w:r>
      <w:r w:rsidR="009C0D81" w:rsidRPr="00BE2226">
        <w:rPr>
          <w:rStyle w:val="FontStyle150"/>
          <w:b/>
          <w:sz w:val="24"/>
          <w:szCs w:val="24"/>
        </w:rPr>
        <w:t xml:space="preserve"> būtina pakeisti ar panaikinti, priėmus teikiamą </w:t>
      </w:r>
      <w:r w:rsidRPr="00BE2226">
        <w:rPr>
          <w:rStyle w:val="FontStyle150"/>
          <w:b/>
          <w:sz w:val="24"/>
          <w:szCs w:val="24"/>
        </w:rPr>
        <w:t>Savivaldybės tarybos sprendimo projektą:</w:t>
      </w:r>
    </w:p>
    <w:p w14:paraId="5F89618C" w14:textId="7355CB47" w:rsidR="000B24FC" w:rsidRPr="00BE2226" w:rsidRDefault="000B6882" w:rsidP="00CF0DAE">
      <w:pPr>
        <w:ind w:firstLine="720"/>
        <w:jc w:val="both"/>
        <w:rPr>
          <w:bCs/>
        </w:rPr>
      </w:pPr>
      <w:r w:rsidRPr="00BE2226">
        <w:rPr>
          <w:bCs/>
        </w:rPr>
        <w:t>Nėra</w:t>
      </w:r>
    </w:p>
    <w:p w14:paraId="34702495" w14:textId="77777777" w:rsidR="000B24FC" w:rsidRPr="00BE2226" w:rsidRDefault="000B6882" w:rsidP="008267B9">
      <w:pPr>
        <w:ind w:firstLine="720"/>
        <w:jc w:val="both"/>
        <w:rPr>
          <w:b/>
          <w:bCs/>
        </w:rPr>
      </w:pPr>
      <w:r w:rsidRPr="00BE2226">
        <w:rPr>
          <w:b/>
          <w:bCs/>
        </w:rPr>
        <w:t>7</w:t>
      </w:r>
      <w:r w:rsidR="000B24FC" w:rsidRPr="00BE2226">
        <w:rPr>
          <w:b/>
          <w:bCs/>
        </w:rPr>
        <w:t>. Projekto rengimo metu gauti specialistų vertinimai ir išvados. Ekonominiai apskaičiavimai:</w:t>
      </w:r>
    </w:p>
    <w:p w14:paraId="7FC0D5DC" w14:textId="670CDBB6" w:rsidR="000B24FC" w:rsidRPr="00BE2226" w:rsidRDefault="000B6882" w:rsidP="00CF0DAE">
      <w:pPr>
        <w:ind w:firstLine="720"/>
        <w:jc w:val="both"/>
      </w:pPr>
      <w:r w:rsidRPr="00BE2226">
        <w:t>Nėra</w:t>
      </w:r>
    </w:p>
    <w:p w14:paraId="756FA824" w14:textId="240AB4D5" w:rsidR="00BA33D7" w:rsidRPr="00BE2226" w:rsidRDefault="000B6882" w:rsidP="00CF0DAE">
      <w:pPr>
        <w:ind w:firstLine="720"/>
        <w:jc w:val="both"/>
      </w:pPr>
      <w:r w:rsidRPr="00BE2226">
        <w:rPr>
          <w:b/>
          <w:bCs/>
        </w:rPr>
        <w:t>8</w:t>
      </w:r>
      <w:r w:rsidR="000B24FC" w:rsidRPr="00BE2226">
        <w:rPr>
          <w:b/>
          <w:bCs/>
        </w:rPr>
        <w:t>. Sprendimo įgyvendinimui reikalingos lėšos:</w:t>
      </w:r>
      <w:r w:rsidRPr="00BE2226">
        <w:rPr>
          <w:b/>
          <w:bCs/>
        </w:rPr>
        <w:t xml:space="preserve"> </w:t>
      </w:r>
      <w:r w:rsidR="00C3047C" w:rsidRPr="00BE2226">
        <w:t>i</w:t>
      </w:r>
      <w:r w:rsidR="008C4016" w:rsidRPr="00BE2226">
        <w:t xml:space="preserve">ki </w:t>
      </w:r>
      <w:r w:rsidR="005D4902" w:rsidRPr="00BE2226">
        <w:t>60</w:t>
      </w:r>
      <w:r w:rsidR="008C4016" w:rsidRPr="00BE2226">
        <w:t> 000 eurų</w:t>
      </w:r>
      <w:r w:rsidR="00BA33D7" w:rsidRPr="00BE2226">
        <w:t xml:space="preserve"> be PVM</w:t>
      </w:r>
      <w:r w:rsidR="008C4016" w:rsidRPr="00BE2226">
        <w:t>.</w:t>
      </w:r>
      <w:r w:rsidR="00C3047C" w:rsidRPr="00BE2226">
        <w:t xml:space="preserve"> </w:t>
      </w:r>
      <w:r w:rsidRPr="00BE2226">
        <w:t>N</w:t>
      </w:r>
      <w:r w:rsidR="008C4016" w:rsidRPr="00BE2226">
        <w:t>auj</w:t>
      </w:r>
      <w:r w:rsidRPr="00BE2226">
        <w:t>as</w:t>
      </w:r>
      <w:r w:rsidR="008C4016" w:rsidRPr="00BE2226">
        <w:t xml:space="preserve"> </w:t>
      </w:r>
      <w:r w:rsidR="008D24BC" w:rsidRPr="00BE2226">
        <w:t>elektrinis lengvasis</w:t>
      </w:r>
      <w:r w:rsidR="008C4016" w:rsidRPr="00BE2226">
        <w:t xml:space="preserve"> automobil</w:t>
      </w:r>
      <w:r w:rsidRPr="00BE2226">
        <w:t>is</w:t>
      </w:r>
      <w:r w:rsidR="002951A8" w:rsidRPr="00BE2226">
        <w:t xml:space="preserve"> – </w:t>
      </w:r>
      <w:proofErr w:type="spellStart"/>
      <w:r w:rsidR="002951A8" w:rsidRPr="00BE2226">
        <w:t>minivenas</w:t>
      </w:r>
      <w:proofErr w:type="spellEnd"/>
      <w:r w:rsidR="008C4016" w:rsidRPr="00BE2226">
        <w:t xml:space="preserve">, kurio bendra masė iki </w:t>
      </w:r>
      <w:r w:rsidR="008D24BC" w:rsidRPr="00BE2226">
        <w:t>3,5</w:t>
      </w:r>
      <w:r w:rsidR="008C4016" w:rsidRPr="00BE2226">
        <w:t xml:space="preserve"> tonų (</w:t>
      </w:r>
      <w:r w:rsidR="008D24BC" w:rsidRPr="00BE2226">
        <w:t>M1</w:t>
      </w:r>
      <w:r w:rsidR="008C4016" w:rsidRPr="00BE2226">
        <w:t xml:space="preserve">), </w:t>
      </w:r>
      <w:r w:rsidRPr="00BE2226">
        <w:t xml:space="preserve">būtų įsigytas iš </w:t>
      </w:r>
      <w:r w:rsidR="00C3047C" w:rsidRPr="00BE2226">
        <w:t xml:space="preserve">Klaipėdos rajono savivaldybės </w:t>
      </w:r>
      <w:r w:rsidRPr="00BE2226">
        <w:t>vietinės rinkliavos už komunalinių atliekų surinkimą ir tvarkymą lėšų.</w:t>
      </w:r>
    </w:p>
    <w:p w14:paraId="579259A6" w14:textId="77777777" w:rsidR="000B24FC" w:rsidRPr="00BE2226" w:rsidRDefault="00E85AF0" w:rsidP="008267B9">
      <w:pPr>
        <w:ind w:firstLine="720"/>
        <w:jc w:val="both"/>
        <w:rPr>
          <w:b/>
        </w:rPr>
      </w:pPr>
      <w:r w:rsidRPr="00BE2226">
        <w:rPr>
          <w:b/>
        </w:rPr>
        <w:t>9</w:t>
      </w:r>
      <w:r w:rsidR="000B24FC" w:rsidRPr="00BE2226">
        <w:rPr>
          <w:b/>
        </w:rPr>
        <w:t>. Kiti, autoriaus nuomone, reikalingi pagrindimai ir paaiškinimai:</w:t>
      </w:r>
    </w:p>
    <w:p w14:paraId="248616CA" w14:textId="77777777" w:rsidR="000B24FC" w:rsidRPr="00BE2226" w:rsidRDefault="00E85AF0" w:rsidP="00CF0DAE">
      <w:pPr>
        <w:ind w:firstLine="720"/>
        <w:jc w:val="both"/>
      </w:pPr>
      <w:r w:rsidRPr="00BE2226">
        <w:t xml:space="preserve">Nėra </w:t>
      </w:r>
    </w:p>
    <w:p w14:paraId="472502EC" w14:textId="77777777" w:rsidR="00E55266" w:rsidRPr="00BE2226" w:rsidRDefault="00E55266" w:rsidP="000B24FC">
      <w:pPr>
        <w:jc w:val="both"/>
      </w:pPr>
    </w:p>
    <w:p w14:paraId="71EDF2C5" w14:textId="77777777" w:rsidR="00E55266" w:rsidRPr="00BE2226" w:rsidRDefault="00E55266" w:rsidP="000B24FC">
      <w:pPr>
        <w:jc w:val="both"/>
      </w:pPr>
    </w:p>
    <w:p w14:paraId="3A11DC16" w14:textId="77777777" w:rsidR="005743CE" w:rsidRPr="00BE2226" w:rsidRDefault="005743CE" w:rsidP="005743CE">
      <w:pPr>
        <w:tabs>
          <w:tab w:val="left" w:pos="1635"/>
        </w:tabs>
        <w:spacing w:before="240"/>
        <w:jc w:val="both"/>
        <w:outlineLvl w:val="0"/>
      </w:pPr>
      <w:r w:rsidRPr="00BE2226">
        <w:t xml:space="preserve">Komunalinio ūkio ir aplinkosaugos skyriaus                                                           </w:t>
      </w:r>
    </w:p>
    <w:p w14:paraId="5A350B16" w14:textId="249D6894" w:rsidR="005743CE" w:rsidRPr="00BE2226" w:rsidRDefault="00BE2226" w:rsidP="005743CE">
      <w:r>
        <w:t>v</w:t>
      </w:r>
      <w:r w:rsidR="005743CE" w:rsidRPr="00BE2226">
        <w:t xml:space="preserve">yriausioji specialistė                                                                     </w:t>
      </w:r>
      <w:r>
        <w:tab/>
      </w:r>
      <w:r>
        <w:tab/>
      </w:r>
      <w:r w:rsidR="005743CE" w:rsidRPr="00BE2226">
        <w:t xml:space="preserve">      Kristina Stulpinienė</w:t>
      </w:r>
    </w:p>
    <w:p w14:paraId="29818E75" w14:textId="77777777" w:rsidR="000B24FC" w:rsidRPr="00BE2226" w:rsidRDefault="000B24FC" w:rsidP="000B24FC">
      <w:pPr>
        <w:jc w:val="both"/>
      </w:pPr>
    </w:p>
    <w:sectPr w:rsidR="000B24FC" w:rsidRPr="00BE2226" w:rsidSect="00C81928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426" w:left="1701" w:header="709" w:footer="12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69E2A" w14:textId="77777777" w:rsidR="00CE14CE" w:rsidRDefault="00CE14CE">
      <w:r>
        <w:separator/>
      </w:r>
    </w:p>
  </w:endnote>
  <w:endnote w:type="continuationSeparator" w:id="0">
    <w:p w14:paraId="1D1ED394" w14:textId="77777777" w:rsidR="00CE14CE" w:rsidRDefault="00CE1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EB68" w14:textId="77777777" w:rsidR="00980526" w:rsidRDefault="00980526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55266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6946D9A2" w14:textId="77777777" w:rsidR="00980526" w:rsidRDefault="009805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CB3CC" w14:textId="77777777" w:rsidR="00CE14CE" w:rsidRDefault="00CE14CE">
      <w:r>
        <w:separator/>
      </w:r>
    </w:p>
  </w:footnote>
  <w:footnote w:type="continuationSeparator" w:id="0">
    <w:p w14:paraId="7B171A1B" w14:textId="77777777" w:rsidR="00CE14CE" w:rsidRDefault="00CE1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936BB" w14:textId="77777777" w:rsidR="00980526" w:rsidRDefault="0098052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AC56A4B" w14:textId="77777777" w:rsidR="00980526" w:rsidRDefault="0098052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5EFC3" w14:textId="77777777" w:rsidR="00980526" w:rsidRDefault="0098052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F8A4" w14:textId="77777777" w:rsidR="00980526" w:rsidRDefault="00980526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84962E6"/>
    <w:multiLevelType w:val="hybridMultilevel"/>
    <w:tmpl w:val="405C98A8"/>
    <w:lvl w:ilvl="0" w:tplc="576675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1012992201">
    <w:abstractNumId w:val="2"/>
  </w:num>
  <w:num w:numId="2" w16cid:durableId="1379041168">
    <w:abstractNumId w:val="0"/>
  </w:num>
  <w:num w:numId="3" w16cid:durableId="781262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55C"/>
    <w:rsid w:val="0002148B"/>
    <w:rsid w:val="00044C62"/>
    <w:rsid w:val="000910E1"/>
    <w:rsid w:val="000A20A0"/>
    <w:rsid w:val="000A42E1"/>
    <w:rsid w:val="000B24FC"/>
    <w:rsid w:val="000B6882"/>
    <w:rsid w:val="000C0A79"/>
    <w:rsid w:val="000C14B4"/>
    <w:rsid w:val="000D1BB3"/>
    <w:rsid w:val="000D7268"/>
    <w:rsid w:val="000F3F82"/>
    <w:rsid w:val="000F5CB5"/>
    <w:rsid w:val="000F67FB"/>
    <w:rsid w:val="001144A6"/>
    <w:rsid w:val="00121ACB"/>
    <w:rsid w:val="001337C1"/>
    <w:rsid w:val="001476E2"/>
    <w:rsid w:val="00155682"/>
    <w:rsid w:val="001567CB"/>
    <w:rsid w:val="001607A6"/>
    <w:rsid w:val="00170D3C"/>
    <w:rsid w:val="001736E0"/>
    <w:rsid w:val="00182133"/>
    <w:rsid w:val="00184B50"/>
    <w:rsid w:val="00197EF0"/>
    <w:rsid w:val="001B215F"/>
    <w:rsid w:val="001B7DD8"/>
    <w:rsid w:val="001D2C05"/>
    <w:rsid w:val="001F7EBB"/>
    <w:rsid w:val="0020746A"/>
    <w:rsid w:val="0021044C"/>
    <w:rsid w:val="0021210C"/>
    <w:rsid w:val="00214A3F"/>
    <w:rsid w:val="002156CC"/>
    <w:rsid w:val="00217747"/>
    <w:rsid w:val="00227831"/>
    <w:rsid w:val="00230792"/>
    <w:rsid w:val="00237067"/>
    <w:rsid w:val="002403D8"/>
    <w:rsid w:val="00242123"/>
    <w:rsid w:val="00242C5F"/>
    <w:rsid w:val="00243DEE"/>
    <w:rsid w:val="00272A21"/>
    <w:rsid w:val="0027545A"/>
    <w:rsid w:val="002761BC"/>
    <w:rsid w:val="00276477"/>
    <w:rsid w:val="00281BE7"/>
    <w:rsid w:val="00290B9C"/>
    <w:rsid w:val="002947B2"/>
    <w:rsid w:val="002951A8"/>
    <w:rsid w:val="00295711"/>
    <w:rsid w:val="00296E11"/>
    <w:rsid w:val="002B0CC1"/>
    <w:rsid w:val="002B2A67"/>
    <w:rsid w:val="002C0283"/>
    <w:rsid w:val="002C46B8"/>
    <w:rsid w:val="002E4C4B"/>
    <w:rsid w:val="002E52C6"/>
    <w:rsid w:val="002E68D3"/>
    <w:rsid w:val="002F555D"/>
    <w:rsid w:val="002F5F21"/>
    <w:rsid w:val="00316FED"/>
    <w:rsid w:val="0032707D"/>
    <w:rsid w:val="00342F53"/>
    <w:rsid w:val="003436F1"/>
    <w:rsid w:val="00355551"/>
    <w:rsid w:val="00364E2D"/>
    <w:rsid w:val="00365FD0"/>
    <w:rsid w:val="00392CD6"/>
    <w:rsid w:val="0039456C"/>
    <w:rsid w:val="00395834"/>
    <w:rsid w:val="003A2057"/>
    <w:rsid w:val="003A2E14"/>
    <w:rsid w:val="003B0414"/>
    <w:rsid w:val="003B5412"/>
    <w:rsid w:val="003C36D9"/>
    <w:rsid w:val="003D1560"/>
    <w:rsid w:val="003E04B8"/>
    <w:rsid w:val="003E21F1"/>
    <w:rsid w:val="003F0821"/>
    <w:rsid w:val="003F1193"/>
    <w:rsid w:val="00407F54"/>
    <w:rsid w:val="00413B8F"/>
    <w:rsid w:val="00433FD0"/>
    <w:rsid w:val="00443850"/>
    <w:rsid w:val="00445878"/>
    <w:rsid w:val="004506C5"/>
    <w:rsid w:val="004635C5"/>
    <w:rsid w:val="004648F5"/>
    <w:rsid w:val="00480D2D"/>
    <w:rsid w:val="00482E5C"/>
    <w:rsid w:val="00483249"/>
    <w:rsid w:val="004838C9"/>
    <w:rsid w:val="00487815"/>
    <w:rsid w:val="0049683F"/>
    <w:rsid w:val="004A1C3C"/>
    <w:rsid w:val="004B1CEB"/>
    <w:rsid w:val="004D6C04"/>
    <w:rsid w:val="004E30E8"/>
    <w:rsid w:val="004E5037"/>
    <w:rsid w:val="004F634A"/>
    <w:rsid w:val="00502E36"/>
    <w:rsid w:val="005127D6"/>
    <w:rsid w:val="005243B6"/>
    <w:rsid w:val="00525372"/>
    <w:rsid w:val="00527546"/>
    <w:rsid w:val="005334ED"/>
    <w:rsid w:val="00534170"/>
    <w:rsid w:val="005425DF"/>
    <w:rsid w:val="00543630"/>
    <w:rsid w:val="005455B7"/>
    <w:rsid w:val="00546150"/>
    <w:rsid w:val="00553133"/>
    <w:rsid w:val="00557EFD"/>
    <w:rsid w:val="00561A40"/>
    <w:rsid w:val="00566F21"/>
    <w:rsid w:val="0056737D"/>
    <w:rsid w:val="00567A54"/>
    <w:rsid w:val="005743CE"/>
    <w:rsid w:val="0057489D"/>
    <w:rsid w:val="00582233"/>
    <w:rsid w:val="0059375F"/>
    <w:rsid w:val="005B01E3"/>
    <w:rsid w:val="005B2DA0"/>
    <w:rsid w:val="005D4902"/>
    <w:rsid w:val="005E3548"/>
    <w:rsid w:val="005E6343"/>
    <w:rsid w:val="00617ED5"/>
    <w:rsid w:val="00643FA5"/>
    <w:rsid w:val="00651547"/>
    <w:rsid w:val="006518B3"/>
    <w:rsid w:val="00667F14"/>
    <w:rsid w:val="006726A1"/>
    <w:rsid w:val="0067658D"/>
    <w:rsid w:val="00685454"/>
    <w:rsid w:val="00686D08"/>
    <w:rsid w:val="00693881"/>
    <w:rsid w:val="00693923"/>
    <w:rsid w:val="006A0B89"/>
    <w:rsid w:val="006A2277"/>
    <w:rsid w:val="006A2956"/>
    <w:rsid w:val="006B1844"/>
    <w:rsid w:val="006B63E7"/>
    <w:rsid w:val="006C30DF"/>
    <w:rsid w:val="006C5ED8"/>
    <w:rsid w:val="006C5F00"/>
    <w:rsid w:val="006D2B01"/>
    <w:rsid w:val="006D7468"/>
    <w:rsid w:val="006E3A7A"/>
    <w:rsid w:val="006F1E49"/>
    <w:rsid w:val="006F245B"/>
    <w:rsid w:val="006F47F8"/>
    <w:rsid w:val="00703C7B"/>
    <w:rsid w:val="00732DEF"/>
    <w:rsid w:val="00735F04"/>
    <w:rsid w:val="0074055C"/>
    <w:rsid w:val="0076427D"/>
    <w:rsid w:val="007718E2"/>
    <w:rsid w:val="00780828"/>
    <w:rsid w:val="007A4EF2"/>
    <w:rsid w:val="007A5C90"/>
    <w:rsid w:val="007A5D2D"/>
    <w:rsid w:val="007B1B81"/>
    <w:rsid w:val="007B7885"/>
    <w:rsid w:val="007C12BD"/>
    <w:rsid w:val="007F0142"/>
    <w:rsid w:val="00810313"/>
    <w:rsid w:val="008267B9"/>
    <w:rsid w:val="00830B4E"/>
    <w:rsid w:val="008351D7"/>
    <w:rsid w:val="00861982"/>
    <w:rsid w:val="008658EE"/>
    <w:rsid w:val="00872281"/>
    <w:rsid w:val="00891252"/>
    <w:rsid w:val="00894D73"/>
    <w:rsid w:val="008A4DFF"/>
    <w:rsid w:val="008B32AB"/>
    <w:rsid w:val="008B3FFA"/>
    <w:rsid w:val="008B6EA9"/>
    <w:rsid w:val="008C1A8F"/>
    <w:rsid w:val="008C3330"/>
    <w:rsid w:val="008C4016"/>
    <w:rsid w:val="008D24BC"/>
    <w:rsid w:val="008E6655"/>
    <w:rsid w:val="008F38B8"/>
    <w:rsid w:val="00901FEC"/>
    <w:rsid w:val="00913839"/>
    <w:rsid w:val="00914DFD"/>
    <w:rsid w:val="00916094"/>
    <w:rsid w:val="009310CD"/>
    <w:rsid w:val="00937150"/>
    <w:rsid w:val="00951183"/>
    <w:rsid w:val="0095373C"/>
    <w:rsid w:val="00953A8C"/>
    <w:rsid w:val="009636AD"/>
    <w:rsid w:val="00973BAC"/>
    <w:rsid w:val="00980526"/>
    <w:rsid w:val="009834F2"/>
    <w:rsid w:val="009911D9"/>
    <w:rsid w:val="009A031E"/>
    <w:rsid w:val="009B1C92"/>
    <w:rsid w:val="009B1ED2"/>
    <w:rsid w:val="009C0D81"/>
    <w:rsid w:val="009C2EA9"/>
    <w:rsid w:val="009D0497"/>
    <w:rsid w:val="009D7708"/>
    <w:rsid w:val="009E039D"/>
    <w:rsid w:val="009E2AF8"/>
    <w:rsid w:val="009F6448"/>
    <w:rsid w:val="00A018B1"/>
    <w:rsid w:val="00A02615"/>
    <w:rsid w:val="00A02EE4"/>
    <w:rsid w:val="00A122B3"/>
    <w:rsid w:val="00A20774"/>
    <w:rsid w:val="00A27C6B"/>
    <w:rsid w:val="00A354F2"/>
    <w:rsid w:val="00A44A63"/>
    <w:rsid w:val="00A5559E"/>
    <w:rsid w:val="00A56D70"/>
    <w:rsid w:val="00A76D04"/>
    <w:rsid w:val="00A87BAA"/>
    <w:rsid w:val="00AA0897"/>
    <w:rsid w:val="00AA7A99"/>
    <w:rsid w:val="00AB414A"/>
    <w:rsid w:val="00AC1C7F"/>
    <w:rsid w:val="00AD1AD4"/>
    <w:rsid w:val="00AD7A8E"/>
    <w:rsid w:val="00B315E5"/>
    <w:rsid w:val="00B42AAD"/>
    <w:rsid w:val="00B455D9"/>
    <w:rsid w:val="00B52B55"/>
    <w:rsid w:val="00B577DD"/>
    <w:rsid w:val="00B7498D"/>
    <w:rsid w:val="00B75978"/>
    <w:rsid w:val="00B912CF"/>
    <w:rsid w:val="00BA1153"/>
    <w:rsid w:val="00BA33D7"/>
    <w:rsid w:val="00BA57AE"/>
    <w:rsid w:val="00BD560B"/>
    <w:rsid w:val="00BD56DD"/>
    <w:rsid w:val="00BE2226"/>
    <w:rsid w:val="00BE71E3"/>
    <w:rsid w:val="00C1119E"/>
    <w:rsid w:val="00C3047C"/>
    <w:rsid w:val="00C368CE"/>
    <w:rsid w:val="00C52F52"/>
    <w:rsid w:val="00C577ED"/>
    <w:rsid w:val="00C67C62"/>
    <w:rsid w:val="00C73023"/>
    <w:rsid w:val="00C81928"/>
    <w:rsid w:val="00C8520D"/>
    <w:rsid w:val="00C87820"/>
    <w:rsid w:val="00C91710"/>
    <w:rsid w:val="00C92D11"/>
    <w:rsid w:val="00C97FC6"/>
    <w:rsid w:val="00CA1CA8"/>
    <w:rsid w:val="00CD1091"/>
    <w:rsid w:val="00CD2E00"/>
    <w:rsid w:val="00CD4E23"/>
    <w:rsid w:val="00CD5DD2"/>
    <w:rsid w:val="00CE14CE"/>
    <w:rsid w:val="00CF0DAE"/>
    <w:rsid w:val="00CF1059"/>
    <w:rsid w:val="00CF476D"/>
    <w:rsid w:val="00D004A7"/>
    <w:rsid w:val="00D02A3C"/>
    <w:rsid w:val="00D10321"/>
    <w:rsid w:val="00D10DD7"/>
    <w:rsid w:val="00D402D9"/>
    <w:rsid w:val="00D57E61"/>
    <w:rsid w:val="00D672FE"/>
    <w:rsid w:val="00D71882"/>
    <w:rsid w:val="00DC585F"/>
    <w:rsid w:val="00DD3085"/>
    <w:rsid w:val="00DE2B92"/>
    <w:rsid w:val="00DE6C51"/>
    <w:rsid w:val="00E008EF"/>
    <w:rsid w:val="00E009D0"/>
    <w:rsid w:val="00E00F86"/>
    <w:rsid w:val="00E07C59"/>
    <w:rsid w:val="00E24DA0"/>
    <w:rsid w:val="00E40A80"/>
    <w:rsid w:val="00E4563F"/>
    <w:rsid w:val="00E46F2F"/>
    <w:rsid w:val="00E54171"/>
    <w:rsid w:val="00E55266"/>
    <w:rsid w:val="00E85AF0"/>
    <w:rsid w:val="00EA357A"/>
    <w:rsid w:val="00EB7666"/>
    <w:rsid w:val="00EC4F90"/>
    <w:rsid w:val="00ED442A"/>
    <w:rsid w:val="00EE15F4"/>
    <w:rsid w:val="00F05CC4"/>
    <w:rsid w:val="00F07451"/>
    <w:rsid w:val="00F11580"/>
    <w:rsid w:val="00F12F9A"/>
    <w:rsid w:val="00F16577"/>
    <w:rsid w:val="00F17A11"/>
    <w:rsid w:val="00F205B6"/>
    <w:rsid w:val="00F20EA2"/>
    <w:rsid w:val="00F263AE"/>
    <w:rsid w:val="00F45967"/>
    <w:rsid w:val="00F47058"/>
    <w:rsid w:val="00F528BB"/>
    <w:rsid w:val="00F72E05"/>
    <w:rsid w:val="00F77BDB"/>
    <w:rsid w:val="00F8305B"/>
    <w:rsid w:val="00F8616C"/>
    <w:rsid w:val="00FC2897"/>
    <w:rsid w:val="00FC6673"/>
    <w:rsid w:val="00FC7C6C"/>
    <w:rsid w:val="00FE4746"/>
    <w:rsid w:val="00FE6758"/>
    <w:rsid w:val="00FF01E9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BC7B"/>
  <w15:chartTrackingRefBased/>
  <w15:docId w15:val="{1A143F42-2902-46AE-B668-B78FD84D8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ody Text First Indent 2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F528BB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uiPriority w:val="99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character" w:styleId="Hipersaitas">
    <w:name w:val="Hyperlink"/>
    <w:rsid w:val="00973BAC"/>
    <w:rPr>
      <w:color w:val="0000FF"/>
      <w:u w:val="single"/>
    </w:rPr>
  </w:style>
  <w:style w:type="paragraph" w:styleId="Pagrindinistekstas">
    <w:name w:val="Body Text"/>
    <w:basedOn w:val="prastasis"/>
    <w:rsid w:val="00F528BB"/>
    <w:pPr>
      <w:spacing w:after="120"/>
    </w:pPr>
  </w:style>
  <w:style w:type="paragraph" w:styleId="Pagrindinistekstas2">
    <w:name w:val="Body Text 2"/>
    <w:basedOn w:val="prastasis"/>
    <w:rsid w:val="00F528BB"/>
    <w:pPr>
      <w:spacing w:after="120" w:line="480" w:lineRule="auto"/>
    </w:pPr>
  </w:style>
  <w:style w:type="paragraph" w:styleId="Paprastasistekstas">
    <w:name w:val="Plain Text"/>
    <w:basedOn w:val="prastasis"/>
    <w:rsid w:val="00F528BB"/>
    <w:rPr>
      <w:rFonts w:ascii="Courier New" w:hAnsi="Courier New"/>
      <w:sz w:val="20"/>
      <w:lang w:val="en-US"/>
    </w:rPr>
  </w:style>
  <w:style w:type="character" w:customStyle="1" w:styleId="FontStyle150">
    <w:name w:val="Font Style150"/>
    <w:rsid w:val="009F6448"/>
    <w:rPr>
      <w:rFonts w:ascii="Times New Roman" w:hAnsi="Times New Roman" w:cs="Times New Roman"/>
      <w:sz w:val="18"/>
      <w:szCs w:val="18"/>
    </w:rPr>
  </w:style>
  <w:style w:type="paragraph" w:customStyle="1" w:styleId="prastasis1">
    <w:name w:val="Įprastasis1"/>
    <w:aliases w:val="Hyperlink"/>
    <w:basedOn w:val="prastasis"/>
    <w:rsid w:val="00355551"/>
    <w:rPr>
      <w:lang w:eastAsia="lt-LT"/>
    </w:rPr>
  </w:style>
  <w:style w:type="character" w:customStyle="1" w:styleId="Antrat1Diagrama">
    <w:name w:val="Antraštė 1 Diagrama"/>
    <w:link w:val="Antrat1"/>
    <w:rsid w:val="00355551"/>
    <w:rPr>
      <w:rFonts w:ascii="TimesLT" w:hAnsi="TimesLT"/>
      <w:b/>
      <w:sz w:val="24"/>
    </w:rPr>
  </w:style>
  <w:style w:type="character" w:styleId="Komentaronuoroda">
    <w:name w:val="annotation reference"/>
    <w:rsid w:val="00C111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C1119E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C1119E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C1119E"/>
    <w:rPr>
      <w:b/>
      <w:bCs/>
    </w:rPr>
  </w:style>
  <w:style w:type="character" w:customStyle="1" w:styleId="KomentarotemaDiagrama">
    <w:name w:val="Komentaro tema Diagrama"/>
    <w:link w:val="Komentarotema"/>
    <w:rsid w:val="00C1119E"/>
    <w:rPr>
      <w:b/>
      <w:bCs/>
      <w:lang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rsid w:val="00276477"/>
    <w:pPr>
      <w:tabs>
        <w:tab w:val="clear" w:pos="9639"/>
      </w:tabs>
      <w:spacing w:after="120"/>
      <w:ind w:left="283" w:firstLine="210"/>
      <w:jc w:val="left"/>
    </w:pPr>
    <w:rPr>
      <w:lang w:val="lt-LT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276477"/>
    <w:rPr>
      <w:sz w:val="24"/>
      <w:szCs w:val="24"/>
      <w:lang w:val="en-GB" w:eastAsia="en-US"/>
    </w:rPr>
  </w:style>
  <w:style w:type="character" w:customStyle="1" w:styleId="statymopavadChar">
    <w:name w:val="?statymo pavad. Char"/>
    <w:link w:val="statymopavad"/>
    <w:uiPriority w:val="99"/>
    <w:locked/>
    <w:rsid w:val="005743CE"/>
    <w:rPr>
      <w:rFonts w:ascii="TimesLT" w:hAnsi="TimesLT"/>
      <w:caps/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CF0D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192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925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104</TotalTime>
  <Pages>2</Pages>
  <Words>2522</Words>
  <Characters>1438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Audrius Kampas</dc:creator>
  <cp:keywords/>
  <cp:lastModifiedBy>Kristina Stulpinienė</cp:lastModifiedBy>
  <cp:revision>7</cp:revision>
  <cp:lastPrinted>2022-08-05T12:46:00Z</cp:lastPrinted>
  <dcterms:created xsi:type="dcterms:W3CDTF">2023-03-02T11:28:00Z</dcterms:created>
  <dcterms:modified xsi:type="dcterms:W3CDTF">2023-03-07T07:43:00Z</dcterms:modified>
</cp:coreProperties>
</file>