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FDAEB" w14:textId="77777777" w:rsidR="00570B29" w:rsidRPr="00406068" w:rsidRDefault="00570B29" w:rsidP="00570B29">
      <w:pPr>
        <w:pStyle w:val="Antrat1"/>
        <w:rPr>
          <w:b/>
          <w:szCs w:val="28"/>
          <w:lang w:val="lt-LT"/>
        </w:rPr>
      </w:pPr>
      <w:bookmarkStart w:id="0" w:name="_Hlk9338630"/>
      <w:bookmarkStart w:id="1" w:name="_Hlk536624615"/>
      <w:bookmarkStart w:id="2" w:name="data_metai"/>
      <w:r w:rsidRPr="00406068">
        <w:rPr>
          <w:b/>
          <w:szCs w:val="28"/>
          <w:lang w:val="lt-LT"/>
        </w:rPr>
        <w:t>KLAIPĖDOS RAJONO SAVIVALDYBĖS TARYBA</w:t>
      </w:r>
    </w:p>
    <w:bookmarkEnd w:id="0"/>
    <w:bookmarkEnd w:id="1"/>
    <w:p w14:paraId="638E108F" w14:textId="77777777" w:rsidR="009B1C92" w:rsidRPr="007F1D96" w:rsidRDefault="009B1C92">
      <w:pPr>
        <w:pStyle w:val="statymopavad"/>
        <w:spacing w:line="240" w:lineRule="auto"/>
        <w:ind w:firstLine="0"/>
        <w:rPr>
          <w:rFonts w:ascii="Times New Roman" w:hAnsi="Times New Roman"/>
          <w:szCs w:val="24"/>
        </w:rPr>
      </w:pPr>
    </w:p>
    <w:bookmarkEnd w:id="2"/>
    <w:p w14:paraId="2337ACB7" w14:textId="77777777" w:rsidR="0007006B" w:rsidRPr="00406068" w:rsidRDefault="0007006B" w:rsidP="0007006B">
      <w:pPr>
        <w:pStyle w:val="statymopavad"/>
        <w:spacing w:line="240" w:lineRule="auto"/>
        <w:ind w:firstLine="0"/>
        <w:rPr>
          <w:rFonts w:ascii="Times New Roman" w:hAnsi="Times New Roman"/>
          <w:b/>
          <w:spacing w:val="20"/>
          <w:sz w:val="28"/>
          <w:szCs w:val="28"/>
        </w:rPr>
      </w:pPr>
      <w:r w:rsidRPr="00406068">
        <w:rPr>
          <w:rFonts w:ascii="Times New Roman" w:hAnsi="Times New Roman"/>
          <w:b/>
          <w:spacing w:val="20"/>
          <w:sz w:val="28"/>
          <w:szCs w:val="28"/>
        </w:rPr>
        <w:t>SPRENDIMAS</w:t>
      </w:r>
    </w:p>
    <w:p w14:paraId="657F3FE4" w14:textId="1F82E893" w:rsidR="0007006B" w:rsidRPr="00406068" w:rsidRDefault="00AA3838" w:rsidP="00166C75">
      <w:pPr>
        <w:widowControl w:val="0"/>
        <w:jc w:val="center"/>
        <w:rPr>
          <w:b/>
          <w:bCs/>
          <w:sz w:val="28"/>
          <w:szCs w:val="28"/>
        </w:rPr>
      </w:pPr>
      <w:r w:rsidRPr="00406068">
        <w:rPr>
          <w:b/>
          <w:bCs/>
          <w:sz w:val="28"/>
          <w:szCs w:val="28"/>
        </w:rPr>
        <w:t xml:space="preserve">DĖL </w:t>
      </w:r>
      <w:r w:rsidR="00830A7C" w:rsidRPr="00406068">
        <w:rPr>
          <w:b/>
          <w:bCs/>
          <w:sz w:val="28"/>
          <w:szCs w:val="28"/>
        </w:rPr>
        <w:t>HUMANITARINĖS PAGALBOS SUTEIKIMO</w:t>
      </w:r>
    </w:p>
    <w:p w14:paraId="694A7985" w14:textId="77777777" w:rsidR="00AD073C" w:rsidRPr="007F1D96" w:rsidRDefault="00AD073C" w:rsidP="0007006B">
      <w:pPr>
        <w:pStyle w:val="statymopavad"/>
        <w:spacing w:line="240" w:lineRule="auto"/>
        <w:ind w:firstLine="0"/>
        <w:rPr>
          <w:rFonts w:ascii="Times New Roman" w:hAnsi="Times New Roman"/>
          <w:szCs w:val="24"/>
        </w:rPr>
      </w:pPr>
    </w:p>
    <w:p w14:paraId="0CDC7512" w14:textId="1FD47C40" w:rsidR="0007006B" w:rsidRPr="00406068" w:rsidRDefault="0007006B" w:rsidP="0007006B">
      <w:pPr>
        <w:pStyle w:val="statymopavad"/>
        <w:spacing w:line="240" w:lineRule="auto"/>
        <w:ind w:firstLine="0"/>
        <w:rPr>
          <w:rFonts w:ascii="Times New Roman" w:hAnsi="Times New Roman"/>
          <w:caps w:val="0"/>
          <w:szCs w:val="24"/>
        </w:rPr>
      </w:pPr>
      <w:r w:rsidRPr="00406068">
        <w:rPr>
          <w:rFonts w:ascii="Times New Roman" w:hAnsi="Times New Roman"/>
          <w:szCs w:val="24"/>
        </w:rPr>
        <w:t>202</w:t>
      </w:r>
      <w:r w:rsidR="007A6947">
        <w:rPr>
          <w:rFonts w:ascii="Times New Roman" w:hAnsi="Times New Roman"/>
          <w:szCs w:val="24"/>
        </w:rPr>
        <w:t>3</w:t>
      </w:r>
      <w:r w:rsidRPr="00406068">
        <w:rPr>
          <w:rFonts w:ascii="Times New Roman" w:hAnsi="Times New Roman"/>
          <w:szCs w:val="24"/>
        </w:rPr>
        <w:t xml:space="preserve"> </w:t>
      </w:r>
      <w:r w:rsidRPr="00406068">
        <w:rPr>
          <w:rFonts w:ascii="Times New Roman" w:hAnsi="Times New Roman"/>
          <w:caps w:val="0"/>
          <w:szCs w:val="24"/>
        </w:rPr>
        <w:t xml:space="preserve">m. </w:t>
      </w:r>
      <w:r w:rsidR="007A6947">
        <w:rPr>
          <w:rFonts w:ascii="Times New Roman" w:hAnsi="Times New Roman"/>
          <w:caps w:val="0"/>
          <w:szCs w:val="24"/>
        </w:rPr>
        <w:t>kovo</w:t>
      </w:r>
      <w:r w:rsidRPr="00406068">
        <w:rPr>
          <w:rFonts w:ascii="Times New Roman" w:hAnsi="Times New Roman"/>
          <w:caps w:val="0"/>
          <w:szCs w:val="24"/>
        </w:rPr>
        <w:t xml:space="preserve">    d. Nr. T11- </w:t>
      </w:r>
    </w:p>
    <w:p w14:paraId="0083DA22" w14:textId="77777777" w:rsidR="0007006B" w:rsidRPr="00406068" w:rsidRDefault="0007006B" w:rsidP="0007006B">
      <w:pPr>
        <w:pStyle w:val="statymopavad"/>
        <w:spacing w:line="240" w:lineRule="auto"/>
        <w:ind w:firstLine="0"/>
        <w:rPr>
          <w:rFonts w:ascii="Times New Roman" w:hAnsi="Times New Roman"/>
          <w:caps w:val="0"/>
          <w:szCs w:val="24"/>
        </w:rPr>
      </w:pPr>
      <w:r w:rsidRPr="00406068">
        <w:rPr>
          <w:rFonts w:ascii="Times New Roman" w:hAnsi="Times New Roman"/>
          <w:szCs w:val="24"/>
        </w:rPr>
        <w:t>G</w:t>
      </w:r>
      <w:r w:rsidRPr="00406068">
        <w:rPr>
          <w:rFonts w:ascii="Times New Roman" w:hAnsi="Times New Roman"/>
          <w:caps w:val="0"/>
          <w:szCs w:val="24"/>
        </w:rPr>
        <w:t>argždai</w:t>
      </w:r>
    </w:p>
    <w:p w14:paraId="5D53EC5E" w14:textId="77777777" w:rsidR="0007006B" w:rsidRPr="00406068" w:rsidRDefault="0007006B" w:rsidP="00D62613">
      <w:pPr>
        <w:pStyle w:val="statymopavad"/>
        <w:spacing w:line="240" w:lineRule="auto"/>
        <w:ind w:firstLine="0"/>
        <w:rPr>
          <w:rFonts w:ascii="Times New Roman" w:hAnsi="Times New Roman"/>
          <w:szCs w:val="24"/>
        </w:rPr>
      </w:pPr>
    </w:p>
    <w:p w14:paraId="29593EBA" w14:textId="6BD5F753" w:rsidR="00830A7C" w:rsidRPr="00946A58" w:rsidRDefault="00744A3E" w:rsidP="00755447">
      <w:pPr>
        <w:ind w:firstLine="1134"/>
        <w:jc w:val="both"/>
      </w:pPr>
      <w:r w:rsidRPr="00F4685C">
        <w:t>Klaipėdos rajono savivaldybės taryba, v</w:t>
      </w:r>
      <w:r w:rsidR="00830A7C" w:rsidRPr="00F4685C">
        <w:rPr>
          <w:color w:val="000000"/>
        </w:rPr>
        <w:t>adovaudamasi Lietuvos Respublikos vietos savivaldos įstatymo</w:t>
      </w:r>
      <w:r w:rsidR="008F490E">
        <w:rPr>
          <w:color w:val="000000"/>
        </w:rPr>
        <w:t xml:space="preserve"> 6 straipsnio</w:t>
      </w:r>
      <w:r w:rsidR="00755447">
        <w:rPr>
          <w:color w:val="000000"/>
        </w:rPr>
        <w:t xml:space="preserve"> </w:t>
      </w:r>
      <w:r w:rsidR="008F490E">
        <w:rPr>
          <w:color w:val="000000"/>
        </w:rPr>
        <w:t>3 dalimi</w:t>
      </w:r>
      <w:r w:rsidR="00755447">
        <w:rPr>
          <w:color w:val="000000"/>
        </w:rPr>
        <w:t>,</w:t>
      </w:r>
      <w:r w:rsidR="00830A7C" w:rsidRPr="00F4685C">
        <w:rPr>
          <w:color w:val="000000"/>
        </w:rPr>
        <w:t xml:space="preserve"> 16 straipsnio</w:t>
      </w:r>
      <w:r w:rsidR="008F490E">
        <w:rPr>
          <w:color w:val="000000"/>
        </w:rPr>
        <w:t xml:space="preserve"> 2 dalies 26 punktu</w:t>
      </w:r>
      <w:r w:rsidR="00755447">
        <w:rPr>
          <w:color w:val="000000"/>
        </w:rPr>
        <w:t xml:space="preserve"> ir</w:t>
      </w:r>
      <w:r w:rsidR="008F490E">
        <w:rPr>
          <w:color w:val="000000"/>
        </w:rPr>
        <w:t xml:space="preserve"> </w:t>
      </w:r>
      <w:r w:rsidR="00780505" w:rsidRPr="00F4685C">
        <w:rPr>
          <w:color w:val="000000"/>
        </w:rPr>
        <w:t>4 dalimi</w:t>
      </w:r>
      <w:r w:rsidR="00830A7C" w:rsidRPr="00F4685C">
        <w:rPr>
          <w:color w:val="000000"/>
        </w:rPr>
        <w:t xml:space="preserve">, Lietuvos Respublikos vystomojo bendradarbiavimo ir humanitarinės pagalbos įstatymo 10 straipsnio 4 dalimi ir 11 straipsnio 2 dalimi, </w:t>
      </w:r>
      <w:r w:rsidR="00830A7C" w:rsidRPr="00F4685C">
        <w:rPr>
          <w:color w:val="212529"/>
          <w:shd w:val="clear" w:color="auto" w:fill="FFFFFF"/>
        </w:rPr>
        <w:t xml:space="preserve">Lietuvos Respublikos valstybės ir savivaldybių turto valdymo, naudojimo ir disponavimo juo įstatymo 20 straipsnio 7 dalimi, </w:t>
      </w:r>
      <w:r w:rsidR="00830A7C" w:rsidRPr="00F4685C">
        <w:rPr>
          <w:color w:val="000000"/>
        </w:rPr>
        <w:t xml:space="preserve">Valstybės ir savivaldybių institucijų ir įstaigų vystomojo bendradarbiavimo veiklos įgyvendinimo ir humanitarinės pagalbos teikimo tvarkos aprašo, patvirtinto Lietuvos Respublikos Vyriausybės 2014 m. kovo 26 d. </w:t>
      </w:r>
      <w:r w:rsidR="00830A7C" w:rsidRPr="00946A58">
        <w:rPr>
          <w:color w:val="000000"/>
        </w:rPr>
        <w:t>nutarim</w:t>
      </w:r>
      <w:r w:rsidR="00AD21DD" w:rsidRPr="00946A58">
        <w:rPr>
          <w:color w:val="000000"/>
        </w:rPr>
        <w:t>u</w:t>
      </w:r>
      <w:r w:rsidR="00830A7C" w:rsidRPr="00946A58">
        <w:rPr>
          <w:color w:val="000000"/>
        </w:rPr>
        <w:t xml:space="preserve"> Nr. 278 „Dėl Valstybės ir savivaldybių institucijų ir įstaigų vystomojo bendradarbiavimo veiklos įgyvendinimo ir humanitarinės pagalbos teikimo tvarkos aprašo patvirtinimo“, 94.</w:t>
      </w:r>
      <w:r w:rsidR="00C55BBA" w:rsidRPr="00946A58">
        <w:rPr>
          <w:color w:val="000000"/>
        </w:rPr>
        <w:t>5</w:t>
      </w:r>
      <w:r w:rsidR="00830A7C" w:rsidRPr="00946A58">
        <w:rPr>
          <w:color w:val="000000"/>
        </w:rPr>
        <w:t xml:space="preserve"> papunkči</w:t>
      </w:r>
      <w:r w:rsidR="00C6179F" w:rsidRPr="00946A58">
        <w:rPr>
          <w:color w:val="000000"/>
        </w:rPr>
        <w:t>u</w:t>
      </w:r>
      <w:r w:rsidR="00830A7C" w:rsidRPr="00946A58">
        <w:rPr>
          <w:color w:val="000000"/>
        </w:rPr>
        <w:t xml:space="preserve"> ir </w:t>
      </w:r>
      <w:r w:rsidR="00830A7C" w:rsidRPr="00946A58">
        <w:t>atsižvelgdama į</w:t>
      </w:r>
      <w:r w:rsidR="008C02AB" w:rsidRPr="00946A58">
        <w:t xml:space="preserve"> Ukrainos</w:t>
      </w:r>
      <w:r w:rsidR="00F4685C" w:rsidRPr="00946A58">
        <w:t xml:space="preserve"> </w:t>
      </w:r>
      <w:r w:rsidR="00F4685C" w:rsidRPr="00946A58">
        <w:rPr>
          <w:shd w:val="clear" w:color="auto" w:fill="FFFFFF"/>
        </w:rPr>
        <w:t xml:space="preserve">Donecko srities </w:t>
      </w:r>
      <w:r w:rsidR="00830A7C" w:rsidRPr="00946A58">
        <w:rPr>
          <w:shd w:val="clear" w:color="auto" w:fill="FFFFFF"/>
        </w:rPr>
        <w:t>L</w:t>
      </w:r>
      <w:r w:rsidR="005030DA" w:rsidRPr="00946A58">
        <w:rPr>
          <w:shd w:val="clear" w:color="auto" w:fill="FFFFFF"/>
        </w:rPr>
        <w:t>y</w:t>
      </w:r>
      <w:r w:rsidR="00830A7C" w:rsidRPr="00946A58">
        <w:rPr>
          <w:shd w:val="clear" w:color="auto" w:fill="FFFFFF"/>
        </w:rPr>
        <w:t xml:space="preserve">mano miesto </w:t>
      </w:r>
      <w:r w:rsidR="005030DA" w:rsidRPr="00946A58">
        <w:rPr>
          <w:shd w:val="clear" w:color="auto" w:fill="FFFFFF"/>
        </w:rPr>
        <w:t>tarybo</w:t>
      </w:r>
      <w:r w:rsidR="00830A7C" w:rsidRPr="00946A58">
        <w:rPr>
          <w:shd w:val="clear" w:color="auto" w:fill="FFFFFF"/>
        </w:rPr>
        <w:t>s</w:t>
      </w:r>
      <w:r w:rsidR="008C02AB" w:rsidRPr="00946A58">
        <w:rPr>
          <w:shd w:val="clear" w:color="auto" w:fill="FFFFFF"/>
        </w:rPr>
        <w:t xml:space="preserve"> vykdomojo komiteto </w:t>
      </w:r>
      <w:r w:rsidR="00830A7C" w:rsidRPr="00946A58">
        <w:rPr>
          <w:shd w:val="clear" w:color="auto" w:fill="FFFFFF"/>
        </w:rPr>
        <w:t>202</w:t>
      </w:r>
      <w:r w:rsidR="008A69E5">
        <w:rPr>
          <w:shd w:val="clear" w:color="auto" w:fill="FFFFFF"/>
        </w:rPr>
        <w:t>3</w:t>
      </w:r>
      <w:r w:rsidR="00830A7C" w:rsidRPr="00946A58">
        <w:rPr>
          <w:shd w:val="clear" w:color="auto" w:fill="FFFFFF"/>
        </w:rPr>
        <w:t xml:space="preserve"> m. </w:t>
      </w:r>
      <w:r w:rsidR="008A69E5">
        <w:rPr>
          <w:shd w:val="clear" w:color="auto" w:fill="FFFFFF"/>
        </w:rPr>
        <w:t>kovo</w:t>
      </w:r>
      <w:r w:rsidR="00830A7C" w:rsidRPr="00946A58">
        <w:rPr>
          <w:shd w:val="clear" w:color="auto" w:fill="FFFFFF"/>
        </w:rPr>
        <w:t xml:space="preserve"> </w:t>
      </w:r>
      <w:r w:rsidR="00C6179F" w:rsidRPr="00946A58">
        <w:rPr>
          <w:shd w:val="clear" w:color="auto" w:fill="FFFFFF"/>
        </w:rPr>
        <w:t>8</w:t>
      </w:r>
      <w:r w:rsidR="00830A7C" w:rsidRPr="00946A58">
        <w:rPr>
          <w:shd w:val="clear" w:color="auto" w:fill="FFFFFF"/>
        </w:rPr>
        <w:t xml:space="preserve"> d.</w:t>
      </w:r>
      <w:r w:rsidR="00724FC1">
        <w:rPr>
          <w:shd w:val="clear" w:color="auto" w:fill="FFFFFF"/>
        </w:rPr>
        <w:t xml:space="preserve"> ir kovo 14 d.</w:t>
      </w:r>
      <w:r w:rsidR="00830A7C" w:rsidRPr="00946A58">
        <w:rPr>
          <w:shd w:val="clear" w:color="auto" w:fill="FFFFFF"/>
        </w:rPr>
        <w:t xml:space="preserve"> prašym</w:t>
      </w:r>
      <w:r w:rsidR="00724FC1">
        <w:rPr>
          <w:shd w:val="clear" w:color="auto" w:fill="FFFFFF"/>
        </w:rPr>
        <w:t>us</w:t>
      </w:r>
      <w:r w:rsidR="00830A7C" w:rsidRPr="00946A58">
        <w:rPr>
          <w:shd w:val="clear" w:color="auto" w:fill="FFFFFF"/>
        </w:rPr>
        <w:t>, į 202</w:t>
      </w:r>
      <w:r w:rsidR="008A69E5">
        <w:rPr>
          <w:shd w:val="clear" w:color="auto" w:fill="FFFFFF"/>
        </w:rPr>
        <w:t>3</w:t>
      </w:r>
      <w:r w:rsidR="00830A7C" w:rsidRPr="00946A58">
        <w:rPr>
          <w:shd w:val="clear" w:color="auto" w:fill="FFFFFF"/>
        </w:rPr>
        <w:t xml:space="preserve"> m. </w:t>
      </w:r>
      <w:r w:rsidR="008A69E5">
        <w:rPr>
          <w:shd w:val="clear" w:color="auto" w:fill="FFFFFF"/>
        </w:rPr>
        <w:t>kov</w:t>
      </w:r>
      <w:r w:rsidR="00C6179F" w:rsidRPr="00946A58">
        <w:rPr>
          <w:shd w:val="clear" w:color="auto" w:fill="FFFFFF"/>
        </w:rPr>
        <w:t>o</w:t>
      </w:r>
      <w:r w:rsidR="00830A7C" w:rsidRPr="00946A58">
        <w:rPr>
          <w:shd w:val="clear" w:color="auto" w:fill="FFFFFF"/>
        </w:rPr>
        <w:t xml:space="preserve"> </w:t>
      </w:r>
      <w:r w:rsidR="00C6179F" w:rsidRPr="00946A58">
        <w:rPr>
          <w:shd w:val="clear" w:color="auto" w:fill="FFFFFF"/>
        </w:rPr>
        <w:t>9</w:t>
      </w:r>
      <w:r w:rsidR="00830A7C" w:rsidRPr="00946A58">
        <w:rPr>
          <w:shd w:val="clear" w:color="auto" w:fill="FFFFFF"/>
        </w:rPr>
        <w:t xml:space="preserve"> d. </w:t>
      </w:r>
      <w:r w:rsidR="00724FC1">
        <w:rPr>
          <w:shd w:val="clear" w:color="auto" w:fill="FFFFFF"/>
        </w:rPr>
        <w:t xml:space="preserve">ir kovo 15 d. </w:t>
      </w:r>
      <w:r w:rsidR="00830A7C" w:rsidRPr="00946A58">
        <w:rPr>
          <w:shd w:val="clear" w:color="auto" w:fill="FFFFFF"/>
        </w:rPr>
        <w:t>Lietuvos Respublikos užsienio reikalų ministerijos rekomendacij</w:t>
      </w:r>
      <w:r w:rsidR="00724FC1">
        <w:rPr>
          <w:shd w:val="clear" w:color="auto" w:fill="FFFFFF"/>
        </w:rPr>
        <w:t>as</w:t>
      </w:r>
      <w:r w:rsidR="00830A7C" w:rsidRPr="00946A58">
        <w:rPr>
          <w:shd w:val="clear" w:color="auto" w:fill="FFFFFF"/>
        </w:rPr>
        <w:t xml:space="preserve"> teikti humanitarinę pagalbą</w:t>
      </w:r>
      <w:r w:rsidR="005B0E90" w:rsidRPr="00946A58">
        <w:rPr>
          <w:shd w:val="clear" w:color="auto" w:fill="FFFFFF"/>
        </w:rPr>
        <w:t xml:space="preserve"> Ukrainai</w:t>
      </w:r>
      <w:r w:rsidR="003434AE" w:rsidRPr="00946A58">
        <w:rPr>
          <w:shd w:val="clear" w:color="auto" w:fill="FFFFFF"/>
        </w:rPr>
        <w:t xml:space="preserve"> bei į </w:t>
      </w:r>
      <w:r w:rsidR="003434AE" w:rsidRPr="00946A58">
        <w:t>Klaipėdos rajono savivaldybės Humanitarinės pagalbos teikimo komisijos, sudarytos Klaipėdos rajono savivaldybės administracijos direktoriaus</w:t>
      </w:r>
      <w:r w:rsidR="003434AE" w:rsidRPr="00946A58">
        <w:rPr>
          <w:lang w:val="en-US"/>
        </w:rPr>
        <w:t xml:space="preserve"> 2022 m. </w:t>
      </w:r>
      <w:r w:rsidR="003434AE" w:rsidRPr="00946A58">
        <w:t>kovo</w:t>
      </w:r>
      <w:r w:rsidR="003434AE" w:rsidRPr="00946A58">
        <w:rPr>
          <w:lang w:val="en-US"/>
        </w:rPr>
        <w:t xml:space="preserve"> 21 d. </w:t>
      </w:r>
      <w:r w:rsidR="003434AE" w:rsidRPr="00946A58">
        <w:t>įsakymu Nr. AV-757 „Dėl Klaipėdos rajono savivaldybės humanitarinės pagalbos teikimo komisijos sudarymo ir jos nuostatų patvirtinimo“ 202</w:t>
      </w:r>
      <w:r w:rsidR="008A69E5">
        <w:t>3</w:t>
      </w:r>
      <w:r w:rsidR="003434AE" w:rsidRPr="00946A58">
        <w:t xml:space="preserve"> m.</w:t>
      </w:r>
      <w:r w:rsidR="005030DA" w:rsidRPr="00946A58">
        <w:t xml:space="preserve"> </w:t>
      </w:r>
      <w:r w:rsidR="008A69E5">
        <w:t>kov</w:t>
      </w:r>
      <w:r w:rsidR="00C6179F" w:rsidRPr="00946A58">
        <w:t>o</w:t>
      </w:r>
      <w:r w:rsidR="003434AE" w:rsidRPr="00946A58">
        <w:t xml:space="preserve"> </w:t>
      </w:r>
      <w:r w:rsidR="008A69E5">
        <w:rPr>
          <w:lang w:val="en-US"/>
        </w:rPr>
        <w:t>1</w:t>
      </w:r>
      <w:r w:rsidR="00C6179F" w:rsidRPr="00946A58">
        <w:rPr>
          <w:lang w:val="en-US"/>
        </w:rPr>
        <w:t>0</w:t>
      </w:r>
      <w:r w:rsidR="005030DA" w:rsidRPr="00946A58">
        <w:t xml:space="preserve"> </w:t>
      </w:r>
      <w:r w:rsidR="003434AE" w:rsidRPr="00946A58">
        <w:t xml:space="preserve">d. </w:t>
      </w:r>
      <w:r w:rsidR="00724FC1">
        <w:t xml:space="preserve"> ir kovo 15 d. </w:t>
      </w:r>
      <w:r w:rsidRPr="00946A58">
        <w:t>rekomendacij</w:t>
      </w:r>
      <w:r w:rsidR="00724FC1">
        <w:t>as</w:t>
      </w:r>
      <w:r w:rsidRPr="00946A58">
        <w:t xml:space="preserve"> (202</w:t>
      </w:r>
      <w:r w:rsidR="008A69E5">
        <w:t>3</w:t>
      </w:r>
      <w:r w:rsidRPr="00946A58">
        <w:t xml:space="preserve"> m. </w:t>
      </w:r>
      <w:r w:rsidR="008A69E5">
        <w:t>kov</w:t>
      </w:r>
      <w:r w:rsidR="00C6179F" w:rsidRPr="00946A58">
        <w:t>o</w:t>
      </w:r>
      <w:r w:rsidRPr="00946A58">
        <w:t xml:space="preserve"> </w:t>
      </w:r>
      <w:r w:rsidR="008A69E5">
        <w:t>1</w:t>
      </w:r>
      <w:r w:rsidR="00C6179F" w:rsidRPr="00946A58">
        <w:t>0</w:t>
      </w:r>
      <w:r w:rsidRPr="00946A58">
        <w:t xml:space="preserve"> d. </w:t>
      </w:r>
      <w:r w:rsidR="008A69E5">
        <w:t>protokolas</w:t>
      </w:r>
      <w:r w:rsidRPr="00946A58">
        <w:t xml:space="preserve"> </w:t>
      </w:r>
      <w:r w:rsidR="003434AE" w:rsidRPr="00946A58">
        <w:t>Nr</w:t>
      </w:r>
      <w:r w:rsidRPr="00946A58">
        <w:t>.</w:t>
      </w:r>
      <w:r w:rsidR="00755447" w:rsidRPr="00946A58">
        <w:t xml:space="preserve"> A</w:t>
      </w:r>
      <w:r w:rsidR="008A69E5">
        <w:t>6</w:t>
      </w:r>
      <w:r w:rsidR="00755447" w:rsidRPr="00946A58">
        <w:t>-</w:t>
      </w:r>
      <w:r w:rsidR="00C6179F" w:rsidRPr="00946A58">
        <w:t>1</w:t>
      </w:r>
      <w:r w:rsidR="008A69E5">
        <w:t>07</w:t>
      </w:r>
      <w:r w:rsidR="00724FC1">
        <w:t xml:space="preserve">, </w:t>
      </w:r>
      <w:r w:rsidR="00724FC1" w:rsidRPr="00946A58">
        <w:t>202</w:t>
      </w:r>
      <w:r w:rsidR="00724FC1">
        <w:t>3</w:t>
      </w:r>
      <w:r w:rsidR="00724FC1" w:rsidRPr="00946A58">
        <w:t xml:space="preserve"> m. </w:t>
      </w:r>
      <w:r w:rsidR="00724FC1">
        <w:t>kov</w:t>
      </w:r>
      <w:r w:rsidR="00724FC1" w:rsidRPr="00946A58">
        <w:t xml:space="preserve">o </w:t>
      </w:r>
      <w:r w:rsidR="00724FC1">
        <w:t>15</w:t>
      </w:r>
      <w:r w:rsidR="00724FC1" w:rsidRPr="00946A58">
        <w:t xml:space="preserve"> d. </w:t>
      </w:r>
      <w:r w:rsidR="00724FC1">
        <w:t>protokolas</w:t>
      </w:r>
      <w:r w:rsidR="00724FC1" w:rsidRPr="00946A58">
        <w:t xml:space="preserve"> Nr. A</w:t>
      </w:r>
      <w:r w:rsidR="00724FC1">
        <w:t>6</w:t>
      </w:r>
      <w:r w:rsidR="00724FC1" w:rsidRPr="00946A58">
        <w:t>-1</w:t>
      </w:r>
      <w:r w:rsidR="00724FC1">
        <w:t xml:space="preserve">17 </w:t>
      </w:r>
      <w:r w:rsidRPr="00946A58">
        <w:t>)</w:t>
      </w:r>
      <w:r w:rsidR="005030DA" w:rsidRPr="00946A58">
        <w:t>,</w:t>
      </w:r>
      <w:r w:rsidR="00F4685C" w:rsidRPr="00946A58">
        <w:t xml:space="preserve"> </w:t>
      </w:r>
      <w:r w:rsidR="00830A7C" w:rsidRPr="00946A58">
        <w:t>n u s p r e n d ž i a:</w:t>
      </w:r>
    </w:p>
    <w:p w14:paraId="3B162141" w14:textId="7A7769EC" w:rsidR="0071191B" w:rsidRPr="003E037B" w:rsidRDefault="00921586" w:rsidP="003E037B">
      <w:pPr>
        <w:ind w:firstLine="1134"/>
        <w:jc w:val="both"/>
      </w:pPr>
      <w:r w:rsidRPr="00946A58">
        <w:t xml:space="preserve">1. </w:t>
      </w:r>
      <w:r w:rsidR="0071191B" w:rsidRPr="007F1D96">
        <w:t xml:space="preserve">Skirti </w:t>
      </w:r>
      <w:r w:rsidR="00153A0C">
        <w:t>7</w:t>
      </w:r>
      <w:r w:rsidR="0071191B" w:rsidRPr="007F1D96">
        <w:t>0 000 (</w:t>
      </w:r>
      <w:r w:rsidR="00153A0C">
        <w:t>septyni</w:t>
      </w:r>
      <w:r w:rsidR="0071191B" w:rsidRPr="007F1D96">
        <w:t>asdešimt tūkstančių eurų) humanitarin</w:t>
      </w:r>
      <w:r w:rsidR="00447903">
        <w:t>ę</w:t>
      </w:r>
      <w:r w:rsidR="0071191B" w:rsidRPr="007F1D96">
        <w:t xml:space="preserve"> pagalb</w:t>
      </w:r>
      <w:r w:rsidR="00447903">
        <w:t>ą</w:t>
      </w:r>
      <w:r w:rsidR="0071191B" w:rsidRPr="007F1D96">
        <w:t xml:space="preserve"> Ukrainos </w:t>
      </w:r>
      <w:r w:rsidR="00FC4EA9" w:rsidRPr="007F1D96">
        <w:rPr>
          <w:shd w:val="clear" w:color="auto" w:fill="FFFFFF"/>
        </w:rPr>
        <w:t xml:space="preserve">Lymano miesto Donecko srities </w:t>
      </w:r>
      <w:r w:rsidR="00FC4EA9" w:rsidRPr="007F1D96">
        <w:t>savivaldybei</w:t>
      </w:r>
      <w:r w:rsidR="00FC4EA9" w:rsidRPr="007F1D96">
        <w:rPr>
          <w:shd w:val="clear" w:color="auto" w:fill="FFFFFF"/>
        </w:rPr>
        <w:t xml:space="preserve"> </w:t>
      </w:r>
      <w:r w:rsidR="0071191B" w:rsidRPr="007F1D96">
        <w:t xml:space="preserve">iš Klaipėdos rajono savivaldybės administracijos 09 programos „Savivaldybės valdymo ir pagrindinių funkcijų vykdymas“ priemonės „Pagalba Ukrainai ir jos žmonėms“ asignavimų </w:t>
      </w:r>
      <w:r w:rsidR="003E037B">
        <w:t>2</w:t>
      </w:r>
      <w:r w:rsidR="00C6179F" w:rsidRPr="007F1D96">
        <w:t xml:space="preserve"> mikroautobus</w:t>
      </w:r>
      <w:r w:rsidR="003E037B">
        <w:t>ų</w:t>
      </w:r>
      <w:r w:rsidR="00447903">
        <w:t xml:space="preserve">, </w:t>
      </w:r>
      <w:r w:rsidR="000015F5">
        <w:t>1 sunkvež</w:t>
      </w:r>
      <w:r w:rsidR="008A69E5">
        <w:t>i</w:t>
      </w:r>
      <w:r w:rsidR="000015F5">
        <w:t>m</w:t>
      </w:r>
      <w:r w:rsidR="008A69E5">
        <w:t>io</w:t>
      </w:r>
      <w:r w:rsidR="000015F5">
        <w:t xml:space="preserve"> su kranu</w:t>
      </w:r>
      <w:r w:rsidR="008621BD">
        <w:t>,</w:t>
      </w:r>
      <w:r w:rsidR="008A69E5">
        <w:t xml:space="preserve"> </w:t>
      </w:r>
      <w:r w:rsidR="000015F5">
        <w:t>1 sunkvež</w:t>
      </w:r>
      <w:r w:rsidR="008A69E5">
        <w:t>i</w:t>
      </w:r>
      <w:r w:rsidR="000015F5">
        <w:t>m</w:t>
      </w:r>
      <w:r w:rsidR="008A69E5">
        <w:t>io</w:t>
      </w:r>
      <w:r w:rsidR="000015F5">
        <w:t xml:space="preserve"> su nuleidžiamu konteineriu</w:t>
      </w:r>
      <w:r w:rsidR="008621BD">
        <w:t>, 5 benzininių daugiafunkcinių trimerių (žoliapjovės, krūmapjovės)</w:t>
      </w:r>
      <w:r w:rsidR="00724FC1">
        <w:t xml:space="preserve"> </w:t>
      </w:r>
      <w:r w:rsidR="00447903">
        <w:t xml:space="preserve">nupirkimui </w:t>
      </w:r>
      <w:r w:rsidR="003E037B">
        <w:t>bei</w:t>
      </w:r>
      <w:r w:rsidR="00724FC1">
        <w:t xml:space="preserve"> jų </w:t>
      </w:r>
      <w:r w:rsidR="0071191B" w:rsidRPr="007F1D96">
        <w:t xml:space="preserve">perdavimui </w:t>
      </w:r>
      <w:r w:rsidR="008B763F" w:rsidRPr="007F1D96">
        <w:rPr>
          <w:shd w:val="clear" w:color="auto" w:fill="FFFFFF"/>
        </w:rPr>
        <w:t xml:space="preserve">Ukrainos Donecko srities Lymano miesto </w:t>
      </w:r>
      <w:r w:rsidR="008B763F" w:rsidRPr="007F1D96">
        <w:t>savivaldybei</w:t>
      </w:r>
      <w:r w:rsidR="008A69E5">
        <w:rPr>
          <w:shd w:val="clear" w:color="auto" w:fill="FFFFFF"/>
        </w:rPr>
        <w:t>.</w:t>
      </w:r>
    </w:p>
    <w:p w14:paraId="451C6F22" w14:textId="0170AA4E" w:rsidR="00B07D45" w:rsidRPr="00E716F5" w:rsidRDefault="003E037B" w:rsidP="00286E88">
      <w:pPr>
        <w:ind w:firstLine="1134"/>
        <w:jc w:val="both"/>
        <w:rPr>
          <w:shd w:val="clear" w:color="auto" w:fill="FFFFFF"/>
        </w:rPr>
      </w:pPr>
      <w:r>
        <w:t>2</w:t>
      </w:r>
      <w:r w:rsidR="00B07D45" w:rsidRPr="00E716F5">
        <w:t xml:space="preserve">. Pavesti </w:t>
      </w:r>
      <w:r w:rsidR="00B07D45" w:rsidRPr="00E716F5">
        <w:rPr>
          <w:shd w:val="clear" w:color="auto" w:fill="FFFFFF"/>
        </w:rPr>
        <w:t>Klaipėdos rajono savivaldybės administracijos direktoriui</w:t>
      </w:r>
      <w:r w:rsidR="00B07D45" w:rsidRPr="00E716F5">
        <w:t xml:space="preserve"> organizuoti humanitarinės pagalbos </w:t>
      </w:r>
      <w:r w:rsidR="00B07D45" w:rsidRPr="00E716F5">
        <w:rPr>
          <w:shd w:val="clear" w:color="auto" w:fill="FFFFFF"/>
        </w:rPr>
        <w:t xml:space="preserve">Ukrainos </w:t>
      </w:r>
      <w:r w:rsidR="008B763F" w:rsidRPr="00E716F5">
        <w:rPr>
          <w:shd w:val="clear" w:color="auto" w:fill="FFFFFF"/>
        </w:rPr>
        <w:t xml:space="preserve">Donecko srities </w:t>
      </w:r>
      <w:r w:rsidR="00FC4EA9" w:rsidRPr="00E716F5">
        <w:rPr>
          <w:shd w:val="clear" w:color="auto" w:fill="FFFFFF"/>
        </w:rPr>
        <w:t xml:space="preserve">Lymano miesto </w:t>
      </w:r>
      <w:r w:rsidR="00FC4EA9" w:rsidRPr="00E716F5">
        <w:t>savivaldybei</w:t>
      </w:r>
      <w:r w:rsidR="00B07D45" w:rsidRPr="00E716F5">
        <w:rPr>
          <w:shd w:val="clear" w:color="auto" w:fill="FFFFFF"/>
        </w:rPr>
        <w:t xml:space="preserve"> teikimą</w:t>
      </w:r>
      <w:r w:rsidR="004941B8" w:rsidRPr="00E716F5">
        <w:rPr>
          <w:shd w:val="clear" w:color="auto" w:fill="FFFFFF"/>
        </w:rPr>
        <w:t xml:space="preserve"> ir pasirašyti su tuo susijusius dokumentus</w:t>
      </w:r>
      <w:r w:rsidR="00B07D45" w:rsidRPr="00E716F5">
        <w:rPr>
          <w:shd w:val="clear" w:color="auto" w:fill="FFFFFF"/>
        </w:rPr>
        <w:t>.</w:t>
      </w:r>
    </w:p>
    <w:p w14:paraId="0BEA9292" w14:textId="34BA64DE" w:rsidR="001215C6" w:rsidRPr="00F4685C" w:rsidRDefault="003E037B" w:rsidP="00286E88">
      <w:pPr>
        <w:ind w:firstLine="1134"/>
        <w:jc w:val="both"/>
        <w:rPr>
          <w:lang w:eastAsia="en-US"/>
        </w:rPr>
      </w:pPr>
      <w:r>
        <w:t>3</w:t>
      </w:r>
      <w:r w:rsidR="00A709B6" w:rsidRPr="00E716F5">
        <w:t xml:space="preserve">. </w:t>
      </w:r>
      <w:r w:rsidR="001215C6" w:rsidRPr="00E716F5">
        <w:t>Skelbti šį sprendimą Klaipėdos rajono savivaldybės interneto svetainėje.</w:t>
      </w:r>
    </w:p>
    <w:p w14:paraId="3AA8F31A" w14:textId="77777777" w:rsidR="005C4FF2" w:rsidRPr="007F1D96" w:rsidRDefault="005C4FF2" w:rsidP="00CC78C8">
      <w:pPr>
        <w:jc w:val="both"/>
        <w:rPr>
          <w:color w:val="000000"/>
          <w:sz w:val="16"/>
          <w:szCs w:val="16"/>
        </w:rPr>
      </w:pPr>
    </w:p>
    <w:p w14:paraId="37F4C663" w14:textId="77777777" w:rsidR="007F1D96" w:rsidRDefault="007F1D96" w:rsidP="00FC4EA9"/>
    <w:p w14:paraId="3F127F3C" w14:textId="5AACF30B" w:rsidR="00FC4EA9" w:rsidRPr="00F4685C" w:rsidRDefault="00FC4EA9" w:rsidP="00FC4EA9">
      <w:r w:rsidRPr="00F4685C">
        <w:t xml:space="preserve">TEIKIA Savivaldybės administracijos direktorius </w:t>
      </w:r>
      <w:r w:rsidR="00C6179F">
        <w:t>Sigitas Karbauskas</w:t>
      </w:r>
    </w:p>
    <w:p w14:paraId="43A7F132" w14:textId="77777777" w:rsidR="00FC4EA9" w:rsidRPr="007F1D96" w:rsidRDefault="00FC4EA9" w:rsidP="00FC4EA9">
      <w:pPr>
        <w:rPr>
          <w:sz w:val="16"/>
          <w:szCs w:val="16"/>
        </w:rPr>
      </w:pPr>
    </w:p>
    <w:p w14:paraId="6DD42D8D" w14:textId="77777777" w:rsidR="007F1D96" w:rsidRDefault="007F1D96" w:rsidP="00FC4EA9"/>
    <w:p w14:paraId="1CDCE12F" w14:textId="446B9231" w:rsidR="00FC4EA9" w:rsidRPr="00F4685C" w:rsidRDefault="00FC4EA9" w:rsidP="00FC4EA9">
      <w:r w:rsidRPr="00F4685C">
        <w:t>PARENGĖ Savivaldybės administracijos Bendrųjų reikalų skyriaus vedėja  R. Zubienė</w:t>
      </w:r>
    </w:p>
    <w:p w14:paraId="60B78FA1" w14:textId="77777777" w:rsidR="00FC4EA9" w:rsidRPr="007F1D96" w:rsidRDefault="00FC4EA9" w:rsidP="00FC4EA9">
      <w:pPr>
        <w:rPr>
          <w:sz w:val="16"/>
          <w:szCs w:val="16"/>
        </w:rPr>
      </w:pPr>
    </w:p>
    <w:p w14:paraId="7925B157" w14:textId="77777777" w:rsidR="007F1D96" w:rsidRDefault="007F1D96" w:rsidP="00FC4EA9"/>
    <w:p w14:paraId="7D0DFF3B" w14:textId="7FE46C8F" w:rsidR="00FC4EA9" w:rsidRPr="00F4685C" w:rsidRDefault="00FC4EA9" w:rsidP="00FC4EA9">
      <w:r w:rsidRPr="00F4685C">
        <w:t xml:space="preserve">SUDERINTA: </w:t>
      </w:r>
    </w:p>
    <w:p w14:paraId="261F575C" w14:textId="5F6EFAC2" w:rsidR="00FC4EA9" w:rsidRPr="007F1D96" w:rsidRDefault="00FC4EA9" w:rsidP="00FC4EA9">
      <w:pPr>
        <w:rPr>
          <w:sz w:val="23"/>
          <w:szCs w:val="23"/>
        </w:rPr>
      </w:pPr>
      <w:r w:rsidRPr="007F1D96">
        <w:rPr>
          <w:sz w:val="23"/>
          <w:szCs w:val="23"/>
        </w:rPr>
        <w:t>V. Jasas</w:t>
      </w:r>
      <w:r w:rsidR="007F1D96">
        <w:rPr>
          <w:sz w:val="23"/>
          <w:szCs w:val="23"/>
        </w:rPr>
        <w:t xml:space="preserve">                    </w:t>
      </w:r>
      <w:r w:rsidRPr="007F1D96">
        <w:rPr>
          <w:sz w:val="23"/>
          <w:szCs w:val="23"/>
        </w:rPr>
        <w:t>D. Beliokaitė</w:t>
      </w:r>
      <w:r w:rsidR="007F1D96">
        <w:rPr>
          <w:sz w:val="23"/>
          <w:szCs w:val="23"/>
        </w:rPr>
        <w:t xml:space="preserve">            </w:t>
      </w:r>
      <w:r w:rsidRPr="007F1D96">
        <w:rPr>
          <w:sz w:val="23"/>
          <w:szCs w:val="23"/>
        </w:rPr>
        <w:t>I. Gailiuvienė</w:t>
      </w:r>
      <w:r w:rsidR="007F1D96">
        <w:rPr>
          <w:sz w:val="23"/>
          <w:szCs w:val="23"/>
        </w:rPr>
        <w:t xml:space="preserve">           </w:t>
      </w:r>
      <w:r w:rsidR="00C6179F" w:rsidRPr="007F1D96">
        <w:rPr>
          <w:sz w:val="23"/>
          <w:szCs w:val="23"/>
        </w:rPr>
        <w:t>V. Butkus</w:t>
      </w:r>
    </w:p>
    <w:p w14:paraId="3BB2A090" w14:textId="36115F80" w:rsidR="007F1D96" w:rsidRPr="007F1D96" w:rsidRDefault="00FC4EA9" w:rsidP="00FC4EA9">
      <w:pPr>
        <w:rPr>
          <w:sz w:val="23"/>
          <w:szCs w:val="23"/>
        </w:rPr>
      </w:pPr>
      <w:r w:rsidRPr="007F1D96">
        <w:rPr>
          <w:sz w:val="23"/>
          <w:szCs w:val="23"/>
        </w:rPr>
        <w:t>A. Jansonienė</w:t>
      </w:r>
      <w:r w:rsidR="007F1D96">
        <w:rPr>
          <w:sz w:val="23"/>
          <w:szCs w:val="23"/>
        </w:rPr>
        <w:t xml:space="preserve">           </w:t>
      </w:r>
      <w:r w:rsidRPr="007F1D96">
        <w:rPr>
          <w:sz w:val="23"/>
          <w:szCs w:val="23"/>
        </w:rPr>
        <w:t>L. Liutikienė</w:t>
      </w:r>
      <w:r w:rsidR="007F1D96">
        <w:rPr>
          <w:sz w:val="23"/>
          <w:szCs w:val="23"/>
        </w:rPr>
        <w:t xml:space="preserve">            </w:t>
      </w:r>
      <w:r w:rsidRPr="007F1D96">
        <w:rPr>
          <w:sz w:val="23"/>
          <w:szCs w:val="23"/>
        </w:rPr>
        <w:t>B. Markauskas</w:t>
      </w:r>
    </w:p>
    <w:p w14:paraId="782A375F" w14:textId="77777777" w:rsidR="003E037B" w:rsidRDefault="003E037B" w:rsidP="008B763F">
      <w:pPr>
        <w:tabs>
          <w:tab w:val="left" w:pos="3990"/>
        </w:tabs>
        <w:jc w:val="center"/>
        <w:rPr>
          <w:b/>
          <w:szCs w:val="28"/>
        </w:rPr>
      </w:pPr>
    </w:p>
    <w:p w14:paraId="08739EBC" w14:textId="77777777" w:rsidR="003E037B" w:rsidRDefault="003E037B" w:rsidP="008B763F">
      <w:pPr>
        <w:tabs>
          <w:tab w:val="left" w:pos="3990"/>
        </w:tabs>
        <w:jc w:val="center"/>
        <w:rPr>
          <w:b/>
          <w:szCs w:val="28"/>
        </w:rPr>
      </w:pPr>
    </w:p>
    <w:p w14:paraId="6C64D943" w14:textId="77777777" w:rsidR="003E037B" w:rsidRDefault="003E037B" w:rsidP="008B763F">
      <w:pPr>
        <w:tabs>
          <w:tab w:val="left" w:pos="3990"/>
        </w:tabs>
        <w:jc w:val="center"/>
        <w:rPr>
          <w:b/>
          <w:szCs w:val="28"/>
        </w:rPr>
      </w:pPr>
    </w:p>
    <w:p w14:paraId="5023FA13" w14:textId="77777777" w:rsidR="003E037B" w:rsidRDefault="003E037B" w:rsidP="008B763F">
      <w:pPr>
        <w:tabs>
          <w:tab w:val="left" w:pos="3990"/>
        </w:tabs>
        <w:jc w:val="center"/>
        <w:rPr>
          <w:b/>
          <w:szCs w:val="28"/>
        </w:rPr>
      </w:pPr>
    </w:p>
    <w:p w14:paraId="453FC886" w14:textId="77777777" w:rsidR="003E037B" w:rsidRDefault="003E037B" w:rsidP="008B763F">
      <w:pPr>
        <w:tabs>
          <w:tab w:val="left" w:pos="3990"/>
        </w:tabs>
        <w:jc w:val="center"/>
        <w:rPr>
          <w:b/>
          <w:szCs w:val="28"/>
        </w:rPr>
      </w:pPr>
    </w:p>
    <w:p w14:paraId="529DB1B8" w14:textId="77777777" w:rsidR="008A69E5" w:rsidRDefault="008A69E5" w:rsidP="00BC32EA">
      <w:pPr>
        <w:tabs>
          <w:tab w:val="left" w:pos="3990"/>
        </w:tabs>
        <w:rPr>
          <w:b/>
          <w:szCs w:val="28"/>
        </w:rPr>
      </w:pPr>
    </w:p>
    <w:p w14:paraId="659EC0D3" w14:textId="0AAADDD5" w:rsidR="00505781" w:rsidRPr="00406068" w:rsidRDefault="008B763F" w:rsidP="008B763F">
      <w:pPr>
        <w:tabs>
          <w:tab w:val="left" w:pos="3990"/>
        </w:tabs>
        <w:jc w:val="center"/>
        <w:rPr>
          <w:b/>
        </w:rPr>
      </w:pPr>
      <w:r w:rsidRPr="00406068">
        <w:rPr>
          <w:b/>
          <w:szCs w:val="28"/>
        </w:rPr>
        <w:lastRenderedPageBreak/>
        <w:t>KLAIPĖDOS RAJONO SAVIVALDYBĖS</w:t>
      </w:r>
      <w:r>
        <w:rPr>
          <w:b/>
          <w:szCs w:val="28"/>
        </w:rPr>
        <w:t xml:space="preserve"> ADMINISTRACIJA</w:t>
      </w:r>
    </w:p>
    <w:p w14:paraId="291B6C90" w14:textId="77777777" w:rsidR="008B763F" w:rsidRDefault="008B763F" w:rsidP="0007006B">
      <w:pPr>
        <w:tabs>
          <w:tab w:val="left" w:pos="3990"/>
        </w:tabs>
        <w:jc w:val="center"/>
        <w:rPr>
          <w:b/>
        </w:rPr>
      </w:pPr>
    </w:p>
    <w:p w14:paraId="5F9A84B1" w14:textId="7CBAE621" w:rsidR="0007006B" w:rsidRPr="00406068" w:rsidRDefault="0007006B" w:rsidP="0007006B">
      <w:pPr>
        <w:tabs>
          <w:tab w:val="left" w:pos="3990"/>
        </w:tabs>
        <w:jc w:val="center"/>
        <w:rPr>
          <w:b/>
        </w:rPr>
      </w:pPr>
      <w:r w:rsidRPr="00406068">
        <w:rPr>
          <w:b/>
        </w:rPr>
        <w:t>AIŠKINAMASIS RAŠTAS</w:t>
      </w:r>
    </w:p>
    <w:p w14:paraId="45E15C3B" w14:textId="6C5884FC" w:rsidR="0007006B" w:rsidRPr="00406068" w:rsidRDefault="0007006B" w:rsidP="0007006B">
      <w:pPr>
        <w:tabs>
          <w:tab w:val="left" w:pos="3990"/>
        </w:tabs>
        <w:jc w:val="center"/>
      </w:pPr>
      <w:r w:rsidRPr="00406068">
        <w:t>202</w:t>
      </w:r>
      <w:r w:rsidR="007A6947">
        <w:t>3</w:t>
      </w:r>
      <w:r w:rsidRPr="00406068">
        <w:t>-</w:t>
      </w:r>
      <w:r w:rsidR="007A6947">
        <w:t>03</w:t>
      </w:r>
      <w:r w:rsidRPr="00406068">
        <w:t>-</w:t>
      </w:r>
      <w:r w:rsidR="00153A0C">
        <w:t>16</w:t>
      </w:r>
    </w:p>
    <w:p w14:paraId="719C2CC8" w14:textId="77777777" w:rsidR="0007006B" w:rsidRPr="00406068" w:rsidRDefault="0007006B" w:rsidP="0007006B">
      <w:pPr>
        <w:tabs>
          <w:tab w:val="left" w:pos="3990"/>
        </w:tabs>
        <w:jc w:val="center"/>
      </w:pPr>
    </w:p>
    <w:p w14:paraId="69F2E0A5" w14:textId="3F98FA3D" w:rsidR="0007006B" w:rsidRPr="00505781" w:rsidRDefault="0007006B" w:rsidP="00505781">
      <w:pPr>
        <w:jc w:val="center"/>
      </w:pPr>
      <w:r w:rsidRPr="00406068">
        <w:rPr>
          <w:b/>
        </w:rPr>
        <w:t>DĖL TARYBOS SPRENDIMO</w:t>
      </w:r>
      <w:r w:rsidR="00505781">
        <w:t xml:space="preserve"> </w:t>
      </w:r>
      <w:r w:rsidR="002508A8" w:rsidRPr="00406068">
        <w:rPr>
          <w:b/>
        </w:rPr>
        <w:t>„</w:t>
      </w:r>
      <w:r w:rsidR="006B09D0" w:rsidRPr="00406068">
        <w:rPr>
          <w:b/>
        </w:rPr>
        <w:t xml:space="preserve">DĖL </w:t>
      </w:r>
      <w:r w:rsidR="00D62613" w:rsidRPr="00406068">
        <w:rPr>
          <w:b/>
          <w:bCs/>
        </w:rPr>
        <w:t>HUMANITARINĖS PAGALBOS SUTEIKIMO</w:t>
      </w:r>
      <w:r w:rsidR="002508A8" w:rsidRPr="00406068">
        <w:rPr>
          <w:b/>
          <w:bCs/>
        </w:rPr>
        <w:t xml:space="preserve">“ </w:t>
      </w:r>
      <w:r w:rsidRPr="00406068">
        <w:rPr>
          <w:b/>
        </w:rPr>
        <w:t>PROJEKTO</w:t>
      </w:r>
    </w:p>
    <w:p w14:paraId="25A0FB6D" w14:textId="77777777" w:rsidR="0007006B" w:rsidRPr="00406068" w:rsidRDefault="0007006B" w:rsidP="0007006B">
      <w:pPr>
        <w:pStyle w:val="statymopavad"/>
        <w:spacing w:line="240" w:lineRule="auto"/>
        <w:ind w:firstLine="0"/>
        <w:rPr>
          <w:rFonts w:ascii="Times New Roman" w:hAnsi="Times New Roman"/>
        </w:rPr>
      </w:pPr>
    </w:p>
    <w:p w14:paraId="0F0FF6B5" w14:textId="2B69FD48" w:rsidR="009F1059" w:rsidRPr="00505781" w:rsidRDefault="00B9176E" w:rsidP="00505781">
      <w:pPr>
        <w:autoSpaceDN w:val="0"/>
        <w:ind w:firstLine="1134"/>
        <w:jc w:val="both"/>
      </w:pPr>
      <w:r w:rsidRPr="00F4685C">
        <w:rPr>
          <w:b/>
        </w:rPr>
        <w:t>1.</w:t>
      </w:r>
      <w:r w:rsidRPr="005C2051">
        <w:rPr>
          <w:bCs/>
        </w:rPr>
        <w:t xml:space="preserve"> </w:t>
      </w:r>
      <w:r w:rsidRPr="005C2051">
        <w:rPr>
          <w:b/>
        </w:rPr>
        <w:t>S</w:t>
      </w:r>
      <w:r w:rsidR="00B863E1" w:rsidRPr="005C2051">
        <w:rPr>
          <w:b/>
        </w:rPr>
        <w:t>prendimo projekto tikslai, uždaviniai (ko sprendimo projektu norima pasiekti):</w:t>
      </w:r>
      <w:r w:rsidR="00B863E1" w:rsidRPr="005C2051">
        <w:rPr>
          <w:bCs/>
        </w:rPr>
        <w:t xml:space="preserve"> </w:t>
      </w:r>
      <w:r w:rsidR="00CC78C8">
        <w:rPr>
          <w:color w:val="000000"/>
        </w:rPr>
        <w:t xml:space="preserve"> </w:t>
      </w:r>
      <w:r w:rsidR="00A16D3C" w:rsidRPr="007F1D96">
        <w:t xml:space="preserve"> </w:t>
      </w:r>
      <w:r w:rsidR="00153A0C" w:rsidRPr="007F1D96">
        <w:t xml:space="preserve">Skirti </w:t>
      </w:r>
      <w:r w:rsidR="00153A0C">
        <w:t>7</w:t>
      </w:r>
      <w:r w:rsidR="00153A0C" w:rsidRPr="007F1D96">
        <w:t>0 000 (</w:t>
      </w:r>
      <w:r w:rsidR="00153A0C">
        <w:t>septyni</w:t>
      </w:r>
      <w:r w:rsidR="00153A0C" w:rsidRPr="007F1D96">
        <w:t>asdešimt tūkstančių eurų) humanitarin</w:t>
      </w:r>
      <w:r w:rsidR="00153A0C">
        <w:t>ę</w:t>
      </w:r>
      <w:r w:rsidR="00153A0C" w:rsidRPr="007F1D96">
        <w:t xml:space="preserve"> pagalb</w:t>
      </w:r>
      <w:r w:rsidR="00153A0C">
        <w:t>ą</w:t>
      </w:r>
      <w:r w:rsidR="00153A0C" w:rsidRPr="007F1D96">
        <w:t xml:space="preserve"> Ukrainos </w:t>
      </w:r>
      <w:r w:rsidR="00153A0C" w:rsidRPr="007F1D96">
        <w:rPr>
          <w:shd w:val="clear" w:color="auto" w:fill="FFFFFF"/>
        </w:rPr>
        <w:t xml:space="preserve">Lymano miesto Donecko srities </w:t>
      </w:r>
      <w:r w:rsidR="00153A0C" w:rsidRPr="007F1D96">
        <w:t>savivaldybei</w:t>
      </w:r>
      <w:r w:rsidR="00153A0C" w:rsidRPr="007F1D96">
        <w:rPr>
          <w:shd w:val="clear" w:color="auto" w:fill="FFFFFF"/>
        </w:rPr>
        <w:t xml:space="preserve"> </w:t>
      </w:r>
      <w:r w:rsidR="00153A0C" w:rsidRPr="007F1D96">
        <w:t xml:space="preserve">iš Klaipėdos rajono savivaldybės administracijos 09 programos „Savivaldybės valdymo ir pagrindinių funkcijų vykdymas“ priemonės „Pagalba Ukrainai ir jos žmonėms“ asignavimų </w:t>
      </w:r>
      <w:r w:rsidR="00153A0C">
        <w:t>2</w:t>
      </w:r>
      <w:r w:rsidR="00153A0C" w:rsidRPr="007F1D96">
        <w:t xml:space="preserve"> mikroautobus</w:t>
      </w:r>
      <w:r w:rsidR="00153A0C">
        <w:t xml:space="preserve">ų, 1 sunkvežimio su kranu, 1 sunkvežimio su nuleidžiamu konteineriu, 5 benzininių daugiafunkcinių trimerių (žoliapjovės, krūmapjovės)  nupirkimui bei jų </w:t>
      </w:r>
      <w:r w:rsidR="00153A0C" w:rsidRPr="007F1D96">
        <w:t xml:space="preserve">perdavimui </w:t>
      </w:r>
      <w:r w:rsidR="00153A0C" w:rsidRPr="007F1D96">
        <w:rPr>
          <w:shd w:val="clear" w:color="auto" w:fill="FFFFFF"/>
        </w:rPr>
        <w:t xml:space="preserve">Ukrainos Donecko srities Lymano miesto </w:t>
      </w:r>
      <w:r w:rsidR="00153A0C" w:rsidRPr="007F1D96">
        <w:t>savivaldybei</w:t>
      </w:r>
      <w:r w:rsidR="003434AE" w:rsidRPr="005C2051">
        <w:t>.</w:t>
      </w:r>
    </w:p>
    <w:p w14:paraId="1D1D9E1B" w14:textId="7FF0D0F2" w:rsidR="00B863E1" w:rsidRPr="001F5666" w:rsidRDefault="00505781" w:rsidP="008C4BA0">
      <w:pPr>
        <w:tabs>
          <w:tab w:val="left" w:pos="993"/>
        </w:tabs>
        <w:ind w:firstLine="1134"/>
        <w:jc w:val="both"/>
        <w:rPr>
          <w:b/>
          <w:bCs/>
        </w:rPr>
      </w:pPr>
      <w:r w:rsidRPr="001F5666">
        <w:rPr>
          <w:b/>
          <w:bCs/>
        </w:rPr>
        <w:t xml:space="preserve">2. </w:t>
      </w:r>
      <w:r w:rsidR="00B863E1" w:rsidRPr="001F5666">
        <w:rPr>
          <w:b/>
          <w:bCs/>
        </w:rPr>
        <w:t>Kuo vadovaujantis parengtas sprendimo projektas:</w:t>
      </w:r>
    </w:p>
    <w:p w14:paraId="434CA181" w14:textId="7AD84B7E" w:rsidR="00A16D3C" w:rsidRPr="00505781" w:rsidRDefault="00A16D3C" w:rsidP="008C4BA0">
      <w:pPr>
        <w:ind w:firstLine="1134"/>
        <w:jc w:val="both"/>
        <w:rPr>
          <w:color w:val="000000"/>
        </w:rPr>
      </w:pPr>
      <w:r w:rsidRPr="00505781">
        <w:rPr>
          <w:color w:val="000000"/>
        </w:rPr>
        <w:t xml:space="preserve">2.1. </w:t>
      </w:r>
      <w:r w:rsidR="001472C7" w:rsidRPr="00505781">
        <w:rPr>
          <w:color w:val="000000"/>
        </w:rPr>
        <w:t xml:space="preserve">Lietuvos Respublikos vietos savivaldos įstatymo </w:t>
      </w:r>
      <w:r w:rsidR="00E716F5">
        <w:rPr>
          <w:color w:val="000000"/>
        </w:rPr>
        <w:t xml:space="preserve">6 straipsnio 3 dalimi, </w:t>
      </w:r>
      <w:r w:rsidR="00E716F5" w:rsidRPr="00F4685C">
        <w:rPr>
          <w:color w:val="000000"/>
        </w:rPr>
        <w:t>16 straipsnio</w:t>
      </w:r>
      <w:r w:rsidR="00E716F5">
        <w:rPr>
          <w:color w:val="000000"/>
        </w:rPr>
        <w:t xml:space="preserve"> 2 dalies 26 punktu ir </w:t>
      </w:r>
      <w:r w:rsidRPr="00505781">
        <w:rPr>
          <w:color w:val="000000"/>
        </w:rPr>
        <w:t>4 dalimi;</w:t>
      </w:r>
    </w:p>
    <w:p w14:paraId="6BE9BBF8" w14:textId="77777777" w:rsidR="00A16D3C" w:rsidRPr="00505781" w:rsidRDefault="00A16D3C" w:rsidP="008C4BA0">
      <w:pPr>
        <w:ind w:firstLine="1134"/>
        <w:jc w:val="both"/>
        <w:rPr>
          <w:color w:val="212529"/>
          <w:shd w:val="clear" w:color="auto" w:fill="FFFFFF"/>
        </w:rPr>
      </w:pPr>
      <w:r w:rsidRPr="00505781">
        <w:rPr>
          <w:color w:val="000000"/>
        </w:rPr>
        <w:t>2.2.</w:t>
      </w:r>
      <w:r w:rsidR="001472C7" w:rsidRPr="00505781">
        <w:rPr>
          <w:color w:val="000000"/>
        </w:rPr>
        <w:t xml:space="preserve"> Lietuvos Respublikos vystomojo bendradarbiavimo ir humanitarinės pagalbos įstatymo 10 straipsnio 4 dalimi ir 11 straipsnio 2 dalimi, </w:t>
      </w:r>
      <w:r w:rsidR="001472C7" w:rsidRPr="00505781">
        <w:rPr>
          <w:color w:val="212529"/>
          <w:shd w:val="clear" w:color="auto" w:fill="FFFFFF"/>
        </w:rPr>
        <w:t>Lietuvos Respublikos valstybės ir savivaldybių turto valdymo, naudojimo ir disponavimo juo įstatymo 20 straipsnio 7 dalimi</w:t>
      </w:r>
      <w:r w:rsidRPr="00505781">
        <w:rPr>
          <w:color w:val="212529"/>
          <w:shd w:val="clear" w:color="auto" w:fill="FFFFFF"/>
        </w:rPr>
        <w:t>;</w:t>
      </w:r>
    </w:p>
    <w:p w14:paraId="639E80F0" w14:textId="1C2D9C5B" w:rsidR="00EF6781" w:rsidRPr="00505781" w:rsidRDefault="00A16D3C" w:rsidP="008C4BA0">
      <w:pPr>
        <w:ind w:firstLine="1134"/>
        <w:jc w:val="both"/>
        <w:rPr>
          <w:color w:val="000000"/>
        </w:rPr>
      </w:pPr>
      <w:r w:rsidRPr="00505781">
        <w:rPr>
          <w:color w:val="212529"/>
          <w:shd w:val="clear" w:color="auto" w:fill="FFFFFF"/>
        </w:rPr>
        <w:t xml:space="preserve">2.3. </w:t>
      </w:r>
      <w:r w:rsidR="001472C7" w:rsidRPr="00505781">
        <w:rPr>
          <w:color w:val="000000"/>
        </w:rPr>
        <w:t>Valstybės ir savivaldybių institucijų ir įstaigų vystomojo bendradarbiavimo veiklos įgyvendinimo ir humanitarinės pagalbos teikimo tvarkos aprašo, patvirtinto Lietuvos Respublikos Vyriausybės 2014 m. kovo 26 d. nutarim</w:t>
      </w:r>
      <w:r w:rsidR="007F1D96">
        <w:rPr>
          <w:color w:val="000000"/>
        </w:rPr>
        <w:t>u</w:t>
      </w:r>
      <w:r w:rsidR="001472C7" w:rsidRPr="00505781">
        <w:rPr>
          <w:color w:val="000000"/>
        </w:rPr>
        <w:t xml:space="preserve"> Nr. 278 „Dėl Valstybės ir savivaldybių institucijų ir įstaigų vystomojo bendradarbiavimo veiklos įgyvendinimo ir humanitarinės pagalbos teikimo tvarkos aprašo patvirtinimo“</w:t>
      </w:r>
      <w:r w:rsidR="00505781" w:rsidRPr="00505781">
        <w:rPr>
          <w:color w:val="000000"/>
        </w:rPr>
        <w:t xml:space="preserve"> nuostatomis;</w:t>
      </w:r>
      <w:r w:rsidR="001472C7" w:rsidRPr="00505781">
        <w:rPr>
          <w:color w:val="000000"/>
        </w:rPr>
        <w:t xml:space="preserve"> </w:t>
      </w:r>
    </w:p>
    <w:p w14:paraId="5E051BE2" w14:textId="5173A53F" w:rsidR="00A16D3C" w:rsidRPr="00505781" w:rsidRDefault="00A16D3C" w:rsidP="008C4BA0">
      <w:pPr>
        <w:ind w:firstLine="1134"/>
        <w:jc w:val="both"/>
        <w:rPr>
          <w:shd w:val="clear" w:color="auto" w:fill="FFFFFF"/>
        </w:rPr>
      </w:pPr>
      <w:r w:rsidRPr="00505781">
        <w:rPr>
          <w:color w:val="212529"/>
          <w:shd w:val="clear" w:color="auto" w:fill="FFFFFF"/>
        </w:rPr>
        <w:t xml:space="preserve">2.4. </w:t>
      </w:r>
      <w:bookmarkStart w:id="3" w:name="_Hlk99108034"/>
      <w:r w:rsidRPr="00505781">
        <w:t xml:space="preserve">Ukrainos </w:t>
      </w:r>
      <w:r w:rsidR="008B763F" w:rsidRPr="00505781">
        <w:rPr>
          <w:shd w:val="clear" w:color="auto" w:fill="FFFFFF"/>
        </w:rPr>
        <w:t xml:space="preserve">Donecko srities </w:t>
      </w:r>
      <w:r w:rsidRPr="00505781">
        <w:rPr>
          <w:shd w:val="clear" w:color="auto" w:fill="FFFFFF"/>
        </w:rPr>
        <w:t xml:space="preserve">Lymano miesto tarybos vykdomojo komiteto </w:t>
      </w:r>
      <w:bookmarkEnd w:id="3"/>
      <w:r w:rsidRPr="00505781">
        <w:rPr>
          <w:shd w:val="clear" w:color="auto" w:fill="FFFFFF"/>
        </w:rPr>
        <w:t>202</w:t>
      </w:r>
      <w:r w:rsidR="00B50643">
        <w:rPr>
          <w:shd w:val="clear" w:color="auto" w:fill="FFFFFF"/>
        </w:rPr>
        <w:t>3</w:t>
      </w:r>
      <w:r w:rsidRPr="00505781">
        <w:rPr>
          <w:shd w:val="clear" w:color="auto" w:fill="FFFFFF"/>
        </w:rPr>
        <w:t xml:space="preserve"> m. </w:t>
      </w:r>
      <w:r w:rsidR="00B50643">
        <w:rPr>
          <w:shd w:val="clear" w:color="auto" w:fill="FFFFFF"/>
        </w:rPr>
        <w:t>kov</w:t>
      </w:r>
      <w:r w:rsidR="00CC78C8">
        <w:rPr>
          <w:shd w:val="clear" w:color="auto" w:fill="FFFFFF"/>
        </w:rPr>
        <w:t>o</w:t>
      </w:r>
      <w:r w:rsidRPr="00505781">
        <w:rPr>
          <w:shd w:val="clear" w:color="auto" w:fill="FFFFFF"/>
        </w:rPr>
        <w:t xml:space="preserve"> </w:t>
      </w:r>
      <w:r w:rsidR="00255000">
        <w:rPr>
          <w:shd w:val="clear" w:color="auto" w:fill="FFFFFF"/>
        </w:rPr>
        <w:t xml:space="preserve">8 </w:t>
      </w:r>
      <w:r w:rsidRPr="00505781">
        <w:rPr>
          <w:shd w:val="clear" w:color="auto" w:fill="FFFFFF"/>
        </w:rPr>
        <w:t>d. prašymu, kuriuo</w:t>
      </w:r>
      <w:r w:rsidR="00B50643">
        <w:rPr>
          <w:shd w:val="clear" w:color="auto" w:fill="FFFFFF"/>
        </w:rPr>
        <w:t xml:space="preserve"> prašo </w:t>
      </w:r>
      <w:r w:rsidR="00255000">
        <w:t>2 mikroautobusų,</w:t>
      </w:r>
      <w:r w:rsidR="00B50643">
        <w:t xml:space="preserve"> 2 sunkvežimių-šiukšliav</w:t>
      </w:r>
      <w:r w:rsidR="008621BD">
        <w:t>e</w:t>
      </w:r>
      <w:r w:rsidR="00B50643">
        <w:t>žių</w:t>
      </w:r>
      <w:r w:rsidR="00724FC1">
        <w:t xml:space="preserve"> ir </w:t>
      </w:r>
      <w:r w:rsidR="00724FC1" w:rsidRPr="00505781">
        <w:rPr>
          <w:shd w:val="clear" w:color="auto" w:fill="FFFFFF"/>
        </w:rPr>
        <w:t>202</w:t>
      </w:r>
      <w:r w:rsidR="00724FC1">
        <w:rPr>
          <w:shd w:val="clear" w:color="auto" w:fill="FFFFFF"/>
        </w:rPr>
        <w:t>3</w:t>
      </w:r>
      <w:r w:rsidR="00724FC1" w:rsidRPr="00505781">
        <w:rPr>
          <w:shd w:val="clear" w:color="auto" w:fill="FFFFFF"/>
        </w:rPr>
        <w:t xml:space="preserve"> m. </w:t>
      </w:r>
      <w:r w:rsidR="00724FC1">
        <w:rPr>
          <w:shd w:val="clear" w:color="auto" w:fill="FFFFFF"/>
        </w:rPr>
        <w:t>kovo</w:t>
      </w:r>
      <w:r w:rsidR="00724FC1" w:rsidRPr="00505781">
        <w:rPr>
          <w:shd w:val="clear" w:color="auto" w:fill="FFFFFF"/>
        </w:rPr>
        <w:t xml:space="preserve"> </w:t>
      </w:r>
      <w:r w:rsidR="00724FC1">
        <w:rPr>
          <w:shd w:val="clear" w:color="auto" w:fill="FFFFFF"/>
        </w:rPr>
        <w:t xml:space="preserve">14 </w:t>
      </w:r>
      <w:r w:rsidR="00724FC1" w:rsidRPr="00505781">
        <w:rPr>
          <w:shd w:val="clear" w:color="auto" w:fill="FFFFFF"/>
        </w:rPr>
        <w:t>d. prašymu, kuriuo</w:t>
      </w:r>
      <w:r w:rsidR="00724FC1">
        <w:rPr>
          <w:shd w:val="clear" w:color="auto" w:fill="FFFFFF"/>
        </w:rPr>
        <w:t xml:space="preserve"> prašo </w:t>
      </w:r>
      <w:r w:rsidR="00724FC1">
        <w:t>5 benzininių daugiafunkcinių trimerių</w:t>
      </w:r>
      <w:r w:rsidR="00255000">
        <w:rPr>
          <w:shd w:val="clear" w:color="auto" w:fill="FFFFFF"/>
        </w:rPr>
        <w:t>;</w:t>
      </w:r>
    </w:p>
    <w:p w14:paraId="09B7EDF0" w14:textId="75E21514" w:rsidR="00406068" w:rsidRPr="00505781" w:rsidRDefault="00A16D3C" w:rsidP="008C4BA0">
      <w:pPr>
        <w:ind w:firstLine="1134"/>
        <w:jc w:val="both"/>
      </w:pPr>
      <w:r w:rsidRPr="00505781">
        <w:rPr>
          <w:shd w:val="clear" w:color="auto" w:fill="FFFFFF"/>
        </w:rPr>
        <w:t>2.5.</w:t>
      </w:r>
      <w:r w:rsidR="00EF6781" w:rsidRPr="00505781">
        <w:rPr>
          <w:color w:val="212529"/>
          <w:shd w:val="clear" w:color="auto" w:fill="FFFFFF"/>
        </w:rPr>
        <w:t xml:space="preserve"> </w:t>
      </w:r>
      <w:r w:rsidRPr="00C70133">
        <w:rPr>
          <w:shd w:val="clear" w:color="auto" w:fill="FFFFFF"/>
        </w:rPr>
        <w:t>202</w:t>
      </w:r>
      <w:r w:rsidR="00B50643">
        <w:rPr>
          <w:shd w:val="clear" w:color="auto" w:fill="FFFFFF"/>
        </w:rPr>
        <w:t>3</w:t>
      </w:r>
      <w:r w:rsidRPr="00C70133">
        <w:rPr>
          <w:shd w:val="clear" w:color="auto" w:fill="FFFFFF"/>
        </w:rPr>
        <w:t xml:space="preserve"> m. </w:t>
      </w:r>
      <w:r w:rsidR="00B50643">
        <w:rPr>
          <w:shd w:val="clear" w:color="auto" w:fill="FFFFFF"/>
        </w:rPr>
        <w:t>kov</w:t>
      </w:r>
      <w:r w:rsidR="00255000">
        <w:rPr>
          <w:shd w:val="clear" w:color="auto" w:fill="FFFFFF"/>
        </w:rPr>
        <w:t>o</w:t>
      </w:r>
      <w:r w:rsidRPr="00C70133">
        <w:rPr>
          <w:shd w:val="clear" w:color="auto" w:fill="FFFFFF"/>
        </w:rPr>
        <w:t xml:space="preserve"> </w:t>
      </w:r>
      <w:r w:rsidR="00255000">
        <w:rPr>
          <w:shd w:val="clear" w:color="auto" w:fill="FFFFFF"/>
        </w:rPr>
        <w:t>9</w:t>
      </w:r>
      <w:r w:rsidRPr="00C70133">
        <w:rPr>
          <w:shd w:val="clear" w:color="auto" w:fill="FFFFFF"/>
        </w:rPr>
        <w:t xml:space="preserve"> d.</w:t>
      </w:r>
      <w:r w:rsidR="00724FC1">
        <w:rPr>
          <w:shd w:val="clear" w:color="auto" w:fill="FFFFFF"/>
        </w:rPr>
        <w:t xml:space="preserve"> ir kovo 15 d.</w:t>
      </w:r>
      <w:r w:rsidRPr="00C70133">
        <w:rPr>
          <w:shd w:val="clear" w:color="auto" w:fill="FFFFFF"/>
        </w:rPr>
        <w:t xml:space="preserve"> </w:t>
      </w:r>
      <w:r w:rsidR="00EF6781" w:rsidRPr="00C70133">
        <w:rPr>
          <w:shd w:val="clear" w:color="auto" w:fill="FFFFFF"/>
        </w:rPr>
        <w:t>Lietuvos Respublikos užsienio reikalų ministerij</w:t>
      </w:r>
      <w:r w:rsidR="00406068" w:rsidRPr="00C70133">
        <w:rPr>
          <w:shd w:val="clear" w:color="auto" w:fill="FFFFFF"/>
        </w:rPr>
        <w:t>os rekomendacij</w:t>
      </w:r>
      <w:r w:rsidR="00724FC1">
        <w:rPr>
          <w:shd w:val="clear" w:color="auto" w:fill="FFFFFF"/>
        </w:rPr>
        <w:t>omis</w:t>
      </w:r>
      <w:r w:rsidR="00EF6781" w:rsidRPr="00505781">
        <w:rPr>
          <w:color w:val="212529"/>
          <w:shd w:val="clear" w:color="auto" w:fill="FFFFFF"/>
        </w:rPr>
        <w:t xml:space="preserve">, </w:t>
      </w:r>
      <w:r w:rsidR="00406068" w:rsidRPr="00505781">
        <w:t>teikti humanitarinę pagalbą Ukrainai</w:t>
      </w:r>
      <w:r w:rsidR="008C4BA0">
        <w:t xml:space="preserve"> (pridedama)</w:t>
      </w:r>
      <w:r w:rsidR="00255000">
        <w:t>;</w:t>
      </w:r>
    </w:p>
    <w:p w14:paraId="7D2B632C" w14:textId="039C1616" w:rsidR="008C4BA0" w:rsidRDefault="00406068" w:rsidP="008C4BA0">
      <w:pPr>
        <w:ind w:firstLine="1134"/>
        <w:jc w:val="both"/>
      </w:pPr>
      <w:r w:rsidRPr="00505781">
        <w:rPr>
          <w:color w:val="212529"/>
          <w:shd w:val="clear" w:color="auto" w:fill="FFFFFF"/>
          <w:lang w:val="en-US"/>
        </w:rPr>
        <w:t xml:space="preserve">2.6. </w:t>
      </w:r>
      <w:r w:rsidR="00EF6781" w:rsidRPr="00505781">
        <w:rPr>
          <w:color w:val="212529"/>
          <w:shd w:val="clear" w:color="auto" w:fill="FFFFFF"/>
          <w:lang w:val="en-US"/>
        </w:rPr>
        <w:t>202</w:t>
      </w:r>
      <w:r w:rsidR="00B50643">
        <w:rPr>
          <w:color w:val="212529"/>
          <w:shd w:val="clear" w:color="auto" w:fill="FFFFFF"/>
          <w:lang w:val="en-US"/>
        </w:rPr>
        <w:t>3</w:t>
      </w:r>
      <w:r w:rsidR="00EF6781" w:rsidRPr="00505781">
        <w:rPr>
          <w:color w:val="212529"/>
          <w:shd w:val="clear" w:color="auto" w:fill="FFFFFF"/>
          <w:lang w:val="en-US"/>
        </w:rPr>
        <w:t xml:space="preserve"> m</w:t>
      </w:r>
      <w:r w:rsidR="00EF6781" w:rsidRPr="005C2051">
        <w:rPr>
          <w:color w:val="212529"/>
          <w:shd w:val="clear" w:color="auto" w:fill="FFFFFF"/>
        </w:rPr>
        <w:t xml:space="preserve">. </w:t>
      </w:r>
      <w:r w:rsidR="00B50643">
        <w:rPr>
          <w:color w:val="212529"/>
          <w:shd w:val="clear" w:color="auto" w:fill="FFFFFF"/>
        </w:rPr>
        <w:t>kov</w:t>
      </w:r>
      <w:r w:rsidR="00255000">
        <w:rPr>
          <w:color w:val="212529"/>
          <w:shd w:val="clear" w:color="auto" w:fill="FFFFFF"/>
        </w:rPr>
        <w:t>o</w:t>
      </w:r>
      <w:r w:rsidR="00EF6781" w:rsidRPr="00505781">
        <w:rPr>
          <w:color w:val="212529"/>
          <w:shd w:val="clear" w:color="auto" w:fill="FFFFFF"/>
          <w:lang w:val="en-US"/>
        </w:rPr>
        <w:t xml:space="preserve"> </w:t>
      </w:r>
      <w:r w:rsidR="00B50643">
        <w:rPr>
          <w:color w:val="212529"/>
          <w:shd w:val="clear" w:color="auto" w:fill="FFFFFF"/>
          <w:lang w:val="en-US"/>
        </w:rPr>
        <w:t>1</w:t>
      </w:r>
      <w:r w:rsidR="00255000">
        <w:rPr>
          <w:color w:val="212529"/>
          <w:shd w:val="clear" w:color="auto" w:fill="FFFFFF"/>
          <w:lang w:val="en-US"/>
        </w:rPr>
        <w:t>0</w:t>
      </w:r>
      <w:r w:rsidR="00EF6781" w:rsidRPr="00505781">
        <w:rPr>
          <w:color w:val="212529"/>
          <w:shd w:val="clear" w:color="auto" w:fill="FFFFFF"/>
          <w:lang w:val="en-US"/>
        </w:rPr>
        <w:t xml:space="preserve"> d.</w:t>
      </w:r>
      <w:r w:rsidR="00724FC1">
        <w:rPr>
          <w:color w:val="212529"/>
          <w:shd w:val="clear" w:color="auto" w:fill="FFFFFF"/>
          <w:lang w:val="en-US"/>
        </w:rPr>
        <w:t xml:space="preserve"> ir kovo 15 d.</w:t>
      </w:r>
      <w:r w:rsidR="00EF6781" w:rsidRPr="00505781">
        <w:rPr>
          <w:color w:val="212529"/>
          <w:shd w:val="clear" w:color="auto" w:fill="FFFFFF"/>
          <w:lang w:val="en-US"/>
        </w:rPr>
        <w:t xml:space="preserve"> </w:t>
      </w:r>
      <w:r w:rsidR="00EF6781" w:rsidRPr="00505781">
        <w:rPr>
          <w:color w:val="212529"/>
          <w:shd w:val="clear" w:color="auto" w:fill="FFFFFF"/>
        </w:rPr>
        <w:t>įvyk</w:t>
      </w:r>
      <w:r w:rsidRPr="00505781">
        <w:rPr>
          <w:color w:val="212529"/>
          <w:shd w:val="clear" w:color="auto" w:fill="FFFFFF"/>
        </w:rPr>
        <w:t>usi</w:t>
      </w:r>
      <w:r w:rsidR="00724FC1">
        <w:rPr>
          <w:color w:val="212529"/>
          <w:shd w:val="clear" w:color="auto" w:fill="FFFFFF"/>
        </w:rPr>
        <w:t>ų</w:t>
      </w:r>
      <w:r w:rsidR="00EF6781" w:rsidRPr="00505781">
        <w:rPr>
          <w:color w:val="212529"/>
          <w:shd w:val="clear" w:color="auto" w:fill="FFFFFF"/>
        </w:rPr>
        <w:t xml:space="preserve"> </w:t>
      </w:r>
      <w:r w:rsidR="00AC1EFD" w:rsidRPr="00505781">
        <w:t>Klaipėdos rajono savivaldybės Humanitarinės pagalbos teikimo komisijos</w:t>
      </w:r>
      <w:r w:rsidR="00724FC1">
        <w:t xml:space="preserve"> posėdžių</w:t>
      </w:r>
      <w:r w:rsidR="00AC1EFD" w:rsidRPr="00505781">
        <w:t xml:space="preserve">, sudarytos Klaipėdos rajono savivaldybės administracijos </w:t>
      </w:r>
      <w:r w:rsidR="00B0290D" w:rsidRPr="00505781">
        <w:t>direktoriaus</w:t>
      </w:r>
      <w:r w:rsidR="00B0290D" w:rsidRPr="00505781">
        <w:rPr>
          <w:lang w:val="en-US"/>
        </w:rPr>
        <w:t xml:space="preserve"> 202 m. </w:t>
      </w:r>
      <w:r w:rsidR="00B0290D" w:rsidRPr="005C2051">
        <w:t xml:space="preserve">kovo </w:t>
      </w:r>
      <w:r w:rsidR="00B0290D" w:rsidRPr="00505781">
        <w:rPr>
          <w:lang w:val="en-US"/>
        </w:rPr>
        <w:t xml:space="preserve">21 d. </w:t>
      </w:r>
      <w:r w:rsidR="00AC1EFD" w:rsidRPr="00505781">
        <w:t xml:space="preserve">įsakymu </w:t>
      </w:r>
      <w:r w:rsidR="00B0290D" w:rsidRPr="00505781">
        <w:t>N</w:t>
      </w:r>
      <w:r w:rsidR="00AC1EFD" w:rsidRPr="00505781">
        <w:t>r</w:t>
      </w:r>
      <w:r w:rsidR="00B0290D" w:rsidRPr="00505781">
        <w:t xml:space="preserve">. AV-757 „Dėl Klaipėdos rajono savivaldybės humanitarinės pagalbos teikimo komisijos sudarymo ir jos nuostatų patvirtinimo“ </w:t>
      </w:r>
      <w:r w:rsidRPr="00505781">
        <w:t>rekomendacij</w:t>
      </w:r>
      <w:r w:rsidR="00724FC1">
        <w:t>omis</w:t>
      </w:r>
      <w:r w:rsidR="008C4BA0">
        <w:t xml:space="preserve"> (pridedama)</w:t>
      </w:r>
      <w:r w:rsidR="00255000">
        <w:t>;</w:t>
      </w:r>
    </w:p>
    <w:p w14:paraId="0DCDD406" w14:textId="7442B5DB" w:rsidR="00B863E1" w:rsidRPr="001F5666" w:rsidRDefault="008C4BA0" w:rsidP="008F3B58">
      <w:pPr>
        <w:pStyle w:val="Pagrindiniotekstotrauka"/>
        <w:tabs>
          <w:tab w:val="left" w:pos="540"/>
          <w:tab w:val="right" w:pos="9639"/>
        </w:tabs>
        <w:spacing w:after="0"/>
        <w:ind w:left="1080" w:right="-81" w:firstLine="54"/>
        <w:rPr>
          <w:b/>
        </w:rPr>
      </w:pPr>
      <w:r w:rsidRPr="001F5666">
        <w:rPr>
          <w:b/>
        </w:rPr>
        <w:t xml:space="preserve">3. </w:t>
      </w:r>
      <w:r w:rsidR="00B863E1" w:rsidRPr="001F5666">
        <w:rPr>
          <w:b/>
        </w:rPr>
        <w:t xml:space="preserve">Kaip šiuo metu yra teisiškai reglamentuojami projekte aptariami klausimai: </w:t>
      </w:r>
    </w:p>
    <w:p w14:paraId="123ABB0F" w14:textId="0D04E65D" w:rsidR="008F3B58" w:rsidRDefault="008C4BA0" w:rsidP="001F5666">
      <w:pPr>
        <w:pStyle w:val="Pagrindiniotekstotrauka"/>
        <w:tabs>
          <w:tab w:val="left" w:pos="540"/>
          <w:tab w:val="right" w:pos="9639"/>
        </w:tabs>
        <w:spacing w:after="0"/>
        <w:ind w:left="0" w:right="-81" w:firstLine="1134"/>
        <w:jc w:val="both"/>
        <w:rPr>
          <w:color w:val="000000"/>
        </w:rPr>
      </w:pPr>
      <w:r w:rsidRPr="0033036A">
        <w:t>V</w:t>
      </w:r>
      <w:r w:rsidRPr="0033036A">
        <w:rPr>
          <w:color w:val="000000"/>
        </w:rPr>
        <w:t xml:space="preserve">alstybės ir savivaldybių institucijų ir įstaigų vystomojo bendradarbiavimo veiklos įgyvendinimo ir humanitarinės pagalbos teikimo tvarkos aprašo, patvirtinto Lietuvos Respublikos Vyriausybės 2014 m. kovo 26 d. nutarimu Nr. 278, </w:t>
      </w:r>
      <w:r w:rsidR="00502E25" w:rsidRPr="0033036A">
        <w:rPr>
          <w:color w:val="000000"/>
        </w:rPr>
        <w:t>94.</w:t>
      </w:r>
      <w:r w:rsidR="00502E25">
        <w:rPr>
          <w:color w:val="000000"/>
        </w:rPr>
        <w:t>5</w:t>
      </w:r>
      <w:r w:rsidR="008F3B58">
        <w:rPr>
          <w:color w:val="000000"/>
        </w:rPr>
        <w:t xml:space="preserve"> papunktyje nustatyta, kad institucijos humanitarinę pagalbą gali teikti neatlygintinai perduodamos valstybei arba savivaldybei nuosavybės teise priklausantį turtą, patikėjimo teise valdomą institucijų, skirtą humanitarinei pagalbai teikti, tarptautinių organizacijų, kitų valstybių valstybės ar savivaldybių institucijų, kitų valstybių viešųjų juridinių asmenų nuosavybėn</w:t>
      </w:r>
      <w:r w:rsidR="008A2FED">
        <w:rPr>
          <w:color w:val="000000"/>
        </w:rPr>
        <w:t>.</w:t>
      </w:r>
    </w:p>
    <w:p w14:paraId="02D8FD04" w14:textId="77777777" w:rsidR="008B763F" w:rsidRDefault="008F3B58" w:rsidP="008B763F">
      <w:pPr>
        <w:ind w:firstLine="1080"/>
        <w:jc w:val="both"/>
      </w:pPr>
      <w:r w:rsidRPr="008B763F">
        <w:rPr>
          <w:b/>
          <w:bCs/>
        </w:rPr>
        <w:t xml:space="preserve">4. </w:t>
      </w:r>
      <w:r w:rsidR="00B863E1" w:rsidRPr="008B763F">
        <w:rPr>
          <w:b/>
          <w:bCs/>
        </w:rPr>
        <w:t>Kokių teigiamų rezultatų yra laukiama:</w:t>
      </w:r>
      <w:r w:rsidR="005D4DA2">
        <w:t xml:space="preserve"> </w:t>
      </w:r>
      <w:r>
        <w:rPr>
          <w:bCs/>
        </w:rPr>
        <w:t>b</w:t>
      </w:r>
      <w:r w:rsidR="00EF6781" w:rsidRPr="00505781">
        <w:t xml:space="preserve">us suteikta humanitarinė pagalba </w:t>
      </w:r>
      <w:r w:rsidR="008B763F" w:rsidRPr="005C2051">
        <w:t xml:space="preserve">Klaipėdos rajono savivaldybės miestui partneriui – Ukrainos </w:t>
      </w:r>
      <w:r w:rsidR="008B763F" w:rsidRPr="005C2051">
        <w:rPr>
          <w:shd w:val="clear" w:color="auto" w:fill="FFFFFF"/>
        </w:rPr>
        <w:t xml:space="preserve">Donecko srities </w:t>
      </w:r>
      <w:r w:rsidR="008B763F" w:rsidRPr="005C2051">
        <w:t>Lymano miesto savivaldybei.</w:t>
      </w:r>
    </w:p>
    <w:p w14:paraId="6AAC7586" w14:textId="371384C3" w:rsidR="005D4DA2" w:rsidRDefault="005D4DA2" w:rsidP="008B763F">
      <w:pPr>
        <w:ind w:firstLine="1080"/>
        <w:jc w:val="both"/>
        <w:rPr>
          <w:bCs/>
        </w:rPr>
      </w:pPr>
      <w:r w:rsidRPr="008B763F">
        <w:rPr>
          <w:rStyle w:val="FontStyle150"/>
          <w:b/>
          <w:bCs/>
          <w:sz w:val="24"/>
          <w:szCs w:val="24"/>
        </w:rPr>
        <w:t xml:space="preserve">5. </w:t>
      </w:r>
      <w:r w:rsidR="00B863E1" w:rsidRPr="008B763F">
        <w:rPr>
          <w:rStyle w:val="FontStyle150"/>
          <w:b/>
          <w:bCs/>
          <w:sz w:val="24"/>
          <w:szCs w:val="24"/>
        </w:rPr>
        <w:t>Galimos neigiamos pasekmės priėmus siūlomą Savivaldybės tarybos sprendimo projektą</w:t>
      </w:r>
      <w:r w:rsidR="00B863E1" w:rsidRPr="008B763F">
        <w:rPr>
          <w:b/>
          <w:bCs/>
        </w:rPr>
        <w:t xml:space="preserve"> ir kokių priemonių būtina imtis, siekiant išvengti neigiamų pasekmių:</w:t>
      </w:r>
      <w:r>
        <w:rPr>
          <w:bCs/>
        </w:rPr>
        <w:t xml:space="preserve"> n</w:t>
      </w:r>
      <w:r w:rsidR="00EF6781" w:rsidRPr="00505781">
        <w:rPr>
          <w:bCs/>
        </w:rPr>
        <w:t>eigiamų pasekmių nenumatoma.</w:t>
      </w:r>
    </w:p>
    <w:p w14:paraId="02F16D07" w14:textId="3CF1EB08" w:rsidR="00B863E1" w:rsidRPr="005D4DA2" w:rsidRDefault="005D4DA2" w:rsidP="005D4DA2">
      <w:pPr>
        <w:tabs>
          <w:tab w:val="left" w:pos="993"/>
        </w:tabs>
        <w:ind w:firstLine="1134"/>
        <w:jc w:val="both"/>
        <w:rPr>
          <w:rStyle w:val="FontStyle150"/>
          <w:bCs/>
          <w:sz w:val="24"/>
          <w:szCs w:val="24"/>
        </w:rPr>
      </w:pPr>
      <w:r w:rsidRPr="008B763F">
        <w:rPr>
          <w:b/>
        </w:rPr>
        <w:t xml:space="preserve">6. </w:t>
      </w:r>
      <w:r w:rsidR="00B863E1" w:rsidRPr="008B763F">
        <w:rPr>
          <w:rStyle w:val="FontStyle150"/>
          <w:b/>
          <w:sz w:val="24"/>
          <w:szCs w:val="24"/>
        </w:rPr>
        <w:t>Kokius teisės aktus būtina pakeisti ar panaikinti, priėmus teikiamą Savivaldybės tarybos sprendimo projektą:</w:t>
      </w:r>
      <w:r>
        <w:rPr>
          <w:rStyle w:val="FontStyle150"/>
          <w:bCs/>
          <w:sz w:val="24"/>
          <w:szCs w:val="24"/>
        </w:rPr>
        <w:t xml:space="preserve"> p</w:t>
      </w:r>
      <w:r w:rsidR="00EF6781" w:rsidRPr="00505781">
        <w:rPr>
          <w:lang w:eastAsia="ar-SA"/>
        </w:rPr>
        <w:t>akeisti, panaikinti ar priimti naujų sprendimų projektų nereikės.</w:t>
      </w:r>
    </w:p>
    <w:p w14:paraId="5AF85674" w14:textId="2A60F066" w:rsidR="00B863E1" w:rsidRPr="00894F32" w:rsidRDefault="00894F32" w:rsidP="00894F32">
      <w:pPr>
        <w:tabs>
          <w:tab w:val="left" w:pos="993"/>
        </w:tabs>
        <w:ind w:firstLine="1134"/>
        <w:jc w:val="both"/>
      </w:pPr>
      <w:r w:rsidRPr="008B763F">
        <w:rPr>
          <w:b/>
        </w:rPr>
        <w:lastRenderedPageBreak/>
        <w:t xml:space="preserve">7. </w:t>
      </w:r>
      <w:r w:rsidR="00B863E1" w:rsidRPr="008B763F">
        <w:rPr>
          <w:b/>
        </w:rPr>
        <w:t>Projekto rengimo metu gauti specialistų vertinimai ir išvados. Ekonominiai apskaičiavimai</w:t>
      </w:r>
      <w:r w:rsidR="00B863E1" w:rsidRPr="00505781">
        <w:rPr>
          <w:bCs/>
        </w:rPr>
        <w:t xml:space="preserve">: </w:t>
      </w:r>
      <w:r w:rsidR="007C331F" w:rsidRPr="00505781">
        <w:rPr>
          <w:bCs/>
        </w:rPr>
        <w:t>Nėra.</w:t>
      </w:r>
    </w:p>
    <w:p w14:paraId="34B023B9" w14:textId="5915291B" w:rsidR="00A23E34" w:rsidRPr="00A23E34" w:rsidRDefault="00894F32" w:rsidP="00A23E34">
      <w:pPr>
        <w:tabs>
          <w:tab w:val="left" w:pos="993"/>
        </w:tabs>
        <w:ind w:firstLine="1134"/>
        <w:jc w:val="both"/>
      </w:pPr>
      <w:r w:rsidRPr="001F5666">
        <w:rPr>
          <w:b/>
          <w:bCs/>
        </w:rPr>
        <w:t xml:space="preserve">8. </w:t>
      </w:r>
      <w:r w:rsidR="00B863E1" w:rsidRPr="001F5666">
        <w:rPr>
          <w:b/>
          <w:bCs/>
        </w:rPr>
        <w:t>Sprendimo įgyvendinimui reikalingos lėšos:</w:t>
      </w:r>
      <w:r>
        <w:rPr>
          <w:bCs/>
        </w:rPr>
        <w:t xml:space="preserve"> </w:t>
      </w:r>
      <w:r w:rsidR="007C331F" w:rsidRPr="00A23E34">
        <w:t xml:space="preserve">Siūloma skirti iki </w:t>
      </w:r>
      <w:r w:rsidR="0065198A">
        <w:t>7</w:t>
      </w:r>
      <w:r w:rsidR="008A2FED" w:rsidRPr="007F1D96">
        <w:t>0 000 (</w:t>
      </w:r>
      <w:r w:rsidR="0065198A">
        <w:t>setyn</w:t>
      </w:r>
      <w:r w:rsidR="00B50643">
        <w:t>ias</w:t>
      </w:r>
      <w:r w:rsidR="008A2FED" w:rsidRPr="007F1D96">
        <w:t>dešimt tūkstančių eurų</w:t>
      </w:r>
      <w:r w:rsidR="007C331F" w:rsidRPr="007F1D96">
        <w:t xml:space="preserve"> humanitarinę pagalbą </w:t>
      </w:r>
      <w:bookmarkStart w:id="4" w:name="_Hlk99108000"/>
      <w:r w:rsidR="00A23E34" w:rsidRPr="007F1D96">
        <w:t xml:space="preserve">Ukrainos </w:t>
      </w:r>
      <w:r w:rsidR="008B763F" w:rsidRPr="007F1D96">
        <w:rPr>
          <w:shd w:val="clear" w:color="auto" w:fill="FFFFFF"/>
        </w:rPr>
        <w:t xml:space="preserve">Donecko srities </w:t>
      </w:r>
      <w:r w:rsidR="00A23E34" w:rsidRPr="007F1D96">
        <w:t xml:space="preserve">Lymano miesto savivaldybei </w:t>
      </w:r>
      <w:bookmarkEnd w:id="4"/>
      <w:r w:rsidR="00A23E34" w:rsidRPr="007F1D96">
        <w:t xml:space="preserve">iš </w:t>
      </w:r>
      <w:r w:rsidR="007C331F" w:rsidRPr="007F1D96">
        <w:t xml:space="preserve"> </w:t>
      </w:r>
      <w:r w:rsidR="00A23E34" w:rsidRPr="007F1D96">
        <w:t>Klaipėdos rajono savivaldybės administracijos Strateginio veiklos plano 9 programos</w:t>
      </w:r>
      <w:r w:rsidR="00A23E34" w:rsidRPr="00A23E34">
        <w:t xml:space="preserve"> 1.1.</w:t>
      </w:r>
      <w:r w:rsidR="00134D60">
        <w:t>1</w:t>
      </w:r>
      <w:r w:rsidR="00E24511">
        <w:t>9</w:t>
      </w:r>
      <w:r w:rsidR="00A23E34" w:rsidRPr="00A23E34">
        <w:t>. priemonės „Pagalba Ukrainai ir jos žmonėms“ asignavimų.</w:t>
      </w:r>
    </w:p>
    <w:p w14:paraId="4429F932" w14:textId="516C677F" w:rsidR="00BF562E" w:rsidRDefault="00894F32" w:rsidP="00A23E34">
      <w:pPr>
        <w:tabs>
          <w:tab w:val="left" w:pos="993"/>
        </w:tabs>
        <w:ind w:firstLine="1134"/>
        <w:jc w:val="both"/>
      </w:pPr>
      <w:r w:rsidRPr="00A23E34">
        <w:rPr>
          <w:b/>
          <w:bCs/>
        </w:rPr>
        <w:t xml:space="preserve">9. </w:t>
      </w:r>
      <w:r w:rsidR="00B863E1" w:rsidRPr="00A23E34">
        <w:rPr>
          <w:b/>
          <w:bCs/>
        </w:rPr>
        <w:t>Kiti, autoriaus nuomone, reikalingi pagrindimai ir paaiškinimai:</w:t>
      </w:r>
      <w:r w:rsidR="007C331F" w:rsidRPr="00894F32">
        <w:t xml:space="preserve"> Nėra.</w:t>
      </w:r>
    </w:p>
    <w:p w14:paraId="254C95BE" w14:textId="77777777" w:rsidR="00B50643" w:rsidRDefault="00B50643" w:rsidP="00A23E34">
      <w:pPr>
        <w:tabs>
          <w:tab w:val="left" w:pos="993"/>
        </w:tabs>
        <w:ind w:firstLine="1134"/>
        <w:jc w:val="both"/>
      </w:pPr>
    </w:p>
    <w:p w14:paraId="56BC0C42" w14:textId="3EF70376" w:rsidR="00A23E34" w:rsidRPr="00894F32" w:rsidRDefault="00A23E34" w:rsidP="00A23E34">
      <w:pPr>
        <w:tabs>
          <w:tab w:val="left" w:pos="993"/>
        </w:tabs>
        <w:ind w:firstLine="1134"/>
        <w:jc w:val="both"/>
      </w:pPr>
      <w:r>
        <w:t>PRIDEDAMA:</w:t>
      </w:r>
    </w:p>
    <w:p w14:paraId="58361D39" w14:textId="51CF5A29" w:rsidR="00894F32" w:rsidRDefault="005C2051" w:rsidP="00C70133">
      <w:pPr>
        <w:pStyle w:val="Sraopastraipa"/>
        <w:ind w:left="0" w:firstLine="1134"/>
        <w:jc w:val="both"/>
        <w:rPr>
          <w:color w:val="000000"/>
          <w:lang w:val="lt-LT"/>
        </w:rPr>
      </w:pPr>
      <w:r w:rsidRPr="008B763F">
        <w:rPr>
          <w:color w:val="000000"/>
          <w:lang w:val="lt-LT"/>
        </w:rPr>
        <w:t xml:space="preserve">1. </w:t>
      </w:r>
      <w:r w:rsidRPr="008B763F">
        <w:rPr>
          <w:lang w:val="lt-LT"/>
        </w:rPr>
        <w:t xml:space="preserve">Ukrainos </w:t>
      </w:r>
      <w:r w:rsidR="008B763F" w:rsidRPr="008B763F">
        <w:rPr>
          <w:shd w:val="clear" w:color="auto" w:fill="FFFFFF"/>
          <w:lang w:val="lt-LT"/>
        </w:rPr>
        <w:t xml:space="preserve">Donecko srities </w:t>
      </w:r>
      <w:r w:rsidRPr="008B763F">
        <w:rPr>
          <w:shd w:val="clear" w:color="auto" w:fill="FFFFFF"/>
          <w:lang w:val="lt-LT"/>
        </w:rPr>
        <w:t xml:space="preserve">Lymano miesto tarybos vykdomojo komiteto </w:t>
      </w:r>
      <w:r w:rsidR="008A2FED" w:rsidRPr="00C70133">
        <w:rPr>
          <w:shd w:val="clear" w:color="auto" w:fill="FFFFFF"/>
        </w:rPr>
        <w:t>202</w:t>
      </w:r>
      <w:r w:rsidR="00B50643">
        <w:rPr>
          <w:shd w:val="clear" w:color="auto" w:fill="FFFFFF"/>
        </w:rPr>
        <w:t>3</w:t>
      </w:r>
      <w:r w:rsidR="008A2FED" w:rsidRPr="00C70133">
        <w:rPr>
          <w:shd w:val="clear" w:color="auto" w:fill="FFFFFF"/>
        </w:rPr>
        <w:t xml:space="preserve"> m. </w:t>
      </w:r>
      <w:r w:rsidR="00B50643" w:rsidRPr="00B50643">
        <w:rPr>
          <w:shd w:val="clear" w:color="auto" w:fill="FFFFFF"/>
          <w:lang w:val="lt-LT"/>
        </w:rPr>
        <w:t>kov</w:t>
      </w:r>
      <w:r w:rsidR="008A2FED" w:rsidRPr="00B50643">
        <w:rPr>
          <w:shd w:val="clear" w:color="auto" w:fill="FFFFFF"/>
          <w:lang w:val="lt-LT"/>
        </w:rPr>
        <w:t>o</w:t>
      </w:r>
      <w:r w:rsidR="008A2FED" w:rsidRPr="00C70133">
        <w:rPr>
          <w:shd w:val="clear" w:color="auto" w:fill="FFFFFF"/>
        </w:rPr>
        <w:t xml:space="preserve"> </w:t>
      </w:r>
      <w:r w:rsidR="008A2FED">
        <w:rPr>
          <w:shd w:val="clear" w:color="auto" w:fill="FFFFFF"/>
        </w:rPr>
        <w:t>8</w:t>
      </w:r>
      <w:r w:rsidR="008A2FED" w:rsidRPr="00C70133">
        <w:rPr>
          <w:shd w:val="clear" w:color="auto" w:fill="FFFFFF"/>
        </w:rPr>
        <w:t xml:space="preserve"> d.</w:t>
      </w:r>
      <w:r w:rsidRPr="008B763F">
        <w:rPr>
          <w:shd w:val="clear" w:color="auto" w:fill="FFFFFF"/>
          <w:lang w:val="lt-LT"/>
        </w:rPr>
        <w:t xml:space="preserve"> prašyma</w:t>
      </w:r>
      <w:r w:rsidR="005762F7">
        <w:rPr>
          <w:shd w:val="clear" w:color="auto" w:fill="FFFFFF"/>
          <w:lang w:val="lt-LT"/>
        </w:rPr>
        <w:t>s</w:t>
      </w:r>
      <w:r w:rsidRPr="008B763F">
        <w:rPr>
          <w:shd w:val="clear" w:color="auto" w:fill="FFFFFF"/>
          <w:lang w:val="lt-LT"/>
        </w:rPr>
        <w:t xml:space="preserve"> (</w:t>
      </w:r>
      <w:r w:rsidR="001D3FA6">
        <w:rPr>
          <w:shd w:val="clear" w:color="auto" w:fill="FFFFFF"/>
          <w:lang w:val="lt-LT"/>
        </w:rPr>
        <w:t>rusų</w:t>
      </w:r>
      <w:r w:rsidRPr="008B763F">
        <w:rPr>
          <w:shd w:val="clear" w:color="auto" w:fill="FFFFFF"/>
          <w:lang w:val="lt-LT"/>
        </w:rPr>
        <w:t xml:space="preserve"> kalba)</w:t>
      </w:r>
      <w:r w:rsidR="00894F32" w:rsidRPr="008B763F">
        <w:rPr>
          <w:color w:val="000000"/>
          <w:lang w:val="lt-LT"/>
        </w:rPr>
        <w:t xml:space="preserve">, </w:t>
      </w:r>
      <w:r w:rsidR="005762F7">
        <w:rPr>
          <w:color w:val="000000"/>
          <w:lang w:val="lt-LT"/>
        </w:rPr>
        <w:t>2</w:t>
      </w:r>
      <w:r w:rsidR="00894F32" w:rsidRPr="008B763F">
        <w:rPr>
          <w:color w:val="000000"/>
          <w:lang w:val="lt-LT"/>
        </w:rPr>
        <w:t xml:space="preserve"> lapa</w:t>
      </w:r>
      <w:r w:rsidR="00153A0C">
        <w:rPr>
          <w:color w:val="000000"/>
          <w:lang w:val="lt-LT"/>
        </w:rPr>
        <w:t>i</w:t>
      </w:r>
      <w:r w:rsidR="00894F32" w:rsidRPr="008B763F">
        <w:rPr>
          <w:color w:val="000000"/>
          <w:lang w:val="lt-LT"/>
        </w:rPr>
        <w:t>;</w:t>
      </w:r>
    </w:p>
    <w:p w14:paraId="3155DCA0" w14:textId="07C3BB8A" w:rsidR="005762F7" w:rsidRPr="005762F7" w:rsidRDefault="005762F7" w:rsidP="005762F7">
      <w:pPr>
        <w:pStyle w:val="Sraopastraipa"/>
        <w:ind w:left="0" w:firstLine="1134"/>
        <w:jc w:val="both"/>
        <w:rPr>
          <w:lang w:val="lt-LT"/>
        </w:rPr>
      </w:pPr>
      <w:r>
        <w:rPr>
          <w:color w:val="000000"/>
          <w:lang w:val="lt-LT"/>
        </w:rPr>
        <w:t>2</w:t>
      </w:r>
      <w:r w:rsidRPr="008B763F">
        <w:rPr>
          <w:color w:val="000000"/>
          <w:lang w:val="lt-LT"/>
        </w:rPr>
        <w:t xml:space="preserve">. </w:t>
      </w:r>
      <w:r w:rsidRPr="008B763F">
        <w:rPr>
          <w:lang w:val="lt-LT"/>
        </w:rPr>
        <w:t xml:space="preserve">Ukrainos </w:t>
      </w:r>
      <w:r w:rsidRPr="008B763F">
        <w:rPr>
          <w:shd w:val="clear" w:color="auto" w:fill="FFFFFF"/>
          <w:lang w:val="lt-LT"/>
        </w:rPr>
        <w:t xml:space="preserve">Donecko srities Lymano miesto tarybos vykdomojo komiteto </w:t>
      </w:r>
      <w:r w:rsidRPr="00C70133">
        <w:rPr>
          <w:shd w:val="clear" w:color="auto" w:fill="FFFFFF"/>
        </w:rPr>
        <w:t>202</w:t>
      </w:r>
      <w:r>
        <w:rPr>
          <w:shd w:val="clear" w:color="auto" w:fill="FFFFFF"/>
        </w:rPr>
        <w:t>3</w:t>
      </w:r>
      <w:r w:rsidRPr="00C70133">
        <w:rPr>
          <w:shd w:val="clear" w:color="auto" w:fill="FFFFFF"/>
        </w:rPr>
        <w:t xml:space="preserve"> m.</w:t>
      </w:r>
      <w:r>
        <w:rPr>
          <w:shd w:val="clear" w:color="auto" w:fill="FFFFFF"/>
          <w:lang w:val="lt-LT"/>
        </w:rPr>
        <w:t xml:space="preserve"> kovo 14 d. </w:t>
      </w:r>
      <w:r w:rsidRPr="008B763F">
        <w:rPr>
          <w:shd w:val="clear" w:color="auto" w:fill="FFFFFF"/>
          <w:lang w:val="lt-LT"/>
        </w:rPr>
        <w:t>prašyma</w:t>
      </w:r>
      <w:r>
        <w:rPr>
          <w:shd w:val="clear" w:color="auto" w:fill="FFFFFF"/>
          <w:lang w:val="lt-LT"/>
        </w:rPr>
        <w:t>s</w:t>
      </w:r>
      <w:r w:rsidRPr="008B763F">
        <w:rPr>
          <w:shd w:val="clear" w:color="auto" w:fill="FFFFFF"/>
          <w:lang w:val="lt-LT"/>
        </w:rPr>
        <w:t xml:space="preserve"> (</w:t>
      </w:r>
      <w:r>
        <w:rPr>
          <w:shd w:val="clear" w:color="auto" w:fill="FFFFFF"/>
          <w:lang w:val="lt-LT"/>
        </w:rPr>
        <w:t>rusų</w:t>
      </w:r>
      <w:r w:rsidRPr="008B763F">
        <w:rPr>
          <w:shd w:val="clear" w:color="auto" w:fill="FFFFFF"/>
          <w:lang w:val="lt-LT"/>
        </w:rPr>
        <w:t xml:space="preserve"> kalba)</w:t>
      </w:r>
      <w:r w:rsidRPr="008B763F">
        <w:rPr>
          <w:color w:val="000000"/>
          <w:lang w:val="lt-LT"/>
        </w:rPr>
        <w:t xml:space="preserve">, </w:t>
      </w:r>
      <w:r>
        <w:rPr>
          <w:color w:val="000000"/>
          <w:lang w:val="lt-LT"/>
        </w:rPr>
        <w:t>2</w:t>
      </w:r>
      <w:r w:rsidRPr="008B763F">
        <w:rPr>
          <w:color w:val="000000"/>
          <w:lang w:val="lt-LT"/>
        </w:rPr>
        <w:t xml:space="preserve"> lapa</w:t>
      </w:r>
      <w:r>
        <w:rPr>
          <w:color w:val="000000"/>
          <w:lang w:val="lt-LT"/>
        </w:rPr>
        <w:t>i</w:t>
      </w:r>
      <w:r w:rsidRPr="008B763F">
        <w:rPr>
          <w:color w:val="000000"/>
          <w:lang w:val="lt-LT"/>
        </w:rPr>
        <w:t>;</w:t>
      </w:r>
    </w:p>
    <w:p w14:paraId="2F0BEF45" w14:textId="405D28DF" w:rsidR="00894F32" w:rsidRDefault="005762F7" w:rsidP="00C70133">
      <w:pPr>
        <w:pStyle w:val="Sraopastraipa"/>
        <w:ind w:left="0" w:firstLine="1134"/>
        <w:jc w:val="both"/>
        <w:rPr>
          <w:lang w:val="lt-LT"/>
        </w:rPr>
      </w:pPr>
      <w:r>
        <w:rPr>
          <w:lang w:val="lt-LT"/>
        </w:rPr>
        <w:t>3</w:t>
      </w:r>
      <w:r w:rsidR="005C2051" w:rsidRPr="008B763F">
        <w:rPr>
          <w:lang w:val="lt-LT"/>
        </w:rPr>
        <w:t xml:space="preserve">. </w:t>
      </w:r>
      <w:r w:rsidR="008A2FED" w:rsidRPr="00C70133">
        <w:rPr>
          <w:shd w:val="clear" w:color="auto" w:fill="FFFFFF"/>
        </w:rPr>
        <w:t>202</w:t>
      </w:r>
      <w:r w:rsidR="00B50643">
        <w:rPr>
          <w:shd w:val="clear" w:color="auto" w:fill="FFFFFF"/>
        </w:rPr>
        <w:t>3</w:t>
      </w:r>
      <w:r w:rsidR="008A2FED" w:rsidRPr="00C70133">
        <w:rPr>
          <w:shd w:val="clear" w:color="auto" w:fill="FFFFFF"/>
        </w:rPr>
        <w:t xml:space="preserve"> m. </w:t>
      </w:r>
      <w:r w:rsidR="00153A0C">
        <w:rPr>
          <w:shd w:val="clear" w:color="auto" w:fill="FFFFFF"/>
          <w:lang w:val="lt-LT"/>
        </w:rPr>
        <w:t xml:space="preserve">kovo </w:t>
      </w:r>
      <w:r>
        <w:rPr>
          <w:shd w:val="clear" w:color="auto" w:fill="FFFFFF"/>
          <w:lang w:val="lt-LT"/>
        </w:rPr>
        <w:t>9</w:t>
      </w:r>
      <w:r w:rsidR="00153A0C">
        <w:rPr>
          <w:shd w:val="clear" w:color="auto" w:fill="FFFFFF"/>
          <w:lang w:val="lt-LT"/>
        </w:rPr>
        <w:t xml:space="preserve"> d.</w:t>
      </w:r>
      <w:r w:rsidR="00C70133" w:rsidRPr="008B763F">
        <w:rPr>
          <w:shd w:val="clear" w:color="auto" w:fill="FFFFFF"/>
          <w:lang w:val="lt-LT"/>
        </w:rPr>
        <w:t xml:space="preserve"> Lietuvos Respublikos užsienio reikalų ministerijos rekomendacij</w:t>
      </w:r>
      <w:r>
        <w:rPr>
          <w:shd w:val="clear" w:color="auto" w:fill="FFFFFF"/>
          <w:lang w:val="lt-LT"/>
        </w:rPr>
        <w:t>a</w:t>
      </w:r>
      <w:r w:rsidR="00894F32" w:rsidRPr="008B763F">
        <w:rPr>
          <w:lang w:val="lt-LT"/>
        </w:rPr>
        <w:t xml:space="preserve">, </w:t>
      </w:r>
      <w:r>
        <w:rPr>
          <w:lang w:val="lt-LT"/>
        </w:rPr>
        <w:t>1</w:t>
      </w:r>
      <w:r w:rsidR="00894F32" w:rsidRPr="008B763F">
        <w:rPr>
          <w:lang w:val="lt-LT"/>
        </w:rPr>
        <w:t xml:space="preserve"> lapa</w:t>
      </w:r>
      <w:r>
        <w:rPr>
          <w:lang w:val="lt-LT"/>
        </w:rPr>
        <w:t>s</w:t>
      </w:r>
      <w:r w:rsidR="00894F32" w:rsidRPr="008B763F">
        <w:rPr>
          <w:lang w:val="lt-LT"/>
        </w:rPr>
        <w:t>;</w:t>
      </w:r>
    </w:p>
    <w:p w14:paraId="381AF591" w14:textId="1F615606" w:rsidR="005762F7" w:rsidRPr="005762F7" w:rsidRDefault="005762F7" w:rsidP="005762F7">
      <w:pPr>
        <w:pStyle w:val="Sraopastraipa"/>
        <w:ind w:left="0" w:firstLine="1134"/>
        <w:jc w:val="both"/>
        <w:rPr>
          <w:lang w:val="lt-LT"/>
        </w:rPr>
      </w:pPr>
      <w:r>
        <w:rPr>
          <w:lang w:val="lt-LT"/>
        </w:rPr>
        <w:t>4</w:t>
      </w:r>
      <w:r w:rsidRPr="008B763F">
        <w:rPr>
          <w:lang w:val="lt-LT"/>
        </w:rPr>
        <w:t xml:space="preserve">. </w:t>
      </w:r>
      <w:r w:rsidRPr="00C70133">
        <w:rPr>
          <w:shd w:val="clear" w:color="auto" w:fill="FFFFFF"/>
        </w:rPr>
        <w:t>202</w:t>
      </w:r>
      <w:r>
        <w:rPr>
          <w:shd w:val="clear" w:color="auto" w:fill="FFFFFF"/>
        </w:rPr>
        <w:t>3</w:t>
      </w:r>
      <w:r w:rsidRPr="00C70133">
        <w:rPr>
          <w:shd w:val="clear" w:color="auto" w:fill="FFFFFF"/>
        </w:rPr>
        <w:t xml:space="preserve"> m. </w:t>
      </w:r>
      <w:r>
        <w:rPr>
          <w:shd w:val="clear" w:color="auto" w:fill="FFFFFF"/>
          <w:lang w:val="lt-LT"/>
        </w:rPr>
        <w:t>kovo 1</w:t>
      </w:r>
      <w:r w:rsidR="00A11A58">
        <w:rPr>
          <w:shd w:val="clear" w:color="auto" w:fill="FFFFFF"/>
          <w:lang w:val="lt-LT"/>
        </w:rPr>
        <w:t>5</w:t>
      </w:r>
      <w:r>
        <w:rPr>
          <w:shd w:val="clear" w:color="auto" w:fill="FFFFFF"/>
          <w:lang w:val="lt-LT"/>
        </w:rPr>
        <w:t xml:space="preserve"> d.</w:t>
      </w:r>
      <w:r w:rsidRPr="008B763F">
        <w:rPr>
          <w:shd w:val="clear" w:color="auto" w:fill="FFFFFF"/>
          <w:lang w:val="lt-LT"/>
        </w:rPr>
        <w:t xml:space="preserve"> Lietuvos Respublikos užsienio reikalų ministerijos rekomendacij</w:t>
      </w:r>
      <w:r w:rsidR="00A11A58">
        <w:rPr>
          <w:shd w:val="clear" w:color="auto" w:fill="FFFFFF"/>
          <w:lang w:val="lt-LT"/>
        </w:rPr>
        <w:t>a</w:t>
      </w:r>
      <w:r w:rsidRPr="008B763F">
        <w:rPr>
          <w:lang w:val="lt-LT"/>
        </w:rPr>
        <w:t xml:space="preserve">, </w:t>
      </w:r>
      <w:r w:rsidR="00A11A58">
        <w:rPr>
          <w:lang w:val="lt-LT"/>
        </w:rPr>
        <w:t>1</w:t>
      </w:r>
      <w:r w:rsidRPr="008B763F">
        <w:rPr>
          <w:lang w:val="lt-LT"/>
        </w:rPr>
        <w:t xml:space="preserve"> lapa</w:t>
      </w:r>
      <w:r w:rsidR="00A11A58">
        <w:rPr>
          <w:lang w:val="lt-LT"/>
        </w:rPr>
        <w:t>s</w:t>
      </w:r>
      <w:r w:rsidRPr="008B763F">
        <w:rPr>
          <w:lang w:val="lt-LT"/>
        </w:rPr>
        <w:t>;</w:t>
      </w:r>
    </w:p>
    <w:p w14:paraId="77E7028E" w14:textId="70BB82A6" w:rsidR="00894F32" w:rsidRDefault="005762F7" w:rsidP="00C70133">
      <w:pPr>
        <w:ind w:firstLine="1134"/>
        <w:jc w:val="both"/>
        <w:rPr>
          <w:color w:val="000000"/>
        </w:rPr>
      </w:pPr>
      <w:r>
        <w:rPr>
          <w:color w:val="000000"/>
        </w:rPr>
        <w:t>5</w:t>
      </w:r>
      <w:r w:rsidR="00C70133" w:rsidRPr="00E716F5">
        <w:rPr>
          <w:color w:val="000000"/>
        </w:rPr>
        <w:t xml:space="preserve">. </w:t>
      </w:r>
      <w:r w:rsidR="00C70133" w:rsidRPr="00E716F5">
        <w:t xml:space="preserve">Klaipėdos rajono savivaldybės Humanitarinės pagalbos teikimo komisijos, sudarytos Klaipėdos rajono savivaldybės administracijos direktoriaus 2022 m. kovo 21 d. įsakymu Nr. AV-757 „Dėl Klaipėdos rajono savivaldybės humanitarinės pagalbos teikimo komisijos sudarymo ir jos nuostatų patvirtinimo“ </w:t>
      </w:r>
      <w:r w:rsidR="008A2FED" w:rsidRPr="00C70133">
        <w:rPr>
          <w:shd w:val="clear" w:color="auto" w:fill="FFFFFF"/>
        </w:rPr>
        <w:t>202</w:t>
      </w:r>
      <w:r w:rsidR="00B50643">
        <w:rPr>
          <w:shd w:val="clear" w:color="auto" w:fill="FFFFFF"/>
        </w:rPr>
        <w:t>3</w:t>
      </w:r>
      <w:r w:rsidR="008A2FED" w:rsidRPr="00C70133">
        <w:rPr>
          <w:shd w:val="clear" w:color="auto" w:fill="FFFFFF"/>
        </w:rPr>
        <w:t xml:space="preserve"> m. </w:t>
      </w:r>
      <w:r w:rsidR="00B50643">
        <w:rPr>
          <w:shd w:val="clear" w:color="auto" w:fill="FFFFFF"/>
        </w:rPr>
        <w:t>kovo</w:t>
      </w:r>
      <w:r w:rsidR="008A2FED" w:rsidRPr="00C70133">
        <w:rPr>
          <w:shd w:val="clear" w:color="auto" w:fill="FFFFFF"/>
        </w:rPr>
        <w:t xml:space="preserve"> </w:t>
      </w:r>
      <w:r w:rsidR="00B50643">
        <w:rPr>
          <w:shd w:val="clear" w:color="auto" w:fill="FFFFFF"/>
        </w:rPr>
        <w:t>1</w:t>
      </w:r>
      <w:r w:rsidR="008A2FED">
        <w:rPr>
          <w:shd w:val="clear" w:color="auto" w:fill="FFFFFF"/>
        </w:rPr>
        <w:t>0</w:t>
      </w:r>
      <w:r w:rsidR="008A2FED" w:rsidRPr="00C70133">
        <w:rPr>
          <w:shd w:val="clear" w:color="auto" w:fill="FFFFFF"/>
        </w:rPr>
        <w:t xml:space="preserve"> d</w:t>
      </w:r>
      <w:r w:rsidR="00C70133" w:rsidRPr="00E716F5">
        <w:t xml:space="preserve">. </w:t>
      </w:r>
      <w:r w:rsidR="00B50643">
        <w:t>protokol</w:t>
      </w:r>
      <w:r w:rsidR="00153A0C">
        <w:t>as</w:t>
      </w:r>
      <w:r w:rsidR="00C70133" w:rsidRPr="00E716F5">
        <w:t xml:space="preserve"> Nr.</w:t>
      </w:r>
      <w:r w:rsidR="00755447" w:rsidRPr="00E716F5">
        <w:t xml:space="preserve"> A6</w:t>
      </w:r>
      <w:r w:rsidR="00755447">
        <w:t>-</w:t>
      </w:r>
      <w:r w:rsidR="00B50643">
        <w:t>107</w:t>
      </w:r>
      <w:r w:rsidR="00C70133" w:rsidRPr="008B763F">
        <w:t xml:space="preserve">), </w:t>
      </w:r>
      <w:r w:rsidR="00894F32" w:rsidRPr="008B763F">
        <w:rPr>
          <w:color w:val="000000"/>
        </w:rPr>
        <w:t>1 lapas</w:t>
      </w:r>
      <w:r w:rsidR="00153A0C">
        <w:rPr>
          <w:color w:val="000000"/>
        </w:rPr>
        <w:t>;</w:t>
      </w:r>
    </w:p>
    <w:p w14:paraId="30E34D0B" w14:textId="03988A1E" w:rsidR="00153A0C" w:rsidRDefault="005762F7" w:rsidP="00153A0C">
      <w:pPr>
        <w:ind w:firstLine="1134"/>
        <w:jc w:val="both"/>
        <w:rPr>
          <w:color w:val="000000"/>
        </w:rPr>
      </w:pPr>
      <w:r>
        <w:rPr>
          <w:color w:val="000000"/>
        </w:rPr>
        <w:t>6</w:t>
      </w:r>
      <w:r w:rsidR="00153A0C" w:rsidRPr="00E716F5">
        <w:rPr>
          <w:color w:val="000000"/>
        </w:rPr>
        <w:t xml:space="preserve">. </w:t>
      </w:r>
      <w:r w:rsidR="00153A0C" w:rsidRPr="00E716F5">
        <w:t xml:space="preserve">Klaipėdos rajono savivaldybės Humanitarinės pagalbos teikimo komisijos, sudarytos Klaipėdos rajono savivaldybės administracijos direktoriaus 2022 m. kovo 21 d. įsakymu Nr. AV-757 „Dėl Klaipėdos rajono savivaldybės humanitarinės pagalbos teikimo komisijos sudarymo ir jos nuostatų patvirtinimo“ </w:t>
      </w:r>
      <w:r w:rsidR="00153A0C" w:rsidRPr="00C70133">
        <w:rPr>
          <w:shd w:val="clear" w:color="auto" w:fill="FFFFFF"/>
        </w:rPr>
        <w:t>202</w:t>
      </w:r>
      <w:r w:rsidR="00153A0C">
        <w:rPr>
          <w:shd w:val="clear" w:color="auto" w:fill="FFFFFF"/>
        </w:rPr>
        <w:t>3</w:t>
      </w:r>
      <w:r w:rsidR="00153A0C" w:rsidRPr="00C70133">
        <w:rPr>
          <w:shd w:val="clear" w:color="auto" w:fill="FFFFFF"/>
        </w:rPr>
        <w:t xml:space="preserve"> m. </w:t>
      </w:r>
      <w:r w:rsidR="00153A0C">
        <w:rPr>
          <w:shd w:val="clear" w:color="auto" w:fill="FFFFFF"/>
        </w:rPr>
        <w:t>kovo</w:t>
      </w:r>
      <w:r w:rsidR="00153A0C" w:rsidRPr="00C70133">
        <w:rPr>
          <w:shd w:val="clear" w:color="auto" w:fill="FFFFFF"/>
        </w:rPr>
        <w:t xml:space="preserve"> </w:t>
      </w:r>
      <w:r w:rsidR="00153A0C">
        <w:rPr>
          <w:shd w:val="clear" w:color="auto" w:fill="FFFFFF"/>
        </w:rPr>
        <w:t>15</w:t>
      </w:r>
      <w:r w:rsidR="00153A0C" w:rsidRPr="00C70133">
        <w:rPr>
          <w:shd w:val="clear" w:color="auto" w:fill="FFFFFF"/>
        </w:rPr>
        <w:t xml:space="preserve"> d</w:t>
      </w:r>
      <w:r w:rsidR="00153A0C" w:rsidRPr="00E716F5">
        <w:t xml:space="preserve">. </w:t>
      </w:r>
      <w:r w:rsidR="00153A0C">
        <w:t>protokolas</w:t>
      </w:r>
      <w:r w:rsidR="00153A0C" w:rsidRPr="00E716F5">
        <w:t xml:space="preserve"> Nr. A6</w:t>
      </w:r>
      <w:r w:rsidR="00153A0C">
        <w:t>-117</w:t>
      </w:r>
      <w:r w:rsidR="00153A0C" w:rsidRPr="008B763F">
        <w:t xml:space="preserve">), </w:t>
      </w:r>
      <w:r w:rsidR="00153A0C" w:rsidRPr="008B763F">
        <w:rPr>
          <w:color w:val="000000"/>
        </w:rPr>
        <w:t>1 lapas</w:t>
      </w:r>
      <w:r w:rsidR="00153A0C">
        <w:rPr>
          <w:color w:val="000000"/>
        </w:rPr>
        <w:t>.</w:t>
      </w:r>
    </w:p>
    <w:p w14:paraId="324F8D0F" w14:textId="77777777" w:rsidR="00153A0C" w:rsidRDefault="00153A0C" w:rsidP="00C70133">
      <w:pPr>
        <w:ind w:firstLine="1134"/>
        <w:jc w:val="both"/>
        <w:rPr>
          <w:color w:val="000000"/>
        </w:rPr>
      </w:pPr>
    </w:p>
    <w:p w14:paraId="77375A34" w14:textId="77777777" w:rsidR="001A7809" w:rsidRPr="00505781" w:rsidRDefault="001A7809" w:rsidP="0007006B">
      <w:pPr>
        <w:tabs>
          <w:tab w:val="num" w:pos="720"/>
        </w:tabs>
        <w:jc w:val="both"/>
        <w:outlineLvl w:val="0"/>
      </w:pPr>
    </w:p>
    <w:p w14:paraId="23C4E932" w14:textId="60D3F392" w:rsidR="001A7809" w:rsidRDefault="001A7809" w:rsidP="001D3FA6">
      <w:pPr>
        <w:tabs>
          <w:tab w:val="left" w:pos="720"/>
        </w:tabs>
        <w:jc w:val="both"/>
        <w:outlineLvl w:val="0"/>
      </w:pPr>
    </w:p>
    <w:p w14:paraId="356331ED" w14:textId="397F11C3" w:rsidR="00894F32" w:rsidRDefault="00894F32" w:rsidP="0007006B">
      <w:pPr>
        <w:tabs>
          <w:tab w:val="num" w:pos="720"/>
        </w:tabs>
        <w:jc w:val="both"/>
        <w:outlineLvl w:val="0"/>
      </w:pPr>
    </w:p>
    <w:p w14:paraId="5AD93650" w14:textId="77777777" w:rsidR="00894F32" w:rsidRPr="00406068" w:rsidRDefault="00894F32" w:rsidP="0007006B">
      <w:pPr>
        <w:tabs>
          <w:tab w:val="num" w:pos="720"/>
        </w:tabs>
        <w:jc w:val="both"/>
        <w:outlineLvl w:val="0"/>
      </w:pPr>
    </w:p>
    <w:p w14:paraId="16CB6528" w14:textId="68E8BBA6" w:rsidR="00EB4771" w:rsidRPr="00406068" w:rsidRDefault="00894F32" w:rsidP="007568C4">
      <w:pPr>
        <w:tabs>
          <w:tab w:val="num" w:pos="720"/>
        </w:tabs>
        <w:jc w:val="both"/>
        <w:outlineLvl w:val="0"/>
      </w:pPr>
      <w:r>
        <w:t xml:space="preserve">Bendrųjų reikalų skyriaus vedėja                                                                             </w:t>
      </w:r>
      <w:r w:rsidR="009E5FCA">
        <w:t xml:space="preserve">    </w:t>
      </w:r>
      <w:r>
        <w:t xml:space="preserve">      Rūta Zubienė</w:t>
      </w:r>
    </w:p>
    <w:p w14:paraId="220E2F52" w14:textId="153A344F" w:rsidR="00EB4771" w:rsidRPr="00406068" w:rsidRDefault="00EB4771" w:rsidP="007568C4">
      <w:pPr>
        <w:tabs>
          <w:tab w:val="num" w:pos="720"/>
        </w:tabs>
        <w:jc w:val="both"/>
        <w:outlineLvl w:val="0"/>
      </w:pPr>
    </w:p>
    <w:p w14:paraId="74F5742B" w14:textId="07767BAD" w:rsidR="00EB4771" w:rsidRPr="00406068" w:rsidRDefault="00EB4771" w:rsidP="007568C4">
      <w:pPr>
        <w:tabs>
          <w:tab w:val="num" w:pos="720"/>
        </w:tabs>
        <w:jc w:val="both"/>
        <w:outlineLvl w:val="0"/>
      </w:pPr>
    </w:p>
    <w:sectPr w:rsidR="00EB4771" w:rsidRPr="00406068" w:rsidSect="00153A0C">
      <w:headerReference w:type="even" r:id="rId8"/>
      <w:head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FAC1E" w14:textId="77777777" w:rsidR="00C46332" w:rsidRDefault="00C46332">
      <w:r>
        <w:separator/>
      </w:r>
    </w:p>
  </w:endnote>
  <w:endnote w:type="continuationSeparator" w:id="0">
    <w:p w14:paraId="2F0B9303" w14:textId="77777777" w:rsidR="00C46332" w:rsidRDefault="00C46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2CA54" w14:textId="77777777" w:rsidR="00C46332" w:rsidRDefault="00C46332">
      <w:r>
        <w:separator/>
      </w:r>
    </w:p>
  </w:footnote>
  <w:footnote w:type="continuationSeparator" w:id="0">
    <w:p w14:paraId="2A89AB05" w14:textId="77777777" w:rsidR="00C46332" w:rsidRDefault="00C46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16AF4" w14:textId="77777777" w:rsidR="00203C39" w:rsidRDefault="00203C39">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F310B6D" w14:textId="77777777" w:rsidR="00203C39" w:rsidRDefault="00203C39">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472812"/>
      <w:docPartObj>
        <w:docPartGallery w:val="Page Numbers (Top of Page)"/>
        <w:docPartUnique/>
      </w:docPartObj>
    </w:sdtPr>
    <w:sdtContent>
      <w:p w14:paraId="69660BA7" w14:textId="4BE068CE" w:rsidR="00153A0C" w:rsidRDefault="00153A0C">
        <w:pPr>
          <w:pStyle w:val="Antrats"/>
          <w:jc w:val="center"/>
        </w:pPr>
        <w:r>
          <w:fldChar w:fldCharType="begin"/>
        </w:r>
        <w:r>
          <w:instrText>PAGE   \* MERGEFORMAT</w:instrText>
        </w:r>
        <w:r>
          <w:fldChar w:fldCharType="separate"/>
        </w:r>
        <w:r>
          <w:t>2</w:t>
        </w:r>
        <w:r>
          <w:fldChar w:fldCharType="end"/>
        </w:r>
      </w:p>
    </w:sdtContent>
  </w:sdt>
  <w:p w14:paraId="4032DD4B" w14:textId="77777777" w:rsidR="00203C39" w:rsidRDefault="00203C39">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781BC" w14:textId="77777777" w:rsidR="00AE5A4C" w:rsidRDefault="00AE5A4C" w:rsidP="00AE5A4C">
    <w:pPr>
      <w:pStyle w:val="Antrats"/>
      <w:jc w:val="right"/>
      <w:rPr>
        <w:b/>
      </w:rPr>
    </w:pPr>
    <w:r>
      <w:rPr>
        <w:b/>
      </w:rPr>
      <w:t>Projektas</w:t>
    </w:r>
  </w:p>
  <w:p w14:paraId="4CF9005C" w14:textId="77777777" w:rsidR="00AE5A4C" w:rsidRDefault="00AE5A4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778"/>
        </w:tabs>
        <w:ind w:left="1778" w:hanging="360"/>
      </w:pPr>
      <w:rPr>
        <w:rFonts w:hint="default"/>
      </w:rPr>
    </w:lvl>
    <w:lvl w:ilvl="1" w:tplc="04270019" w:tentative="1">
      <w:start w:val="1"/>
      <w:numFmt w:val="lowerLetter"/>
      <w:lvlText w:val="%2."/>
      <w:lvlJc w:val="left"/>
      <w:pPr>
        <w:tabs>
          <w:tab w:val="num" w:pos="2498"/>
        </w:tabs>
        <w:ind w:left="2498" w:hanging="360"/>
      </w:pPr>
    </w:lvl>
    <w:lvl w:ilvl="2" w:tplc="0427001B" w:tentative="1">
      <w:start w:val="1"/>
      <w:numFmt w:val="lowerRoman"/>
      <w:lvlText w:val="%3."/>
      <w:lvlJc w:val="right"/>
      <w:pPr>
        <w:tabs>
          <w:tab w:val="num" w:pos="3218"/>
        </w:tabs>
        <w:ind w:left="3218" w:hanging="180"/>
      </w:pPr>
    </w:lvl>
    <w:lvl w:ilvl="3" w:tplc="0427000F" w:tentative="1">
      <w:start w:val="1"/>
      <w:numFmt w:val="decimal"/>
      <w:lvlText w:val="%4."/>
      <w:lvlJc w:val="left"/>
      <w:pPr>
        <w:tabs>
          <w:tab w:val="num" w:pos="3938"/>
        </w:tabs>
        <w:ind w:left="3938" w:hanging="360"/>
      </w:pPr>
    </w:lvl>
    <w:lvl w:ilvl="4" w:tplc="04270019" w:tentative="1">
      <w:start w:val="1"/>
      <w:numFmt w:val="lowerLetter"/>
      <w:lvlText w:val="%5."/>
      <w:lvlJc w:val="left"/>
      <w:pPr>
        <w:tabs>
          <w:tab w:val="num" w:pos="4658"/>
        </w:tabs>
        <w:ind w:left="4658" w:hanging="360"/>
      </w:pPr>
    </w:lvl>
    <w:lvl w:ilvl="5" w:tplc="0427001B" w:tentative="1">
      <w:start w:val="1"/>
      <w:numFmt w:val="lowerRoman"/>
      <w:lvlText w:val="%6."/>
      <w:lvlJc w:val="right"/>
      <w:pPr>
        <w:tabs>
          <w:tab w:val="num" w:pos="5378"/>
        </w:tabs>
        <w:ind w:left="5378" w:hanging="180"/>
      </w:pPr>
    </w:lvl>
    <w:lvl w:ilvl="6" w:tplc="0427000F" w:tentative="1">
      <w:start w:val="1"/>
      <w:numFmt w:val="decimal"/>
      <w:lvlText w:val="%7."/>
      <w:lvlJc w:val="left"/>
      <w:pPr>
        <w:tabs>
          <w:tab w:val="num" w:pos="6098"/>
        </w:tabs>
        <w:ind w:left="6098" w:hanging="360"/>
      </w:pPr>
    </w:lvl>
    <w:lvl w:ilvl="7" w:tplc="04270019" w:tentative="1">
      <w:start w:val="1"/>
      <w:numFmt w:val="lowerLetter"/>
      <w:lvlText w:val="%8."/>
      <w:lvlJc w:val="left"/>
      <w:pPr>
        <w:tabs>
          <w:tab w:val="num" w:pos="6818"/>
        </w:tabs>
        <w:ind w:left="6818" w:hanging="360"/>
      </w:pPr>
    </w:lvl>
    <w:lvl w:ilvl="8" w:tplc="0427001B" w:tentative="1">
      <w:start w:val="1"/>
      <w:numFmt w:val="lowerRoman"/>
      <w:lvlText w:val="%9."/>
      <w:lvlJc w:val="right"/>
      <w:pPr>
        <w:tabs>
          <w:tab w:val="num" w:pos="7538"/>
        </w:tabs>
        <w:ind w:left="7538"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3C750502"/>
    <w:multiLevelType w:val="hybridMultilevel"/>
    <w:tmpl w:val="EAF2C442"/>
    <w:lvl w:ilvl="0" w:tplc="76EA7D0E">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6" w15:restartNumberingAfterBreak="0">
    <w:nsid w:val="3F71021E"/>
    <w:multiLevelType w:val="multilevel"/>
    <w:tmpl w:val="BEE83DA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9" w15:restartNumberingAfterBreak="0">
    <w:nsid w:val="548A7F29"/>
    <w:multiLevelType w:val="hybridMultilevel"/>
    <w:tmpl w:val="F9F001DA"/>
    <w:lvl w:ilvl="0" w:tplc="50287AD6">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0"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2"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65584636">
    <w:abstractNumId w:val="11"/>
  </w:num>
  <w:num w:numId="2" w16cid:durableId="229854496">
    <w:abstractNumId w:val="0"/>
  </w:num>
  <w:num w:numId="3" w16cid:durableId="878591973">
    <w:abstractNumId w:val="4"/>
  </w:num>
  <w:num w:numId="4" w16cid:durableId="1271544756">
    <w:abstractNumId w:val="8"/>
  </w:num>
  <w:num w:numId="5" w16cid:durableId="1246691447">
    <w:abstractNumId w:val="1"/>
  </w:num>
  <w:num w:numId="6" w16cid:durableId="908884523">
    <w:abstractNumId w:val="2"/>
  </w:num>
  <w:num w:numId="7" w16cid:durableId="1568419760">
    <w:abstractNumId w:val="3"/>
  </w:num>
  <w:num w:numId="8" w16cid:durableId="121004458">
    <w:abstractNumId w:val="7"/>
  </w:num>
  <w:num w:numId="9" w16cid:durableId="987828578">
    <w:abstractNumId w:val="10"/>
  </w:num>
  <w:num w:numId="10" w16cid:durableId="13233151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0386211">
    <w:abstractNumId w:val="12"/>
  </w:num>
  <w:num w:numId="12" w16cid:durableId="255984393">
    <w:abstractNumId w:val="6"/>
  </w:num>
  <w:num w:numId="13" w16cid:durableId="15088603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89221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FE"/>
    <w:rsid w:val="000015F5"/>
    <w:rsid w:val="00005FFF"/>
    <w:rsid w:val="00013B27"/>
    <w:rsid w:val="0002148B"/>
    <w:rsid w:val="00031FAD"/>
    <w:rsid w:val="000324AC"/>
    <w:rsid w:val="000331C4"/>
    <w:rsid w:val="00035BA9"/>
    <w:rsid w:val="00037B34"/>
    <w:rsid w:val="00050B85"/>
    <w:rsid w:val="00064366"/>
    <w:rsid w:val="0007006B"/>
    <w:rsid w:val="00072241"/>
    <w:rsid w:val="0007440E"/>
    <w:rsid w:val="00075DE1"/>
    <w:rsid w:val="000804E7"/>
    <w:rsid w:val="00081E12"/>
    <w:rsid w:val="00097A66"/>
    <w:rsid w:val="000A0356"/>
    <w:rsid w:val="000A20A0"/>
    <w:rsid w:val="000A28F3"/>
    <w:rsid w:val="000C0B84"/>
    <w:rsid w:val="000D1BB3"/>
    <w:rsid w:val="000D4E64"/>
    <w:rsid w:val="000E2C9C"/>
    <w:rsid w:val="000E316D"/>
    <w:rsid w:val="000E7500"/>
    <w:rsid w:val="000F033F"/>
    <w:rsid w:val="001119C1"/>
    <w:rsid w:val="001144A6"/>
    <w:rsid w:val="001153F5"/>
    <w:rsid w:val="00115CDC"/>
    <w:rsid w:val="001215C6"/>
    <w:rsid w:val="00121ACB"/>
    <w:rsid w:val="00125782"/>
    <w:rsid w:val="0013211A"/>
    <w:rsid w:val="001337C1"/>
    <w:rsid w:val="00134D60"/>
    <w:rsid w:val="001472C7"/>
    <w:rsid w:val="00150AF6"/>
    <w:rsid w:val="00153872"/>
    <w:rsid w:val="00153A0C"/>
    <w:rsid w:val="00155682"/>
    <w:rsid w:val="001567CB"/>
    <w:rsid w:val="00161C71"/>
    <w:rsid w:val="0016320D"/>
    <w:rsid w:val="00166C75"/>
    <w:rsid w:val="001712B1"/>
    <w:rsid w:val="00174AD8"/>
    <w:rsid w:val="00177FEC"/>
    <w:rsid w:val="00184B50"/>
    <w:rsid w:val="001931A5"/>
    <w:rsid w:val="001A27F3"/>
    <w:rsid w:val="001A5AFA"/>
    <w:rsid w:val="001A7809"/>
    <w:rsid w:val="001B09B3"/>
    <w:rsid w:val="001B5818"/>
    <w:rsid w:val="001C20BB"/>
    <w:rsid w:val="001D3FA6"/>
    <w:rsid w:val="001D7275"/>
    <w:rsid w:val="001D76B2"/>
    <w:rsid w:val="001D7786"/>
    <w:rsid w:val="001F2780"/>
    <w:rsid w:val="001F3AA8"/>
    <w:rsid w:val="001F5666"/>
    <w:rsid w:val="001F7E06"/>
    <w:rsid w:val="00202991"/>
    <w:rsid w:val="00203C39"/>
    <w:rsid w:val="0020746A"/>
    <w:rsid w:val="00207CCD"/>
    <w:rsid w:val="0021210C"/>
    <w:rsid w:val="002150D0"/>
    <w:rsid w:val="002156CC"/>
    <w:rsid w:val="002250B3"/>
    <w:rsid w:val="00230792"/>
    <w:rsid w:val="002311D4"/>
    <w:rsid w:val="00234F58"/>
    <w:rsid w:val="002356DA"/>
    <w:rsid w:val="00237067"/>
    <w:rsid w:val="00237579"/>
    <w:rsid w:val="002403D8"/>
    <w:rsid w:val="00242C5F"/>
    <w:rsid w:val="00243DEE"/>
    <w:rsid w:val="002508A8"/>
    <w:rsid w:val="00250B1B"/>
    <w:rsid w:val="00255000"/>
    <w:rsid w:val="0025711E"/>
    <w:rsid w:val="00264D44"/>
    <w:rsid w:val="002706CF"/>
    <w:rsid w:val="00272A21"/>
    <w:rsid w:val="00273B6D"/>
    <w:rsid w:val="0027545A"/>
    <w:rsid w:val="00275540"/>
    <w:rsid w:val="00275F37"/>
    <w:rsid w:val="00275FAE"/>
    <w:rsid w:val="00286E88"/>
    <w:rsid w:val="00290B9C"/>
    <w:rsid w:val="002947B2"/>
    <w:rsid w:val="00295711"/>
    <w:rsid w:val="00296E11"/>
    <w:rsid w:val="002B4685"/>
    <w:rsid w:val="002C0283"/>
    <w:rsid w:val="002C4E4C"/>
    <w:rsid w:val="002F0722"/>
    <w:rsid w:val="002F17DE"/>
    <w:rsid w:val="002F46A3"/>
    <w:rsid w:val="002F5F21"/>
    <w:rsid w:val="0030127B"/>
    <w:rsid w:val="00303A45"/>
    <w:rsid w:val="00311F62"/>
    <w:rsid w:val="00315358"/>
    <w:rsid w:val="00331CE5"/>
    <w:rsid w:val="00337EA2"/>
    <w:rsid w:val="003434AE"/>
    <w:rsid w:val="003436F1"/>
    <w:rsid w:val="0035217C"/>
    <w:rsid w:val="00352DE1"/>
    <w:rsid w:val="00354FBD"/>
    <w:rsid w:val="00364C73"/>
    <w:rsid w:val="00365FD0"/>
    <w:rsid w:val="00370187"/>
    <w:rsid w:val="003712FB"/>
    <w:rsid w:val="003870A5"/>
    <w:rsid w:val="0039175C"/>
    <w:rsid w:val="00392CD6"/>
    <w:rsid w:val="003A2057"/>
    <w:rsid w:val="003A5374"/>
    <w:rsid w:val="003B0414"/>
    <w:rsid w:val="003B5332"/>
    <w:rsid w:val="003C36D9"/>
    <w:rsid w:val="003D1560"/>
    <w:rsid w:val="003E037B"/>
    <w:rsid w:val="003E04B8"/>
    <w:rsid w:val="003E6731"/>
    <w:rsid w:val="003F1193"/>
    <w:rsid w:val="003F5A1E"/>
    <w:rsid w:val="003F6B03"/>
    <w:rsid w:val="003F7F9B"/>
    <w:rsid w:val="00406068"/>
    <w:rsid w:val="00407F54"/>
    <w:rsid w:val="00413B8F"/>
    <w:rsid w:val="00421074"/>
    <w:rsid w:val="00424531"/>
    <w:rsid w:val="004305F5"/>
    <w:rsid w:val="00433688"/>
    <w:rsid w:val="0043505E"/>
    <w:rsid w:val="00447903"/>
    <w:rsid w:val="004506C5"/>
    <w:rsid w:val="0045649C"/>
    <w:rsid w:val="00482E5C"/>
    <w:rsid w:val="004941B8"/>
    <w:rsid w:val="00497A8B"/>
    <w:rsid w:val="00497EDA"/>
    <w:rsid w:val="004A64D0"/>
    <w:rsid w:val="004B1CEB"/>
    <w:rsid w:val="004C0113"/>
    <w:rsid w:val="004C521A"/>
    <w:rsid w:val="004D7BBA"/>
    <w:rsid w:val="004E30E8"/>
    <w:rsid w:val="004E5037"/>
    <w:rsid w:val="004F702E"/>
    <w:rsid w:val="00502E25"/>
    <w:rsid w:val="005030DA"/>
    <w:rsid w:val="00505781"/>
    <w:rsid w:val="00506DE9"/>
    <w:rsid w:val="00516318"/>
    <w:rsid w:val="00520A8A"/>
    <w:rsid w:val="00525372"/>
    <w:rsid w:val="005264AC"/>
    <w:rsid w:val="00527546"/>
    <w:rsid w:val="00530B9B"/>
    <w:rsid w:val="00532429"/>
    <w:rsid w:val="00534170"/>
    <w:rsid w:val="005425DF"/>
    <w:rsid w:val="00546150"/>
    <w:rsid w:val="00550EBF"/>
    <w:rsid w:val="00553DF8"/>
    <w:rsid w:val="00566F21"/>
    <w:rsid w:val="0056737D"/>
    <w:rsid w:val="00570B29"/>
    <w:rsid w:val="005731F2"/>
    <w:rsid w:val="00573E8A"/>
    <w:rsid w:val="0057489D"/>
    <w:rsid w:val="005762F7"/>
    <w:rsid w:val="00576D36"/>
    <w:rsid w:val="00577151"/>
    <w:rsid w:val="00583E29"/>
    <w:rsid w:val="005872DC"/>
    <w:rsid w:val="005901C1"/>
    <w:rsid w:val="005A5266"/>
    <w:rsid w:val="005B0E90"/>
    <w:rsid w:val="005B3A4F"/>
    <w:rsid w:val="005C2051"/>
    <w:rsid w:val="005C4FF2"/>
    <w:rsid w:val="005C7EE4"/>
    <w:rsid w:val="005D214F"/>
    <w:rsid w:val="005D4DA2"/>
    <w:rsid w:val="005D525A"/>
    <w:rsid w:val="005D7AC6"/>
    <w:rsid w:val="005E4FA9"/>
    <w:rsid w:val="005F00BE"/>
    <w:rsid w:val="005F10F4"/>
    <w:rsid w:val="00612F65"/>
    <w:rsid w:val="0061530C"/>
    <w:rsid w:val="006207E6"/>
    <w:rsid w:val="0063712E"/>
    <w:rsid w:val="00637499"/>
    <w:rsid w:val="00637A01"/>
    <w:rsid w:val="006420F9"/>
    <w:rsid w:val="00651547"/>
    <w:rsid w:val="006518B3"/>
    <w:rsid w:val="0065198A"/>
    <w:rsid w:val="00652FA1"/>
    <w:rsid w:val="00655063"/>
    <w:rsid w:val="0066289C"/>
    <w:rsid w:val="00667F14"/>
    <w:rsid w:val="00674739"/>
    <w:rsid w:val="00685DB5"/>
    <w:rsid w:val="00687C6D"/>
    <w:rsid w:val="00687D79"/>
    <w:rsid w:val="00693E0C"/>
    <w:rsid w:val="00697E91"/>
    <w:rsid w:val="006B09D0"/>
    <w:rsid w:val="006B63E7"/>
    <w:rsid w:val="006C060E"/>
    <w:rsid w:val="006C30DF"/>
    <w:rsid w:val="006C53B1"/>
    <w:rsid w:val="006C5F00"/>
    <w:rsid w:val="006D2B01"/>
    <w:rsid w:val="006D7468"/>
    <w:rsid w:val="006D7B76"/>
    <w:rsid w:val="006E3A7A"/>
    <w:rsid w:val="006F245B"/>
    <w:rsid w:val="006F291C"/>
    <w:rsid w:val="006F2BCF"/>
    <w:rsid w:val="006F5BB2"/>
    <w:rsid w:val="0071191B"/>
    <w:rsid w:val="00724FC1"/>
    <w:rsid w:val="00725AC5"/>
    <w:rsid w:val="00726F21"/>
    <w:rsid w:val="00731C70"/>
    <w:rsid w:val="007420C1"/>
    <w:rsid w:val="00742B23"/>
    <w:rsid w:val="00744A3E"/>
    <w:rsid w:val="00744CCB"/>
    <w:rsid w:val="00750B07"/>
    <w:rsid w:val="00754A09"/>
    <w:rsid w:val="00755447"/>
    <w:rsid w:val="007568C4"/>
    <w:rsid w:val="0076268D"/>
    <w:rsid w:val="00767C69"/>
    <w:rsid w:val="00772921"/>
    <w:rsid w:val="00773498"/>
    <w:rsid w:val="00774316"/>
    <w:rsid w:val="00780505"/>
    <w:rsid w:val="0078582A"/>
    <w:rsid w:val="00790692"/>
    <w:rsid w:val="00793FEF"/>
    <w:rsid w:val="007A2C62"/>
    <w:rsid w:val="007A4ABC"/>
    <w:rsid w:val="007A5C23"/>
    <w:rsid w:val="007A5C90"/>
    <w:rsid w:val="007A6147"/>
    <w:rsid w:val="007A6947"/>
    <w:rsid w:val="007A6CA2"/>
    <w:rsid w:val="007A7A02"/>
    <w:rsid w:val="007B1B81"/>
    <w:rsid w:val="007B5B7B"/>
    <w:rsid w:val="007B7A7D"/>
    <w:rsid w:val="007C12BD"/>
    <w:rsid w:val="007C331F"/>
    <w:rsid w:val="007D4784"/>
    <w:rsid w:val="007E4E30"/>
    <w:rsid w:val="007E5575"/>
    <w:rsid w:val="007F0142"/>
    <w:rsid w:val="007F01E0"/>
    <w:rsid w:val="007F1D96"/>
    <w:rsid w:val="00806A70"/>
    <w:rsid w:val="008071A6"/>
    <w:rsid w:val="008256E7"/>
    <w:rsid w:val="00830A7C"/>
    <w:rsid w:val="00830B4E"/>
    <w:rsid w:val="008318A1"/>
    <w:rsid w:val="00834F8D"/>
    <w:rsid w:val="008500CD"/>
    <w:rsid w:val="00850609"/>
    <w:rsid w:val="008535BF"/>
    <w:rsid w:val="00853A93"/>
    <w:rsid w:val="00861982"/>
    <w:rsid w:val="008621BD"/>
    <w:rsid w:val="0087298D"/>
    <w:rsid w:val="0087506D"/>
    <w:rsid w:val="0087780D"/>
    <w:rsid w:val="00894D73"/>
    <w:rsid w:val="00894F32"/>
    <w:rsid w:val="00895DB2"/>
    <w:rsid w:val="008A1812"/>
    <w:rsid w:val="008A2FED"/>
    <w:rsid w:val="008A4ADA"/>
    <w:rsid w:val="008A4DFF"/>
    <w:rsid w:val="008A69E5"/>
    <w:rsid w:val="008B0DBA"/>
    <w:rsid w:val="008B513B"/>
    <w:rsid w:val="008B6EA9"/>
    <w:rsid w:val="008B763F"/>
    <w:rsid w:val="008C02AB"/>
    <w:rsid w:val="008C189F"/>
    <w:rsid w:val="008C25C5"/>
    <w:rsid w:val="008C4536"/>
    <w:rsid w:val="008C47D6"/>
    <w:rsid w:val="008C4BA0"/>
    <w:rsid w:val="008C7380"/>
    <w:rsid w:val="008F1A28"/>
    <w:rsid w:val="008F38B8"/>
    <w:rsid w:val="008F3B58"/>
    <w:rsid w:val="008F490E"/>
    <w:rsid w:val="00901FEC"/>
    <w:rsid w:val="0090203A"/>
    <w:rsid w:val="00904691"/>
    <w:rsid w:val="00913839"/>
    <w:rsid w:val="00914DFD"/>
    <w:rsid w:val="009162C8"/>
    <w:rsid w:val="00916E11"/>
    <w:rsid w:val="009206E3"/>
    <w:rsid w:val="00921586"/>
    <w:rsid w:val="0093310C"/>
    <w:rsid w:val="009334AA"/>
    <w:rsid w:val="00935FAC"/>
    <w:rsid w:val="00937150"/>
    <w:rsid w:val="00946A58"/>
    <w:rsid w:val="00952203"/>
    <w:rsid w:val="00953321"/>
    <w:rsid w:val="00955458"/>
    <w:rsid w:val="00957DEA"/>
    <w:rsid w:val="0096322A"/>
    <w:rsid w:val="0097117B"/>
    <w:rsid w:val="009911D9"/>
    <w:rsid w:val="0099526A"/>
    <w:rsid w:val="009A031E"/>
    <w:rsid w:val="009B1061"/>
    <w:rsid w:val="009B1C92"/>
    <w:rsid w:val="009B3412"/>
    <w:rsid w:val="009B6745"/>
    <w:rsid w:val="009C01F9"/>
    <w:rsid w:val="009E039D"/>
    <w:rsid w:val="009E4145"/>
    <w:rsid w:val="009E4C6C"/>
    <w:rsid w:val="009E5FCA"/>
    <w:rsid w:val="009F1059"/>
    <w:rsid w:val="00A029B0"/>
    <w:rsid w:val="00A11A58"/>
    <w:rsid w:val="00A122B3"/>
    <w:rsid w:val="00A165BC"/>
    <w:rsid w:val="00A16D05"/>
    <w:rsid w:val="00A16D3C"/>
    <w:rsid w:val="00A21DD1"/>
    <w:rsid w:val="00A23E34"/>
    <w:rsid w:val="00A24850"/>
    <w:rsid w:val="00A27C6B"/>
    <w:rsid w:val="00A33FA8"/>
    <w:rsid w:val="00A56202"/>
    <w:rsid w:val="00A646C9"/>
    <w:rsid w:val="00A64FCA"/>
    <w:rsid w:val="00A709B6"/>
    <w:rsid w:val="00A71616"/>
    <w:rsid w:val="00A727D8"/>
    <w:rsid w:val="00A76D04"/>
    <w:rsid w:val="00A81D04"/>
    <w:rsid w:val="00A930AD"/>
    <w:rsid w:val="00A94777"/>
    <w:rsid w:val="00AA1C0F"/>
    <w:rsid w:val="00AA3838"/>
    <w:rsid w:val="00AA52A2"/>
    <w:rsid w:val="00AA5BEA"/>
    <w:rsid w:val="00AC1EFD"/>
    <w:rsid w:val="00AC5ABE"/>
    <w:rsid w:val="00AC71FF"/>
    <w:rsid w:val="00AD073C"/>
    <w:rsid w:val="00AD21DD"/>
    <w:rsid w:val="00AE3C82"/>
    <w:rsid w:val="00AE5A4C"/>
    <w:rsid w:val="00AE612D"/>
    <w:rsid w:val="00AE6592"/>
    <w:rsid w:val="00AF1D29"/>
    <w:rsid w:val="00AF7E6C"/>
    <w:rsid w:val="00B0290D"/>
    <w:rsid w:val="00B07D45"/>
    <w:rsid w:val="00B25F49"/>
    <w:rsid w:val="00B304E5"/>
    <w:rsid w:val="00B334F0"/>
    <w:rsid w:val="00B455D9"/>
    <w:rsid w:val="00B50643"/>
    <w:rsid w:val="00B52824"/>
    <w:rsid w:val="00B53771"/>
    <w:rsid w:val="00B574F7"/>
    <w:rsid w:val="00B72EBC"/>
    <w:rsid w:val="00B74117"/>
    <w:rsid w:val="00B75978"/>
    <w:rsid w:val="00B85172"/>
    <w:rsid w:val="00B863E1"/>
    <w:rsid w:val="00B912CF"/>
    <w:rsid w:val="00B9176E"/>
    <w:rsid w:val="00B9599A"/>
    <w:rsid w:val="00BA359D"/>
    <w:rsid w:val="00BA4878"/>
    <w:rsid w:val="00BA759A"/>
    <w:rsid w:val="00BC2D0D"/>
    <w:rsid w:val="00BC32EA"/>
    <w:rsid w:val="00BD416B"/>
    <w:rsid w:val="00BD56DD"/>
    <w:rsid w:val="00BF05A5"/>
    <w:rsid w:val="00BF562E"/>
    <w:rsid w:val="00BF7552"/>
    <w:rsid w:val="00C15BDA"/>
    <w:rsid w:val="00C16CD6"/>
    <w:rsid w:val="00C368CE"/>
    <w:rsid w:val="00C423F6"/>
    <w:rsid w:val="00C42A9F"/>
    <w:rsid w:val="00C46332"/>
    <w:rsid w:val="00C46F1E"/>
    <w:rsid w:val="00C55BBA"/>
    <w:rsid w:val="00C56B1A"/>
    <w:rsid w:val="00C577ED"/>
    <w:rsid w:val="00C6179F"/>
    <w:rsid w:val="00C65AD9"/>
    <w:rsid w:val="00C663B4"/>
    <w:rsid w:val="00C669BC"/>
    <w:rsid w:val="00C70133"/>
    <w:rsid w:val="00C8076F"/>
    <w:rsid w:val="00C91177"/>
    <w:rsid w:val="00C91710"/>
    <w:rsid w:val="00CA0F5C"/>
    <w:rsid w:val="00CA1CA8"/>
    <w:rsid w:val="00CA453F"/>
    <w:rsid w:val="00CA4C8E"/>
    <w:rsid w:val="00CA5AE4"/>
    <w:rsid w:val="00CB0ECD"/>
    <w:rsid w:val="00CB371E"/>
    <w:rsid w:val="00CC0DE5"/>
    <w:rsid w:val="00CC78C8"/>
    <w:rsid w:val="00CD2E00"/>
    <w:rsid w:val="00CD4E23"/>
    <w:rsid w:val="00CD5F9F"/>
    <w:rsid w:val="00CE1BB1"/>
    <w:rsid w:val="00D004A7"/>
    <w:rsid w:val="00D02257"/>
    <w:rsid w:val="00D0379E"/>
    <w:rsid w:val="00D11A22"/>
    <w:rsid w:val="00D16A69"/>
    <w:rsid w:val="00D23C7D"/>
    <w:rsid w:val="00D415FE"/>
    <w:rsid w:val="00D50459"/>
    <w:rsid w:val="00D5163E"/>
    <w:rsid w:val="00D62613"/>
    <w:rsid w:val="00D62BA5"/>
    <w:rsid w:val="00D70E0E"/>
    <w:rsid w:val="00D71882"/>
    <w:rsid w:val="00D77315"/>
    <w:rsid w:val="00D85ABA"/>
    <w:rsid w:val="00D870AB"/>
    <w:rsid w:val="00DA381B"/>
    <w:rsid w:val="00DB1EBB"/>
    <w:rsid w:val="00DB6DDC"/>
    <w:rsid w:val="00DB7E30"/>
    <w:rsid w:val="00DC24EA"/>
    <w:rsid w:val="00DC585F"/>
    <w:rsid w:val="00DE2E6C"/>
    <w:rsid w:val="00DF585B"/>
    <w:rsid w:val="00DF6062"/>
    <w:rsid w:val="00E008EF"/>
    <w:rsid w:val="00E009D0"/>
    <w:rsid w:val="00E00F86"/>
    <w:rsid w:val="00E03D69"/>
    <w:rsid w:val="00E05661"/>
    <w:rsid w:val="00E24511"/>
    <w:rsid w:val="00E24DA0"/>
    <w:rsid w:val="00E442BA"/>
    <w:rsid w:val="00E4479A"/>
    <w:rsid w:val="00E44DF8"/>
    <w:rsid w:val="00E4563F"/>
    <w:rsid w:val="00E46F2F"/>
    <w:rsid w:val="00E53CE2"/>
    <w:rsid w:val="00E57F1B"/>
    <w:rsid w:val="00E6007B"/>
    <w:rsid w:val="00E710FC"/>
    <w:rsid w:val="00E716F5"/>
    <w:rsid w:val="00E85985"/>
    <w:rsid w:val="00E9260C"/>
    <w:rsid w:val="00E955EE"/>
    <w:rsid w:val="00EA00F2"/>
    <w:rsid w:val="00EA357A"/>
    <w:rsid w:val="00EA5B1F"/>
    <w:rsid w:val="00EB4771"/>
    <w:rsid w:val="00EC12BB"/>
    <w:rsid w:val="00EC2D00"/>
    <w:rsid w:val="00EC35B5"/>
    <w:rsid w:val="00EC4F90"/>
    <w:rsid w:val="00EC7033"/>
    <w:rsid w:val="00EE6163"/>
    <w:rsid w:val="00EE7CA5"/>
    <w:rsid w:val="00EF08A6"/>
    <w:rsid w:val="00EF4A5C"/>
    <w:rsid w:val="00EF6781"/>
    <w:rsid w:val="00EF72A8"/>
    <w:rsid w:val="00F017C6"/>
    <w:rsid w:val="00F0332D"/>
    <w:rsid w:val="00F046E6"/>
    <w:rsid w:val="00F07451"/>
    <w:rsid w:val="00F11661"/>
    <w:rsid w:val="00F13EBB"/>
    <w:rsid w:val="00F15276"/>
    <w:rsid w:val="00F16577"/>
    <w:rsid w:val="00F171C3"/>
    <w:rsid w:val="00F17A11"/>
    <w:rsid w:val="00F17CAD"/>
    <w:rsid w:val="00F205B6"/>
    <w:rsid w:val="00F21456"/>
    <w:rsid w:val="00F231C8"/>
    <w:rsid w:val="00F23C02"/>
    <w:rsid w:val="00F32A41"/>
    <w:rsid w:val="00F40AB9"/>
    <w:rsid w:val="00F40EA9"/>
    <w:rsid w:val="00F462D4"/>
    <w:rsid w:val="00F4685C"/>
    <w:rsid w:val="00F47058"/>
    <w:rsid w:val="00F504FE"/>
    <w:rsid w:val="00F50925"/>
    <w:rsid w:val="00F5261A"/>
    <w:rsid w:val="00F75F6F"/>
    <w:rsid w:val="00F81154"/>
    <w:rsid w:val="00F8305B"/>
    <w:rsid w:val="00F879B1"/>
    <w:rsid w:val="00F90BCC"/>
    <w:rsid w:val="00F9779D"/>
    <w:rsid w:val="00FA1674"/>
    <w:rsid w:val="00FA4ABD"/>
    <w:rsid w:val="00FC28F5"/>
    <w:rsid w:val="00FC4EA9"/>
    <w:rsid w:val="00FD5C58"/>
    <w:rsid w:val="00FE056C"/>
    <w:rsid w:val="00FF0B5D"/>
    <w:rsid w:val="00FF79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0ED2D"/>
  <w15:docId w15:val="{41706CE5-C0E6-4E55-B1D1-FDB086FAA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37579"/>
    <w:rPr>
      <w:sz w:val="24"/>
      <w:szCs w:val="24"/>
    </w:rPr>
  </w:style>
  <w:style w:type="paragraph" w:styleId="Antrat1">
    <w:name w:val="heading 1"/>
    <w:basedOn w:val="prastasis"/>
    <w:next w:val="prastasis"/>
    <w:link w:val="Antrat1Diagrama"/>
    <w:qFormat/>
    <w:rsid w:val="00570B29"/>
    <w:pPr>
      <w:keepNext/>
      <w:jc w:val="center"/>
      <w:outlineLvl w:val="0"/>
    </w:pPr>
    <w:rPr>
      <w:sz w:val="28"/>
      <w:szCs w:val="20"/>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lang w:eastAsia="en-US"/>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lang w:eastAsia="en-US"/>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rPr>
      <w:lang w:eastAsia="en-US"/>
    </w:rPr>
  </w:style>
  <w:style w:type="paragraph" w:styleId="Antrat">
    <w:name w:val="caption"/>
    <w:basedOn w:val="prastasis"/>
    <w:next w:val="prastasis"/>
    <w:qFormat/>
    <w:rsid w:val="002F5F21"/>
    <w:rPr>
      <w:b/>
      <w:bCs/>
      <w:sz w:val="20"/>
      <w:szCs w:val="20"/>
      <w:lang w:eastAsia="en-US"/>
    </w:rPr>
  </w:style>
  <w:style w:type="paragraph" w:styleId="Debesliotekstas">
    <w:name w:val="Balloon Text"/>
    <w:basedOn w:val="prastasis"/>
    <w:semiHidden/>
    <w:rsid w:val="006D7468"/>
    <w:rPr>
      <w:rFonts w:ascii="Tahoma" w:hAnsi="Tahoma" w:cs="Tahoma"/>
      <w:sz w:val="16"/>
      <w:szCs w:val="16"/>
      <w:lang w:eastAsia="en-US"/>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style>
  <w:style w:type="paragraph" w:styleId="Pagrindinistekstas">
    <w:name w:val="Body Text"/>
    <w:basedOn w:val="prastasis"/>
    <w:link w:val="PagrindinistekstasDiagrama"/>
    <w:rsid w:val="00B53771"/>
    <w:pPr>
      <w:jc w:val="both"/>
    </w:pPr>
    <w:rPr>
      <w:szCs w:val="20"/>
    </w:rPr>
  </w:style>
  <w:style w:type="character" w:customStyle="1" w:styleId="PagrindinistekstasDiagrama">
    <w:name w:val="Pagrindinis tekstas Diagrama"/>
    <w:link w:val="Pagrindinistekstas"/>
    <w:rsid w:val="00B53771"/>
    <w:rPr>
      <w:sz w:val="24"/>
      <w:lang w:val="lt-LT" w:eastAsia="lt-LT" w:bidi="ar-SA"/>
    </w:rPr>
  </w:style>
  <w:style w:type="paragraph" w:customStyle="1" w:styleId="Default">
    <w:name w:val="Default"/>
    <w:rsid w:val="00B53771"/>
    <w:pPr>
      <w:autoSpaceDE w:val="0"/>
      <w:autoSpaceDN w:val="0"/>
      <w:adjustRightInd w:val="0"/>
    </w:pPr>
    <w:rPr>
      <w:color w:val="000000"/>
      <w:sz w:val="24"/>
      <w:szCs w:val="24"/>
    </w:rPr>
  </w:style>
  <w:style w:type="character" w:customStyle="1" w:styleId="Antrat1Diagrama">
    <w:name w:val="Antraštė 1 Diagrama"/>
    <w:basedOn w:val="Numatytasispastraiposriftas"/>
    <w:link w:val="Antrat1"/>
    <w:rsid w:val="00570B29"/>
    <w:rPr>
      <w:sz w:val="28"/>
      <w:lang w:val="en-AU"/>
    </w:rPr>
  </w:style>
  <w:style w:type="character" w:customStyle="1" w:styleId="FontStyle150">
    <w:name w:val="Font Style150"/>
    <w:rsid w:val="00AE5A4C"/>
    <w:rPr>
      <w:rFonts w:ascii="Times New Roman" w:hAnsi="Times New Roman" w:cs="Times New Roman"/>
      <w:sz w:val="18"/>
      <w:szCs w:val="18"/>
    </w:rPr>
  </w:style>
  <w:style w:type="paragraph" w:styleId="Sraopastraipa">
    <w:name w:val="List Paragraph"/>
    <w:basedOn w:val="prastasis"/>
    <w:uiPriority w:val="34"/>
    <w:qFormat/>
    <w:rsid w:val="00AE5A4C"/>
    <w:pPr>
      <w:ind w:left="720"/>
      <w:contextualSpacing/>
    </w:pPr>
    <w:rPr>
      <w:lang w:val="en-GB" w:eastAsia="en-US"/>
    </w:rPr>
  </w:style>
  <w:style w:type="character" w:styleId="Komentaronuoroda">
    <w:name w:val="annotation reference"/>
    <w:basedOn w:val="Numatytasispastraiposriftas"/>
    <w:semiHidden/>
    <w:unhideWhenUsed/>
    <w:rsid w:val="00637A01"/>
    <w:rPr>
      <w:sz w:val="16"/>
      <w:szCs w:val="16"/>
    </w:rPr>
  </w:style>
  <w:style w:type="paragraph" w:styleId="Komentarotekstas">
    <w:name w:val="annotation text"/>
    <w:basedOn w:val="prastasis"/>
    <w:link w:val="KomentarotekstasDiagrama"/>
    <w:semiHidden/>
    <w:unhideWhenUsed/>
    <w:rsid w:val="00637A01"/>
    <w:rPr>
      <w:sz w:val="20"/>
      <w:szCs w:val="20"/>
      <w:lang w:eastAsia="en-US"/>
    </w:rPr>
  </w:style>
  <w:style w:type="character" w:customStyle="1" w:styleId="KomentarotekstasDiagrama">
    <w:name w:val="Komentaro tekstas Diagrama"/>
    <w:basedOn w:val="Numatytasispastraiposriftas"/>
    <w:link w:val="Komentarotekstas"/>
    <w:semiHidden/>
    <w:rsid w:val="00637A01"/>
    <w:rPr>
      <w:lang w:eastAsia="en-US"/>
    </w:rPr>
  </w:style>
  <w:style w:type="paragraph" w:styleId="Komentarotema">
    <w:name w:val="annotation subject"/>
    <w:basedOn w:val="Komentarotekstas"/>
    <w:next w:val="Komentarotekstas"/>
    <w:link w:val="KomentarotemaDiagrama"/>
    <w:semiHidden/>
    <w:unhideWhenUsed/>
    <w:rsid w:val="00637A01"/>
    <w:rPr>
      <w:b/>
      <w:bCs/>
    </w:rPr>
  </w:style>
  <w:style w:type="character" w:customStyle="1" w:styleId="KomentarotemaDiagrama">
    <w:name w:val="Komentaro tema Diagrama"/>
    <w:basedOn w:val="KomentarotekstasDiagrama"/>
    <w:link w:val="Komentarotema"/>
    <w:semiHidden/>
    <w:rsid w:val="00637A01"/>
    <w:rPr>
      <w:b/>
      <w:bCs/>
      <w:lang w:eastAsia="en-US"/>
    </w:rPr>
  </w:style>
  <w:style w:type="paragraph" w:customStyle="1" w:styleId="Textbodyindent">
    <w:name w:val="Text body indent"/>
    <w:basedOn w:val="prastasis"/>
    <w:rsid w:val="0007006B"/>
    <w:pPr>
      <w:tabs>
        <w:tab w:val="right" w:pos="9639"/>
      </w:tabs>
      <w:suppressAutoHyphens/>
      <w:autoSpaceDN w:val="0"/>
      <w:ind w:firstLine="1134"/>
      <w:jc w:val="both"/>
    </w:pPr>
    <w:rPr>
      <w:lang w:eastAsia="en-US"/>
    </w:rPr>
  </w:style>
  <w:style w:type="paragraph" w:customStyle="1" w:styleId="Standard">
    <w:name w:val="Standard"/>
    <w:rsid w:val="001B5818"/>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nhideWhenUsed/>
    <w:rsid w:val="00B863E1"/>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rsid w:val="00B863E1"/>
    <w:rPr>
      <w:sz w:val="24"/>
      <w:szCs w:val="24"/>
      <w:lang w:eastAsia="en-US"/>
    </w:rPr>
  </w:style>
  <w:style w:type="paragraph" w:styleId="Pataisymai">
    <w:name w:val="Revision"/>
    <w:hidden/>
    <w:uiPriority w:val="99"/>
    <w:semiHidden/>
    <w:rsid w:val="006C53B1"/>
    <w:rPr>
      <w:sz w:val="24"/>
      <w:szCs w:val="24"/>
      <w:lang w:eastAsia="en-US"/>
    </w:rPr>
  </w:style>
  <w:style w:type="character" w:customStyle="1" w:styleId="AntratsDiagrama">
    <w:name w:val="Antraštės Diagrama"/>
    <w:basedOn w:val="Numatytasispastraiposriftas"/>
    <w:link w:val="Antrats"/>
    <w:uiPriority w:val="99"/>
    <w:rsid w:val="00153A0C"/>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7003">
      <w:bodyDiv w:val="1"/>
      <w:marLeft w:val="0"/>
      <w:marRight w:val="0"/>
      <w:marTop w:val="0"/>
      <w:marBottom w:val="0"/>
      <w:divBdr>
        <w:top w:val="none" w:sz="0" w:space="0" w:color="auto"/>
        <w:left w:val="none" w:sz="0" w:space="0" w:color="auto"/>
        <w:bottom w:val="none" w:sz="0" w:space="0" w:color="auto"/>
        <w:right w:val="none" w:sz="0" w:space="0" w:color="auto"/>
      </w:divBdr>
      <w:divsChild>
        <w:div w:id="588738916">
          <w:marLeft w:val="0"/>
          <w:marRight w:val="0"/>
          <w:marTop w:val="0"/>
          <w:marBottom w:val="0"/>
          <w:divBdr>
            <w:top w:val="none" w:sz="0" w:space="0" w:color="auto"/>
            <w:left w:val="none" w:sz="0" w:space="0" w:color="auto"/>
            <w:bottom w:val="none" w:sz="0" w:space="0" w:color="auto"/>
            <w:right w:val="none" w:sz="0" w:space="0" w:color="auto"/>
          </w:divBdr>
        </w:div>
        <w:div w:id="840316128">
          <w:marLeft w:val="0"/>
          <w:marRight w:val="0"/>
          <w:marTop w:val="0"/>
          <w:marBottom w:val="0"/>
          <w:divBdr>
            <w:top w:val="none" w:sz="0" w:space="0" w:color="auto"/>
            <w:left w:val="none" w:sz="0" w:space="0" w:color="auto"/>
            <w:bottom w:val="none" w:sz="0" w:space="0" w:color="auto"/>
            <w:right w:val="none" w:sz="0" w:space="0" w:color="auto"/>
          </w:divBdr>
        </w:div>
      </w:divsChild>
    </w:div>
    <w:div w:id="95515981">
      <w:bodyDiv w:val="1"/>
      <w:marLeft w:val="0"/>
      <w:marRight w:val="0"/>
      <w:marTop w:val="0"/>
      <w:marBottom w:val="0"/>
      <w:divBdr>
        <w:top w:val="none" w:sz="0" w:space="0" w:color="auto"/>
        <w:left w:val="none" w:sz="0" w:space="0" w:color="auto"/>
        <w:bottom w:val="none" w:sz="0" w:space="0" w:color="auto"/>
        <w:right w:val="none" w:sz="0" w:space="0" w:color="auto"/>
      </w:divBdr>
    </w:div>
    <w:div w:id="212428526">
      <w:bodyDiv w:val="1"/>
      <w:marLeft w:val="0"/>
      <w:marRight w:val="0"/>
      <w:marTop w:val="0"/>
      <w:marBottom w:val="0"/>
      <w:divBdr>
        <w:top w:val="none" w:sz="0" w:space="0" w:color="auto"/>
        <w:left w:val="none" w:sz="0" w:space="0" w:color="auto"/>
        <w:bottom w:val="none" w:sz="0" w:space="0" w:color="auto"/>
        <w:right w:val="none" w:sz="0" w:space="0" w:color="auto"/>
      </w:divBdr>
    </w:div>
    <w:div w:id="220680577">
      <w:bodyDiv w:val="1"/>
      <w:marLeft w:val="0"/>
      <w:marRight w:val="0"/>
      <w:marTop w:val="0"/>
      <w:marBottom w:val="0"/>
      <w:divBdr>
        <w:top w:val="none" w:sz="0" w:space="0" w:color="auto"/>
        <w:left w:val="none" w:sz="0" w:space="0" w:color="auto"/>
        <w:bottom w:val="none" w:sz="0" w:space="0" w:color="auto"/>
        <w:right w:val="none" w:sz="0" w:space="0" w:color="auto"/>
      </w:divBdr>
    </w:div>
    <w:div w:id="326981745">
      <w:bodyDiv w:val="1"/>
      <w:marLeft w:val="0"/>
      <w:marRight w:val="0"/>
      <w:marTop w:val="0"/>
      <w:marBottom w:val="0"/>
      <w:divBdr>
        <w:top w:val="none" w:sz="0" w:space="0" w:color="auto"/>
        <w:left w:val="none" w:sz="0" w:space="0" w:color="auto"/>
        <w:bottom w:val="none" w:sz="0" w:space="0" w:color="auto"/>
        <w:right w:val="none" w:sz="0" w:space="0" w:color="auto"/>
      </w:divBdr>
    </w:div>
    <w:div w:id="383674043">
      <w:bodyDiv w:val="1"/>
      <w:marLeft w:val="0"/>
      <w:marRight w:val="0"/>
      <w:marTop w:val="0"/>
      <w:marBottom w:val="0"/>
      <w:divBdr>
        <w:top w:val="none" w:sz="0" w:space="0" w:color="auto"/>
        <w:left w:val="none" w:sz="0" w:space="0" w:color="auto"/>
        <w:bottom w:val="none" w:sz="0" w:space="0" w:color="auto"/>
        <w:right w:val="none" w:sz="0" w:space="0" w:color="auto"/>
      </w:divBdr>
    </w:div>
    <w:div w:id="538398423">
      <w:bodyDiv w:val="1"/>
      <w:marLeft w:val="0"/>
      <w:marRight w:val="0"/>
      <w:marTop w:val="0"/>
      <w:marBottom w:val="0"/>
      <w:divBdr>
        <w:top w:val="none" w:sz="0" w:space="0" w:color="auto"/>
        <w:left w:val="none" w:sz="0" w:space="0" w:color="auto"/>
        <w:bottom w:val="none" w:sz="0" w:space="0" w:color="auto"/>
        <w:right w:val="none" w:sz="0" w:space="0" w:color="auto"/>
      </w:divBdr>
    </w:div>
    <w:div w:id="625428917">
      <w:bodyDiv w:val="1"/>
      <w:marLeft w:val="0"/>
      <w:marRight w:val="0"/>
      <w:marTop w:val="0"/>
      <w:marBottom w:val="0"/>
      <w:divBdr>
        <w:top w:val="none" w:sz="0" w:space="0" w:color="auto"/>
        <w:left w:val="none" w:sz="0" w:space="0" w:color="auto"/>
        <w:bottom w:val="none" w:sz="0" w:space="0" w:color="auto"/>
        <w:right w:val="none" w:sz="0" w:space="0" w:color="auto"/>
      </w:divBdr>
    </w:div>
    <w:div w:id="1163621009">
      <w:bodyDiv w:val="1"/>
      <w:marLeft w:val="0"/>
      <w:marRight w:val="0"/>
      <w:marTop w:val="0"/>
      <w:marBottom w:val="0"/>
      <w:divBdr>
        <w:top w:val="none" w:sz="0" w:space="0" w:color="auto"/>
        <w:left w:val="none" w:sz="0" w:space="0" w:color="auto"/>
        <w:bottom w:val="none" w:sz="0" w:space="0" w:color="auto"/>
        <w:right w:val="none" w:sz="0" w:space="0" w:color="auto"/>
      </w:divBdr>
    </w:div>
    <w:div w:id="1256093035">
      <w:bodyDiv w:val="1"/>
      <w:marLeft w:val="0"/>
      <w:marRight w:val="0"/>
      <w:marTop w:val="0"/>
      <w:marBottom w:val="0"/>
      <w:divBdr>
        <w:top w:val="none" w:sz="0" w:space="0" w:color="auto"/>
        <w:left w:val="none" w:sz="0" w:space="0" w:color="auto"/>
        <w:bottom w:val="none" w:sz="0" w:space="0" w:color="auto"/>
        <w:right w:val="none" w:sz="0" w:space="0" w:color="auto"/>
      </w:divBdr>
    </w:div>
    <w:div w:id="1325620021">
      <w:bodyDiv w:val="1"/>
      <w:marLeft w:val="0"/>
      <w:marRight w:val="0"/>
      <w:marTop w:val="0"/>
      <w:marBottom w:val="0"/>
      <w:divBdr>
        <w:top w:val="none" w:sz="0" w:space="0" w:color="auto"/>
        <w:left w:val="none" w:sz="0" w:space="0" w:color="auto"/>
        <w:bottom w:val="none" w:sz="0" w:space="0" w:color="auto"/>
        <w:right w:val="none" w:sz="0" w:space="0" w:color="auto"/>
      </w:divBdr>
    </w:div>
    <w:div w:id="1340499621">
      <w:bodyDiv w:val="1"/>
      <w:marLeft w:val="0"/>
      <w:marRight w:val="0"/>
      <w:marTop w:val="0"/>
      <w:marBottom w:val="0"/>
      <w:divBdr>
        <w:top w:val="none" w:sz="0" w:space="0" w:color="auto"/>
        <w:left w:val="none" w:sz="0" w:space="0" w:color="auto"/>
        <w:bottom w:val="none" w:sz="0" w:space="0" w:color="auto"/>
        <w:right w:val="none" w:sz="0" w:space="0" w:color="auto"/>
      </w:divBdr>
    </w:div>
    <w:div w:id="1832260252">
      <w:bodyDiv w:val="1"/>
      <w:marLeft w:val="0"/>
      <w:marRight w:val="0"/>
      <w:marTop w:val="0"/>
      <w:marBottom w:val="0"/>
      <w:divBdr>
        <w:top w:val="none" w:sz="0" w:space="0" w:color="auto"/>
        <w:left w:val="none" w:sz="0" w:space="0" w:color="auto"/>
        <w:bottom w:val="none" w:sz="0" w:space="0" w:color="auto"/>
        <w:right w:val="none" w:sz="0" w:space="0" w:color="auto"/>
      </w:divBdr>
    </w:div>
    <w:div w:id="1989244138">
      <w:bodyDiv w:val="1"/>
      <w:marLeft w:val="0"/>
      <w:marRight w:val="0"/>
      <w:marTop w:val="0"/>
      <w:marBottom w:val="0"/>
      <w:divBdr>
        <w:top w:val="none" w:sz="0" w:space="0" w:color="auto"/>
        <w:left w:val="none" w:sz="0" w:space="0" w:color="auto"/>
        <w:bottom w:val="none" w:sz="0" w:space="0" w:color="auto"/>
        <w:right w:val="none" w:sz="0" w:space="0" w:color="auto"/>
      </w:divBdr>
    </w:div>
    <w:div w:id="2052456948">
      <w:bodyDiv w:val="1"/>
      <w:marLeft w:val="0"/>
      <w:marRight w:val="0"/>
      <w:marTop w:val="0"/>
      <w:marBottom w:val="0"/>
      <w:divBdr>
        <w:top w:val="none" w:sz="0" w:space="0" w:color="auto"/>
        <w:left w:val="none" w:sz="0" w:space="0" w:color="auto"/>
        <w:bottom w:val="none" w:sz="0" w:space="0" w:color="auto"/>
        <w:right w:val="none" w:sz="0" w:space="0" w:color="auto"/>
      </w:divBdr>
      <w:divsChild>
        <w:div w:id="1409965576">
          <w:marLeft w:val="0"/>
          <w:marRight w:val="0"/>
          <w:marTop w:val="0"/>
          <w:marBottom w:val="0"/>
          <w:divBdr>
            <w:top w:val="none" w:sz="0" w:space="0" w:color="auto"/>
            <w:left w:val="none" w:sz="0" w:space="0" w:color="auto"/>
            <w:bottom w:val="none" w:sz="0" w:space="0" w:color="auto"/>
            <w:right w:val="none" w:sz="0" w:space="0" w:color="auto"/>
          </w:divBdr>
        </w:div>
        <w:div w:id="1817798273">
          <w:marLeft w:val="0"/>
          <w:marRight w:val="0"/>
          <w:marTop w:val="0"/>
          <w:marBottom w:val="0"/>
          <w:divBdr>
            <w:top w:val="none" w:sz="0" w:space="0" w:color="auto"/>
            <w:left w:val="none" w:sz="0" w:space="0" w:color="auto"/>
            <w:bottom w:val="none" w:sz="0" w:space="0" w:color="auto"/>
            <w:right w:val="none" w:sz="0" w:space="0" w:color="auto"/>
          </w:divBdr>
        </w:div>
      </w:divsChild>
    </w:div>
    <w:div w:id="214002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96BA0-7AAA-417A-9257-43DA76F28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461</TotalTime>
  <Pages>3</Pages>
  <Words>5232</Words>
  <Characters>2983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Rūta Zubienė</cp:lastModifiedBy>
  <cp:revision>11</cp:revision>
  <cp:lastPrinted>2022-01-05T12:08:00Z</cp:lastPrinted>
  <dcterms:created xsi:type="dcterms:W3CDTF">2023-03-13T06:54:00Z</dcterms:created>
  <dcterms:modified xsi:type="dcterms:W3CDTF">2023-03-16T12:13:00Z</dcterms:modified>
</cp:coreProperties>
</file>