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941B" w14:textId="79A77C09" w:rsidR="00570B29" w:rsidRPr="00FE056C" w:rsidRDefault="00570B29" w:rsidP="00570B29">
      <w:pPr>
        <w:jc w:val="center"/>
        <w:rPr>
          <w:b/>
          <w:noProof/>
        </w:rPr>
      </w:pPr>
      <w:bookmarkStart w:id="0" w:name="_Hlk9338630"/>
      <w:bookmarkStart w:id="1" w:name="data_metai"/>
    </w:p>
    <w:p w14:paraId="7393B9E7" w14:textId="77777777" w:rsidR="00570B29" w:rsidRPr="00FE056C" w:rsidRDefault="00570B29" w:rsidP="00570B29">
      <w:pPr>
        <w:jc w:val="center"/>
        <w:rPr>
          <w:noProof/>
          <w:sz w:val="12"/>
          <w:szCs w:val="12"/>
        </w:rPr>
      </w:pPr>
    </w:p>
    <w:p w14:paraId="054FDAEB" w14:textId="77777777" w:rsidR="00570B29" w:rsidRPr="00FE056C" w:rsidRDefault="00570B29" w:rsidP="00570B29">
      <w:pPr>
        <w:pStyle w:val="Antrat1"/>
        <w:rPr>
          <w:b/>
          <w:szCs w:val="28"/>
          <w:lang w:val="lt-LT"/>
        </w:rPr>
      </w:pPr>
      <w:bookmarkStart w:id="2" w:name="_Hlk536624615"/>
      <w:r w:rsidRPr="00FE056C">
        <w:rPr>
          <w:b/>
          <w:szCs w:val="28"/>
          <w:lang w:val="lt-LT"/>
        </w:rPr>
        <w:t>KLAIPĖDOS RAJONO SAVIVALDYBĖS TARYBA</w:t>
      </w:r>
    </w:p>
    <w:bookmarkEnd w:id="0"/>
    <w:bookmarkEnd w:id="2"/>
    <w:p w14:paraId="638E108F" w14:textId="77777777" w:rsidR="009B1C92" w:rsidRPr="00FE056C" w:rsidRDefault="009B1C92">
      <w:pPr>
        <w:pStyle w:val="statymopavad"/>
        <w:spacing w:line="240" w:lineRule="auto"/>
        <w:ind w:firstLine="0"/>
        <w:rPr>
          <w:rFonts w:ascii="Times New Roman" w:hAnsi="Times New Roman"/>
        </w:rPr>
      </w:pPr>
    </w:p>
    <w:bookmarkEnd w:id="1"/>
    <w:p w14:paraId="2337ACB7" w14:textId="77777777" w:rsidR="0007006B" w:rsidRPr="00FE056C" w:rsidRDefault="0007006B" w:rsidP="0007006B">
      <w:pPr>
        <w:pStyle w:val="statymopavad"/>
        <w:spacing w:line="240" w:lineRule="auto"/>
        <w:ind w:firstLine="0"/>
        <w:rPr>
          <w:rFonts w:ascii="Times New Roman" w:hAnsi="Times New Roman"/>
          <w:b/>
          <w:spacing w:val="20"/>
          <w:sz w:val="28"/>
          <w:szCs w:val="28"/>
        </w:rPr>
      </w:pPr>
      <w:r w:rsidRPr="00FE056C">
        <w:rPr>
          <w:rFonts w:ascii="Times New Roman" w:hAnsi="Times New Roman"/>
          <w:b/>
          <w:spacing w:val="20"/>
          <w:sz w:val="28"/>
          <w:szCs w:val="28"/>
        </w:rPr>
        <w:t>SPRENDIMAS</w:t>
      </w:r>
    </w:p>
    <w:p w14:paraId="7F70ACD7" w14:textId="77777777" w:rsidR="00D771F9" w:rsidRPr="00356BE4" w:rsidRDefault="00D771F9" w:rsidP="00D771F9">
      <w:pPr>
        <w:tabs>
          <w:tab w:val="left" w:pos="3450"/>
        </w:tabs>
        <w:jc w:val="center"/>
        <w:rPr>
          <w:b/>
          <w:sz w:val="28"/>
          <w:szCs w:val="28"/>
        </w:rPr>
      </w:pPr>
      <w:r w:rsidRPr="00356BE4">
        <w:rPr>
          <w:b/>
          <w:spacing w:val="20"/>
          <w:sz w:val="28"/>
          <w:szCs w:val="28"/>
        </w:rPr>
        <w:t>DĖL</w:t>
      </w:r>
      <w:r w:rsidRPr="00356BE4">
        <w:rPr>
          <w:b/>
          <w:sz w:val="28"/>
          <w:szCs w:val="28"/>
        </w:rPr>
        <w:t xml:space="preserve"> KLAIPĖDOS RAJONO SAVIVALDYBĖS KULTŪROS ĮSTAIGŲ </w:t>
      </w:r>
    </w:p>
    <w:p w14:paraId="657F3FE4" w14:textId="05565E90" w:rsidR="0007006B" w:rsidRDefault="00D771F9" w:rsidP="00D771F9">
      <w:pPr>
        <w:jc w:val="center"/>
        <w:rPr>
          <w:b/>
          <w:bCs/>
          <w:sz w:val="28"/>
          <w:szCs w:val="28"/>
        </w:rPr>
      </w:pPr>
      <w:r w:rsidRPr="00356BE4">
        <w:rPr>
          <w:b/>
          <w:sz w:val="28"/>
          <w:szCs w:val="28"/>
        </w:rPr>
        <w:t>202</w:t>
      </w:r>
      <w:r w:rsidR="004B5EA9">
        <w:rPr>
          <w:b/>
          <w:sz w:val="28"/>
          <w:szCs w:val="28"/>
        </w:rPr>
        <w:t>2</w:t>
      </w:r>
      <w:r w:rsidRPr="00356BE4">
        <w:rPr>
          <w:b/>
          <w:sz w:val="28"/>
          <w:szCs w:val="28"/>
        </w:rPr>
        <w:t xml:space="preserve"> METŲ VEIKLOS ATASKAITŲ TVIRTINIMO</w:t>
      </w:r>
    </w:p>
    <w:p w14:paraId="7278EAE1" w14:textId="77777777" w:rsidR="00A10B74" w:rsidRPr="00FE056C" w:rsidRDefault="00A10B74" w:rsidP="0007006B">
      <w:pPr>
        <w:jc w:val="center"/>
        <w:rPr>
          <w:b/>
          <w:bCs/>
        </w:rPr>
      </w:pPr>
    </w:p>
    <w:p w14:paraId="0CDC7512" w14:textId="76AEED8C" w:rsidR="0007006B" w:rsidRPr="00FE056C" w:rsidRDefault="0007006B" w:rsidP="0007006B">
      <w:pPr>
        <w:pStyle w:val="statymopavad"/>
        <w:spacing w:line="240" w:lineRule="auto"/>
        <w:ind w:firstLine="0"/>
        <w:rPr>
          <w:rFonts w:ascii="Times New Roman" w:hAnsi="Times New Roman"/>
          <w:caps w:val="0"/>
          <w:szCs w:val="24"/>
        </w:rPr>
      </w:pPr>
      <w:r w:rsidRPr="00FE056C">
        <w:rPr>
          <w:rFonts w:ascii="Times New Roman" w:hAnsi="Times New Roman"/>
          <w:szCs w:val="24"/>
        </w:rPr>
        <w:t>202</w:t>
      </w:r>
      <w:r w:rsidR="004B5EA9">
        <w:rPr>
          <w:rFonts w:ascii="Times New Roman" w:hAnsi="Times New Roman"/>
          <w:szCs w:val="24"/>
        </w:rPr>
        <w:t>3</w:t>
      </w:r>
      <w:r w:rsidRPr="00FE056C">
        <w:rPr>
          <w:rFonts w:ascii="Times New Roman" w:hAnsi="Times New Roman"/>
          <w:szCs w:val="24"/>
        </w:rPr>
        <w:t xml:space="preserve"> </w:t>
      </w:r>
      <w:r w:rsidRPr="00FE056C">
        <w:rPr>
          <w:rFonts w:ascii="Times New Roman" w:hAnsi="Times New Roman"/>
          <w:caps w:val="0"/>
          <w:szCs w:val="24"/>
        </w:rPr>
        <w:t xml:space="preserve">m. </w:t>
      </w:r>
      <w:r w:rsidR="004B5EA9">
        <w:rPr>
          <w:rFonts w:ascii="Times New Roman" w:hAnsi="Times New Roman"/>
          <w:caps w:val="0"/>
          <w:szCs w:val="24"/>
        </w:rPr>
        <w:t>kov</w:t>
      </w:r>
      <w:r w:rsidR="00FE056C" w:rsidRPr="00FE056C">
        <w:rPr>
          <w:rFonts w:ascii="Times New Roman" w:hAnsi="Times New Roman"/>
          <w:caps w:val="0"/>
          <w:szCs w:val="24"/>
        </w:rPr>
        <w:t>o</w:t>
      </w:r>
      <w:r w:rsidRPr="00FE056C">
        <w:rPr>
          <w:rFonts w:ascii="Times New Roman" w:hAnsi="Times New Roman"/>
          <w:caps w:val="0"/>
          <w:szCs w:val="24"/>
        </w:rPr>
        <w:t xml:space="preserve">    d. Nr. T11- </w:t>
      </w:r>
    </w:p>
    <w:p w14:paraId="0083DA22" w14:textId="77777777" w:rsidR="0007006B" w:rsidRPr="00FE056C" w:rsidRDefault="0007006B" w:rsidP="0007006B">
      <w:pPr>
        <w:pStyle w:val="statymopavad"/>
        <w:spacing w:line="240" w:lineRule="auto"/>
        <w:ind w:firstLine="0"/>
        <w:rPr>
          <w:rFonts w:ascii="Times New Roman" w:hAnsi="Times New Roman"/>
          <w:caps w:val="0"/>
          <w:szCs w:val="24"/>
        </w:rPr>
      </w:pPr>
      <w:r w:rsidRPr="00FE056C">
        <w:rPr>
          <w:rFonts w:ascii="Times New Roman" w:hAnsi="Times New Roman"/>
          <w:szCs w:val="24"/>
        </w:rPr>
        <w:t>G</w:t>
      </w:r>
      <w:r w:rsidRPr="00FE056C">
        <w:rPr>
          <w:rFonts w:ascii="Times New Roman" w:hAnsi="Times New Roman"/>
          <w:caps w:val="0"/>
          <w:szCs w:val="24"/>
        </w:rPr>
        <w:t>argždai</w:t>
      </w:r>
    </w:p>
    <w:p w14:paraId="5D53EC5E" w14:textId="77777777" w:rsidR="0007006B" w:rsidRPr="00FE056C" w:rsidRDefault="0007006B" w:rsidP="0007006B">
      <w:pPr>
        <w:pStyle w:val="statymopavad"/>
        <w:spacing w:line="240" w:lineRule="auto"/>
        <w:ind w:firstLine="0"/>
        <w:rPr>
          <w:rFonts w:ascii="Times New Roman" w:hAnsi="Times New Roman"/>
          <w:szCs w:val="24"/>
        </w:rPr>
      </w:pPr>
    </w:p>
    <w:p w14:paraId="35D8BD60" w14:textId="3A62D75B" w:rsidR="00D771F9" w:rsidRPr="00D41B85" w:rsidRDefault="00D771F9" w:rsidP="00D771F9">
      <w:pPr>
        <w:ind w:firstLine="1134"/>
        <w:jc w:val="both"/>
      </w:pPr>
      <w:r w:rsidRPr="00356BE4">
        <w:t>Klaipėdos rajono savivaldybės taryba, vadovaudamasi Lietuvos Respublikos vietos savivaldos įstatymo 16 straipsnio 2 dalies 19 punktu</w:t>
      </w:r>
      <w:r w:rsidR="00652E91">
        <w:t>,</w:t>
      </w:r>
      <w:r w:rsidR="00652E91" w:rsidRPr="00652E91">
        <w:t xml:space="preserve"> </w:t>
      </w:r>
      <w:r w:rsidR="00652E91" w:rsidRPr="00B26981">
        <w:t>Viešojo sektoriaus subjekto metinės veiklos ataskaitos</w:t>
      </w:r>
      <w:r w:rsidR="00652E91">
        <w:t>,</w:t>
      </w:r>
      <w:r w:rsidR="00652E91" w:rsidRPr="00B26981">
        <w:t xml:space="preserve"> viešojo sektoriaus subjektų grupės metinės veiklos ataskaitos </w:t>
      </w:r>
      <w:r w:rsidR="00652E91">
        <w:t xml:space="preserve">ir Vyriausybės veiklos ataskaitos </w:t>
      </w:r>
      <w:r w:rsidR="00652E91" w:rsidRPr="00B26981">
        <w:t>rengimo tvarkos apraš</w:t>
      </w:r>
      <w:r w:rsidR="00652E91">
        <w:t>u</w:t>
      </w:r>
      <w:r w:rsidR="00652E91" w:rsidRPr="00B26981">
        <w:t>, patvirtint</w:t>
      </w:r>
      <w:r w:rsidR="00652E91">
        <w:t>u</w:t>
      </w:r>
      <w:r w:rsidR="00652E91" w:rsidRPr="00B26981">
        <w:t xml:space="preserve"> Lietuvos Respublikos Vyriausybės 2019 m. vasario 13 d. nutarimu Nr. 135 „</w:t>
      </w:r>
      <w:r w:rsidR="00652E91" w:rsidRPr="00B26981">
        <w:rPr>
          <w:bCs/>
        </w:rPr>
        <w:t>Dėl viešojo sektoriaus subjekto metinės veiklos ataskaitos</w:t>
      </w:r>
      <w:r w:rsidR="00652E91">
        <w:rPr>
          <w:bCs/>
        </w:rPr>
        <w:t>,</w:t>
      </w:r>
      <w:r w:rsidR="00652E91" w:rsidRPr="00B26981">
        <w:rPr>
          <w:bCs/>
        </w:rPr>
        <w:t xml:space="preserve"> viešojo sektoriaus subjektų grupės metinės veiklos ataskaitos </w:t>
      </w:r>
      <w:r w:rsidR="00652E91">
        <w:rPr>
          <w:bCs/>
        </w:rPr>
        <w:t xml:space="preserve">ir Vyriausybės veiklos ataskaitos </w:t>
      </w:r>
      <w:r w:rsidR="00652E91" w:rsidRPr="00B26981">
        <w:rPr>
          <w:bCs/>
        </w:rPr>
        <w:t>rengimo tvarkos aprašo patvirtinimo</w:t>
      </w:r>
      <w:r w:rsidR="00652E91" w:rsidRPr="00B26981">
        <w:rPr>
          <w:bCs/>
          <w:caps/>
        </w:rPr>
        <w:t>“</w:t>
      </w:r>
      <w:r w:rsidR="00652E91" w:rsidRPr="00B26981">
        <w:t xml:space="preserve"> </w:t>
      </w:r>
      <w:r w:rsidRPr="00356BE4">
        <w:t xml:space="preserve">ir Klaipėdos rajono savivaldybės tarybos veiklos reglamento, patvirtinto Klaipėdos rajono savivaldybės tarybos </w:t>
      </w:r>
      <w:smartTag w:uri="urn:schemas-microsoft-com:office:smarttags" w:element="metricconverter">
        <w:smartTagPr>
          <w:attr w:name="ProductID" w:val="2013 m"/>
        </w:smartTagPr>
        <w:r w:rsidRPr="00356BE4">
          <w:t>2013 m</w:t>
        </w:r>
      </w:smartTag>
      <w:r w:rsidRPr="00356BE4">
        <w:t xml:space="preserve">. sausio 31 d. sprendimu Nr. T11-46 „Dėl Klaipėdos rajono savivaldybės tarybos veiklos reglamento </w:t>
      </w:r>
      <w:r w:rsidRPr="00D41B85">
        <w:t>patvirtinimo“ (</w:t>
      </w:r>
      <w:r w:rsidR="007342C1">
        <w:t>202</w:t>
      </w:r>
      <w:r w:rsidR="00DC44EA">
        <w:t>1</w:t>
      </w:r>
      <w:r w:rsidR="007342C1">
        <w:t xml:space="preserve"> m. </w:t>
      </w:r>
      <w:r w:rsidR="00DC44EA">
        <w:t>vasar</w:t>
      </w:r>
      <w:r w:rsidR="007342C1">
        <w:t>io 2</w:t>
      </w:r>
      <w:r w:rsidR="00DC44EA">
        <w:t>5</w:t>
      </w:r>
      <w:r w:rsidR="007342C1">
        <w:t xml:space="preserve"> d. </w:t>
      </w:r>
      <w:r w:rsidR="00DC44EA">
        <w:t>sprendimo</w:t>
      </w:r>
      <w:r w:rsidR="007342C1">
        <w:t xml:space="preserve"> Nr. T11-</w:t>
      </w:r>
      <w:r w:rsidR="00DC44EA">
        <w:t>65 redakcija</w:t>
      </w:r>
      <w:r w:rsidRPr="00D41B85">
        <w:t xml:space="preserve">) </w:t>
      </w:r>
      <w:r>
        <w:t>92</w:t>
      </w:r>
      <w:r w:rsidRPr="00D41B85">
        <w:t xml:space="preserve"> punkt</w:t>
      </w:r>
      <w:r w:rsidR="00DC44EA">
        <w:t>u</w:t>
      </w:r>
      <w:r w:rsidRPr="00D41B85">
        <w:t>, n u s p r e n d ž i a:</w:t>
      </w:r>
    </w:p>
    <w:p w14:paraId="56E5D587" w14:textId="261A9CAB" w:rsidR="00D771F9" w:rsidRPr="00356BE4" w:rsidRDefault="00D771F9" w:rsidP="00D771F9">
      <w:pPr>
        <w:pStyle w:val="Sraopastraipa"/>
        <w:numPr>
          <w:ilvl w:val="0"/>
          <w:numId w:val="12"/>
        </w:numPr>
        <w:ind w:left="1491" w:hanging="357"/>
        <w:jc w:val="both"/>
        <w:rPr>
          <w:lang w:val="lt-LT"/>
        </w:rPr>
      </w:pPr>
      <w:r w:rsidRPr="00356BE4">
        <w:rPr>
          <w:lang w:val="lt-LT"/>
        </w:rPr>
        <w:t>Patvirtinti šių kultūros įstaigų 202</w:t>
      </w:r>
      <w:r w:rsidR="004B5EA9">
        <w:rPr>
          <w:lang w:val="lt-LT"/>
        </w:rPr>
        <w:t>2</w:t>
      </w:r>
      <w:r w:rsidRPr="00356BE4">
        <w:rPr>
          <w:lang w:val="lt-LT"/>
        </w:rPr>
        <w:t xml:space="preserve"> m. veiklos ataskaitas (pridedamos):</w:t>
      </w:r>
    </w:p>
    <w:p w14:paraId="4A3D8B16" w14:textId="444DC599" w:rsidR="00D771F9" w:rsidRPr="00356BE4" w:rsidRDefault="00D771F9" w:rsidP="00D771F9">
      <w:pPr>
        <w:pStyle w:val="Sraopastraipa"/>
        <w:numPr>
          <w:ilvl w:val="1"/>
          <w:numId w:val="12"/>
        </w:numPr>
        <w:jc w:val="both"/>
        <w:rPr>
          <w:lang w:val="lt-LT"/>
        </w:rPr>
      </w:pPr>
      <w:r w:rsidRPr="00356BE4">
        <w:rPr>
          <w:lang w:val="lt-LT"/>
        </w:rPr>
        <w:t xml:space="preserve"> </w:t>
      </w:r>
      <w:r w:rsidR="004C04E9">
        <w:rPr>
          <w:lang w:val="lt-LT"/>
        </w:rPr>
        <w:t>b</w:t>
      </w:r>
      <w:r w:rsidRPr="00356BE4">
        <w:rPr>
          <w:lang w:val="lt-LT"/>
        </w:rPr>
        <w:t>iudžetinės įstaigos Dovilų etninės kultūros centro;</w:t>
      </w:r>
    </w:p>
    <w:p w14:paraId="360DAC2D" w14:textId="76A2501A" w:rsidR="00D771F9" w:rsidRPr="00356BE4" w:rsidRDefault="00D771F9" w:rsidP="00D771F9">
      <w:pPr>
        <w:pStyle w:val="Sraopastraipa"/>
        <w:numPr>
          <w:ilvl w:val="1"/>
          <w:numId w:val="12"/>
        </w:numPr>
        <w:jc w:val="both"/>
        <w:rPr>
          <w:lang w:val="lt-LT"/>
        </w:rPr>
      </w:pPr>
      <w:r w:rsidRPr="00356BE4">
        <w:rPr>
          <w:lang w:val="lt-LT"/>
        </w:rPr>
        <w:t xml:space="preserve"> </w:t>
      </w:r>
      <w:r w:rsidR="004C04E9">
        <w:rPr>
          <w:lang w:val="lt-LT"/>
        </w:rPr>
        <w:t>b</w:t>
      </w:r>
      <w:r w:rsidRPr="00356BE4">
        <w:rPr>
          <w:lang w:val="lt-LT"/>
        </w:rPr>
        <w:t>iudžetinės įstaigos Gargždų kultūros centro;</w:t>
      </w:r>
    </w:p>
    <w:p w14:paraId="45930460" w14:textId="4BE7E743" w:rsidR="00D771F9" w:rsidRPr="00356BE4" w:rsidRDefault="00D771F9" w:rsidP="00D771F9">
      <w:pPr>
        <w:pStyle w:val="Sraopastraipa"/>
        <w:numPr>
          <w:ilvl w:val="1"/>
          <w:numId w:val="12"/>
        </w:numPr>
        <w:jc w:val="both"/>
        <w:rPr>
          <w:lang w:val="lt-LT"/>
        </w:rPr>
      </w:pPr>
      <w:r w:rsidRPr="00356BE4">
        <w:rPr>
          <w:lang w:val="lt-LT"/>
        </w:rPr>
        <w:t xml:space="preserve"> </w:t>
      </w:r>
      <w:r w:rsidR="004C04E9">
        <w:rPr>
          <w:lang w:val="lt-LT"/>
        </w:rPr>
        <w:t>b</w:t>
      </w:r>
      <w:r w:rsidRPr="00356BE4">
        <w:rPr>
          <w:lang w:val="lt-LT"/>
        </w:rPr>
        <w:t>iudžetinės įstaigos Kretingalės kultūros centro;</w:t>
      </w:r>
    </w:p>
    <w:p w14:paraId="341BC266" w14:textId="1A9FCBE2" w:rsidR="00D771F9" w:rsidRPr="00356BE4" w:rsidRDefault="00D771F9" w:rsidP="00D771F9">
      <w:pPr>
        <w:pStyle w:val="Sraopastraipa"/>
        <w:numPr>
          <w:ilvl w:val="1"/>
          <w:numId w:val="12"/>
        </w:numPr>
        <w:jc w:val="both"/>
        <w:rPr>
          <w:lang w:val="lt-LT"/>
        </w:rPr>
      </w:pPr>
      <w:r w:rsidRPr="00356BE4">
        <w:rPr>
          <w:lang w:val="lt-LT"/>
        </w:rPr>
        <w:t xml:space="preserve"> </w:t>
      </w:r>
      <w:r w:rsidR="004C04E9">
        <w:rPr>
          <w:lang w:val="lt-LT"/>
        </w:rPr>
        <w:t>b</w:t>
      </w:r>
      <w:r w:rsidRPr="00356BE4">
        <w:rPr>
          <w:lang w:val="lt-LT"/>
        </w:rPr>
        <w:t>iudžetinės įstaigos Priekulės kultūros centro;</w:t>
      </w:r>
    </w:p>
    <w:p w14:paraId="27FD8FA2" w14:textId="7F5D6F12" w:rsidR="00D771F9" w:rsidRPr="00356BE4" w:rsidRDefault="00D771F9" w:rsidP="00D771F9">
      <w:pPr>
        <w:pStyle w:val="Sraopastraipa"/>
        <w:numPr>
          <w:ilvl w:val="1"/>
          <w:numId w:val="12"/>
        </w:numPr>
        <w:jc w:val="both"/>
        <w:rPr>
          <w:lang w:val="lt-LT"/>
        </w:rPr>
      </w:pPr>
      <w:r w:rsidRPr="00356BE4">
        <w:rPr>
          <w:lang w:val="lt-LT"/>
        </w:rPr>
        <w:t xml:space="preserve"> </w:t>
      </w:r>
      <w:r w:rsidR="004C04E9">
        <w:rPr>
          <w:lang w:val="lt-LT"/>
        </w:rPr>
        <w:t>b</w:t>
      </w:r>
      <w:r w:rsidRPr="00356BE4">
        <w:rPr>
          <w:lang w:val="lt-LT"/>
        </w:rPr>
        <w:t>iudžetinės įstaigos Veiviržėnų kultūros centro;</w:t>
      </w:r>
    </w:p>
    <w:p w14:paraId="7BE22F90" w14:textId="3E7AFACD" w:rsidR="00D771F9" w:rsidRDefault="00D771F9" w:rsidP="00D771F9">
      <w:pPr>
        <w:pStyle w:val="Sraopastraipa"/>
        <w:numPr>
          <w:ilvl w:val="1"/>
          <w:numId w:val="12"/>
        </w:numPr>
        <w:jc w:val="both"/>
        <w:rPr>
          <w:lang w:val="lt-LT"/>
        </w:rPr>
      </w:pPr>
      <w:r w:rsidRPr="00356BE4">
        <w:rPr>
          <w:lang w:val="lt-LT"/>
        </w:rPr>
        <w:t xml:space="preserve"> </w:t>
      </w:r>
      <w:r w:rsidR="004C04E9">
        <w:rPr>
          <w:lang w:val="lt-LT"/>
        </w:rPr>
        <w:t>b</w:t>
      </w:r>
      <w:r w:rsidRPr="00356BE4">
        <w:rPr>
          <w:lang w:val="lt-LT"/>
        </w:rPr>
        <w:t>iudžetinės įstaigos Vėžaičių kultūros centro;</w:t>
      </w:r>
    </w:p>
    <w:p w14:paraId="41F59707" w14:textId="5B6B7499" w:rsidR="00D771F9" w:rsidRPr="00D771F9" w:rsidRDefault="00DC44EA" w:rsidP="00DC44EA">
      <w:pPr>
        <w:jc w:val="both"/>
      </w:pPr>
      <w:r>
        <w:t xml:space="preserve">                   </w:t>
      </w:r>
      <w:r w:rsidR="00D771F9">
        <w:t>1.7.</w:t>
      </w:r>
      <w:r w:rsidR="00D66920">
        <w:t xml:space="preserve"> </w:t>
      </w:r>
      <w:r w:rsidR="004C04E9">
        <w:t>b</w:t>
      </w:r>
      <w:r w:rsidR="00D771F9" w:rsidRPr="00D771F9">
        <w:t>iudžetinės įstaigos Klaipėdos rajono savivaldybės Jono Lankučio viešosios bibliotekos.</w:t>
      </w:r>
    </w:p>
    <w:p w14:paraId="05AFC030" w14:textId="77777777" w:rsidR="00D771F9" w:rsidRPr="00356BE4" w:rsidRDefault="00D771F9" w:rsidP="00D771F9">
      <w:pPr>
        <w:ind w:firstLine="1134"/>
        <w:jc w:val="both"/>
      </w:pPr>
      <w:r w:rsidRPr="00356BE4">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56BE4">
        <w:rPr>
          <w:b/>
          <w:bCs/>
          <w:shd w:val="clear" w:color="auto" w:fill="FFFFFF"/>
        </w:rPr>
        <w:t xml:space="preserve"> </w:t>
      </w:r>
      <w:r w:rsidRPr="00356BE4">
        <w:rPr>
          <w:bCs/>
          <w:shd w:val="clear" w:color="auto" w:fill="FFFFFF"/>
        </w:rPr>
        <w:t>(Herkaus Manto g. 37, LT-92236, Klaipėda)</w:t>
      </w:r>
      <w:r w:rsidRPr="00356BE4">
        <w:rPr>
          <w:shd w:val="clear" w:color="auto" w:fill="FFFFFF"/>
        </w:rPr>
        <w:t xml:space="preserve"> arba Regionų apygardos administracinio teismo Klaipėdos rūmams (</w:t>
      </w:r>
      <w:r w:rsidRPr="00356BE4">
        <w:rPr>
          <w:color w:val="222222"/>
          <w:shd w:val="clear" w:color="auto" w:fill="FFFFFF"/>
        </w:rPr>
        <w:t xml:space="preserve">Galinio Pylimo g. 9, LT-91230 Klaipėda) </w:t>
      </w:r>
      <w:r w:rsidRPr="00356BE4">
        <w:rPr>
          <w:shd w:val="clear" w:color="auto" w:fill="FFFFFF"/>
        </w:rPr>
        <w:t xml:space="preserve">Lietuvos </w:t>
      </w:r>
      <w:bookmarkStart w:id="3" w:name="_Hlk34219448"/>
      <w:r w:rsidRPr="00356BE4">
        <w:rPr>
          <w:shd w:val="clear" w:color="auto" w:fill="FFFFFF"/>
        </w:rPr>
        <w:t>R</w:t>
      </w:r>
      <w:bookmarkEnd w:id="3"/>
      <w:r w:rsidRPr="00356BE4">
        <w:rPr>
          <w:shd w:val="clear" w:color="auto" w:fill="FFFFFF"/>
        </w:rPr>
        <w:t>espublikos administracinių bylų teisenos įstatymo nustatyta tvarka.</w:t>
      </w:r>
    </w:p>
    <w:p w14:paraId="1D8F648F" w14:textId="77777777" w:rsidR="00D771F9" w:rsidRDefault="00D771F9" w:rsidP="0007006B">
      <w:pPr>
        <w:tabs>
          <w:tab w:val="left" w:pos="3450"/>
        </w:tabs>
        <w:jc w:val="both"/>
        <w:rPr>
          <w:caps/>
        </w:rPr>
      </w:pPr>
    </w:p>
    <w:p w14:paraId="6655DDA4" w14:textId="4BAF424D" w:rsidR="0007006B" w:rsidRPr="00FE056C" w:rsidRDefault="0007006B" w:rsidP="0007006B">
      <w:pPr>
        <w:tabs>
          <w:tab w:val="left" w:pos="3450"/>
        </w:tabs>
        <w:jc w:val="both"/>
      </w:pPr>
      <w:r w:rsidRPr="00FE056C">
        <w:rPr>
          <w:caps/>
        </w:rPr>
        <w:t>S</w:t>
      </w:r>
      <w:r w:rsidRPr="00FE056C">
        <w:t xml:space="preserve">avivaldybės meras                                                                                                   </w:t>
      </w:r>
    </w:p>
    <w:p w14:paraId="0724CDF3" w14:textId="77777777" w:rsidR="0007006B" w:rsidRPr="00FE056C" w:rsidRDefault="0007006B" w:rsidP="0007006B">
      <w:pPr>
        <w:rPr>
          <w:shd w:val="clear" w:color="auto" w:fill="FFFFFF"/>
        </w:rPr>
      </w:pPr>
    </w:p>
    <w:p w14:paraId="29FD8FF0" w14:textId="77777777" w:rsidR="0007006B" w:rsidRPr="00FE056C" w:rsidRDefault="0007006B" w:rsidP="0007006B">
      <w:pPr>
        <w:rPr>
          <w:sz w:val="20"/>
          <w:szCs w:val="20"/>
        </w:rPr>
      </w:pPr>
    </w:p>
    <w:p w14:paraId="7F87A78D" w14:textId="321B54DB" w:rsidR="0007006B" w:rsidRPr="00FE056C" w:rsidRDefault="0007006B" w:rsidP="0007006B">
      <w:pPr>
        <w:spacing w:after="60"/>
      </w:pPr>
      <w:r w:rsidRPr="00FE056C">
        <w:t xml:space="preserve">TEIKIA: </w:t>
      </w:r>
      <w:r w:rsidR="004B5EA9">
        <w:t>S. KARBAUSKAS</w:t>
      </w:r>
    </w:p>
    <w:p w14:paraId="1233C35D" w14:textId="77777777" w:rsidR="0007006B" w:rsidRPr="00FE056C" w:rsidRDefault="0007006B" w:rsidP="0007006B">
      <w:pPr>
        <w:spacing w:after="60"/>
      </w:pPr>
    </w:p>
    <w:p w14:paraId="657D3A6D" w14:textId="648B5B49" w:rsidR="0007006B" w:rsidRPr="00FE056C" w:rsidRDefault="0007006B" w:rsidP="0007006B">
      <w:pPr>
        <w:spacing w:after="60"/>
      </w:pPr>
      <w:r w:rsidRPr="00FE056C">
        <w:t xml:space="preserve">PARENGĖ: </w:t>
      </w:r>
      <w:r w:rsidR="004B5EA9">
        <w:t>J. POLEKAUISKIENĖ</w:t>
      </w:r>
    </w:p>
    <w:p w14:paraId="10374CFB" w14:textId="77777777" w:rsidR="0007006B" w:rsidRPr="00FE056C" w:rsidRDefault="0007006B" w:rsidP="0007006B">
      <w:pPr>
        <w:tabs>
          <w:tab w:val="right" w:pos="8730"/>
        </w:tabs>
      </w:pPr>
    </w:p>
    <w:p w14:paraId="3490E372" w14:textId="77777777" w:rsidR="0007006B" w:rsidRPr="00FE056C" w:rsidRDefault="0007006B" w:rsidP="0007006B">
      <w:pPr>
        <w:tabs>
          <w:tab w:val="left" w:pos="3450"/>
        </w:tabs>
        <w:jc w:val="both"/>
      </w:pPr>
      <w:r w:rsidRPr="00FE056C">
        <w:t xml:space="preserve">SUDERINTA: D. BELIOKAITĖ </w:t>
      </w:r>
    </w:p>
    <w:p w14:paraId="357250F9" w14:textId="5139EA97" w:rsidR="0007006B" w:rsidRDefault="0007006B" w:rsidP="0007006B">
      <w:pPr>
        <w:tabs>
          <w:tab w:val="left" w:pos="3450"/>
        </w:tabs>
        <w:jc w:val="both"/>
      </w:pPr>
      <w:r w:rsidRPr="00FE056C">
        <w:t xml:space="preserve">                         V. JASAS</w:t>
      </w:r>
    </w:p>
    <w:p w14:paraId="35E9925A" w14:textId="7DB34962" w:rsidR="004B5EA9" w:rsidRPr="00FE056C" w:rsidRDefault="004B5EA9" w:rsidP="0007006B">
      <w:pPr>
        <w:tabs>
          <w:tab w:val="left" w:pos="3450"/>
        </w:tabs>
        <w:jc w:val="both"/>
      </w:pPr>
      <w:r>
        <w:t xml:space="preserve">                         G. BAREIKIS</w:t>
      </w:r>
    </w:p>
    <w:p w14:paraId="7B8659F5" w14:textId="773C634D" w:rsidR="0007006B" w:rsidRPr="00FE056C" w:rsidRDefault="0007006B" w:rsidP="0007006B">
      <w:pPr>
        <w:tabs>
          <w:tab w:val="left" w:pos="3450"/>
        </w:tabs>
        <w:jc w:val="both"/>
      </w:pPr>
      <w:r w:rsidRPr="00FE056C">
        <w:t xml:space="preserve">                         A. JANSONIENĖ</w:t>
      </w:r>
    </w:p>
    <w:p w14:paraId="7011E3EA" w14:textId="0677166F" w:rsidR="0007006B" w:rsidRPr="00FE056C" w:rsidRDefault="0007006B" w:rsidP="0007006B">
      <w:pPr>
        <w:tabs>
          <w:tab w:val="left" w:pos="3450"/>
        </w:tabs>
        <w:jc w:val="both"/>
      </w:pPr>
      <w:r w:rsidRPr="00FE056C">
        <w:t xml:space="preserve">                         </w:t>
      </w:r>
      <w:r w:rsidR="004B5EA9">
        <w:t>V. BUTKUS</w:t>
      </w:r>
      <w:r w:rsidRPr="00FE056C">
        <w:t xml:space="preserve">                         </w:t>
      </w:r>
      <w:r w:rsidRPr="00FE056C">
        <w:tab/>
      </w:r>
      <w:r w:rsidRPr="00FE056C">
        <w:tab/>
      </w:r>
      <w:r w:rsidRPr="00FE056C">
        <w:tab/>
      </w:r>
    </w:p>
    <w:p w14:paraId="79616B96" w14:textId="1B6FB590" w:rsidR="0007006B" w:rsidRPr="00FE056C" w:rsidRDefault="0007006B" w:rsidP="0007006B">
      <w:pPr>
        <w:tabs>
          <w:tab w:val="left" w:pos="3450"/>
        </w:tabs>
        <w:jc w:val="both"/>
      </w:pPr>
      <w:r w:rsidRPr="00FE056C">
        <w:t xml:space="preserve">                         </w:t>
      </w:r>
      <w:r w:rsidR="00B863E1" w:rsidRPr="00FE056C">
        <w:t>L</w:t>
      </w:r>
      <w:r w:rsidRPr="00FE056C">
        <w:t xml:space="preserve">. </w:t>
      </w:r>
      <w:r w:rsidR="00B863E1" w:rsidRPr="00FE056C">
        <w:t>LIUTI</w:t>
      </w:r>
      <w:r w:rsidRPr="00FE056C">
        <w:t>KIENĖ</w:t>
      </w:r>
    </w:p>
    <w:p w14:paraId="296942C5" w14:textId="77777777" w:rsidR="0007006B" w:rsidRPr="00FE056C" w:rsidRDefault="0007006B" w:rsidP="0007006B">
      <w:pPr>
        <w:tabs>
          <w:tab w:val="left" w:pos="3450"/>
        </w:tabs>
        <w:jc w:val="both"/>
      </w:pPr>
      <w:r w:rsidRPr="00FE056C">
        <w:t xml:space="preserve">                         B. MARKAUSKAS</w:t>
      </w:r>
    </w:p>
    <w:p w14:paraId="366AB0F6" w14:textId="072C34E3" w:rsidR="0007006B" w:rsidRPr="00FE056C" w:rsidRDefault="0007006B" w:rsidP="0007006B">
      <w:pPr>
        <w:tabs>
          <w:tab w:val="left" w:pos="3450"/>
        </w:tabs>
        <w:jc w:val="both"/>
      </w:pPr>
      <w:r w:rsidRPr="00FE056C">
        <w:lastRenderedPageBreak/>
        <w:t xml:space="preserve">                                                              </w:t>
      </w:r>
    </w:p>
    <w:p w14:paraId="372394CB" w14:textId="4669DB4D" w:rsidR="0007006B" w:rsidRPr="00FE056C" w:rsidRDefault="0007006B" w:rsidP="00652E91">
      <w:pPr>
        <w:jc w:val="center"/>
        <w:rPr>
          <w:b/>
        </w:rPr>
      </w:pPr>
      <w:r w:rsidRPr="00FE056C">
        <w:rPr>
          <w:b/>
        </w:rPr>
        <w:t>KLAIPĖDOS RAJONO SAVIVALDYBĖS ADMINISTRACIJA</w:t>
      </w:r>
    </w:p>
    <w:p w14:paraId="6B0FFE45" w14:textId="77777777" w:rsidR="0007006B" w:rsidRPr="00FE056C" w:rsidRDefault="0007006B" w:rsidP="0007006B">
      <w:pPr>
        <w:tabs>
          <w:tab w:val="left" w:pos="3990"/>
        </w:tabs>
        <w:jc w:val="center"/>
        <w:rPr>
          <w:b/>
        </w:rPr>
      </w:pPr>
    </w:p>
    <w:p w14:paraId="5F9A84B1" w14:textId="77777777" w:rsidR="0007006B" w:rsidRPr="00FE056C" w:rsidRDefault="0007006B" w:rsidP="0007006B">
      <w:pPr>
        <w:tabs>
          <w:tab w:val="left" w:pos="3990"/>
        </w:tabs>
        <w:jc w:val="center"/>
        <w:rPr>
          <w:b/>
        </w:rPr>
      </w:pPr>
      <w:r w:rsidRPr="00FE056C">
        <w:rPr>
          <w:b/>
        </w:rPr>
        <w:t>AIŠKINAMASIS RAŠTAS</w:t>
      </w:r>
    </w:p>
    <w:p w14:paraId="45E15C3B" w14:textId="3A82B660" w:rsidR="0007006B" w:rsidRPr="00FE056C" w:rsidRDefault="0007006B" w:rsidP="0007006B">
      <w:pPr>
        <w:tabs>
          <w:tab w:val="left" w:pos="3990"/>
        </w:tabs>
        <w:jc w:val="center"/>
      </w:pPr>
      <w:r w:rsidRPr="00FE056C">
        <w:t>202</w:t>
      </w:r>
      <w:r w:rsidR="004B5EA9">
        <w:t>3</w:t>
      </w:r>
      <w:r w:rsidRPr="00FE056C">
        <w:t>-0</w:t>
      </w:r>
      <w:r w:rsidR="00A10B74">
        <w:t>2</w:t>
      </w:r>
      <w:r w:rsidRPr="00FE056C">
        <w:t>-</w:t>
      </w:r>
      <w:r w:rsidR="00A10B74">
        <w:t xml:space="preserve"> </w:t>
      </w:r>
    </w:p>
    <w:p w14:paraId="719C2CC8" w14:textId="77777777" w:rsidR="0007006B" w:rsidRPr="00FE056C" w:rsidRDefault="0007006B" w:rsidP="0007006B">
      <w:pPr>
        <w:tabs>
          <w:tab w:val="left" w:pos="3990"/>
        </w:tabs>
        <w:jc w:val="center"/>
      </w:pPr>
    </w:p>
    <w:p w14:paraId="0F6EDD56" w14:textId="77777777" w:rsidR="0007006B" w:rsidRPr="00D771F9" w:rsidRDefault="0007006B" w:rsidP="0007006B">
      <w:pPr>
        <w:jc w:val="center"/>
      </w:pPr>
      <w:r w:rsidRPr="00FE056C">
        <w:rPr>
          <w:b/>
        </w:rPr>
        <w:t xml:space="preserve">DĖL TARYBOS </w:t>
      </w:r>
      <w:r w:rsidRPr="00D771F9">
        <w:rPr>
          <w:b/>
        </w:rPr>
        <w:t>SPRENDIMO</w:t>
      </w:r>
      <w:r w:rsidRPr="00D771F9">
        <w:t xml:space="preserve"> </w:t>
      </w:r>
    </w:p>
    <w:p w14:paraId="44878982" w14:textId="77777777" w:rsidR="00D771F9" w:rsidRPr="00D771F9" w:rsidRDefault="007568C4" w:rsidP="00D771F9">
      <w:pPr>
        <w:tabs>
          <w:tab w:val="left" w:pos="3450"/>
        </w:tabs>
        <w:jc w:val="center"/>
        <w:rPr>
          <w:b/>
        </w:rPr>
      </w:pPr>
      <w:r w:rsidRPr="00D771F9">
        <w:rPr>
          <w:b/>
          <w:bCs/>
        </w:rPr>
        <w:t>„</w:t>
      </w:r>
      <w:r w:rsidR="00D771F9" w:rsidRPr="00D771F9">
        <w:rPr>
          <w:b/>
          <w:spacing w:val="20"/>
        </w:rPr>
        <w:t>DĖL</w:t>
      </w:r>
      <w:r w:rsidR="00D771F9" w:rsidRPr="00D771F9">
        <w:rPr>
          <w:b/>
        </w:rPr>
        <w:t xml:space="preserve"> KLAIPĖDOS RAJONO SAVIVALDYBĖS KULTŪROS ĮSTAIGŲ </w:t>
      </w:r>
    </w:p>
    <w:p w14:paraId="69F2E0A5" w14:textId="3886E094" w:rsidR="0007006B" w:rsidRPr="00D771F9" w:rsidRDefault="00D771F9" w:rsidP="00D771F9">
      <w:pPr>
        <w:jc w:val="center"/>
        <w:rPr>
          <w:b/>
          <w:spacing w:val="20"/>
        </w:rPr>
      </w:pPr>
      <w:r w:rsidRPr="00D771F9">
        <w:rPr>
          <w:b/>
        </w:rPr>
        <w:t>202</w:t>
      </w:r>
      <w:r w:rsidR="004B5EA9">
        <w:rPr>
          <w:b/>
        </w:rPr>
        <w:t>2</w:t>
      </w:r>
      <w:r w:rsidRPr="00D771F9">
        <w:rPr>
          <w:b/>
        </w:rPr>
        <w:t xml:space="preserve"> METŲ VEIKLOS ATASKAITŲ TVIRTINIMO</w:t>
      </w:r>
      <w:r w:rsidR="0007006B" w:rsidRPr="00D771F9">
        <w:rPr>
          <w:b/>
          <w:bCs/>
        </w:rPr>
        <w:t xml:space="preserve">“ </w:t>
      </w:r>
      <w:r w:rsidR="0007006B" w:rsidRPr="00D771F9">
        <w:rPr>
          <w:b/>
        </w:rPr>
        <w:t>PROJEKTO</w:t>
      </w:r>
    </w:p>
    <w:p w14:paraId="25A0FB6D" w14:textId="77777777" w:rsidR="0007006B" w:rsidRPr="00FE056C" w:rsidRDefault="0007006B" w:rsidP="0007006B">
      <w:pPr>
        <w:pStyle w:val="statymopavad"/>
        <w:spacing w:line="240" w:lineRule="auto"/>
        <w:ind w:firstLine="0"/>
        <w:rPr>
          <w:rFonts w:ascii="Times New Roman" w:hAnsi="Times New Roman"/>
        </w:rPr>
      </w:pPr>
    </w:p>
    <w:p w14:paraId="0D871A9F" w14:textId="77777777" w:rsidR="00B863E1" w:rsidRPr="00FE056C" w:rsidRDefault="00B863E1" w:rsidP="00B863E1">
      <w:pPr>
        <w:pStyle w:val="Sraopastraipa"/>
        <w:numPr>
          <w:ilvl w:val="0"/>
          <w:numId w:val="11"/>
        </w:numPr>
        <w:autoSpaceDN w:val="0"/>
        <w:rPr>
          <w:bCs/>
          <w:lang w:val="lt-LT"/>
        </w:rPr>
      </w:pPr>
      <w:r w:rsidRPr="00FE056C">
        <w:rPr>
          <w:bCs/>
          <w:lang w:val="lt-LT"/>
        </w:rPr>
        <w:t xml:space="preserve">Parengto sprendimo projekto tikslai, uždaviniai (ko sprendimo projektu norima pasiekti): </w:t>
      </w:r>
    </w:p>
    <w:p w14:paraId="0F0FF6B5" w14:textId="3D0E2F6C" w:rsidR="009F1059" w:rsidRDefault="00B863E1" w:rsidP="00516318">
      <w:pPr>
        <w:tabs>
          <w:tab w:val="num" w:pos="720"/>
          <w:tab w:val="left" w:pos="993"/>
        </w:tabs>
        <w:ind w:hanging="11"/>
        <w:jc w:val="both"/>
      </w:pPr>
      <w:r w:rsidRPr="00FE056C">
        <w:tab/>
      </w:r>
      <w:r w:rsidRPr="00FE056C">
        <w:tab/>
      </w:r>
      <w:r w:rsidR="00A10B74" w:rsidRPr="00A3582A">
        <w:t>Sprendimo tikslas –</w:t>
      </w:r>
      <w:r w:rsidR="00A10B74">
        <w:t xml:space="preserve"> </w:t>
      </w:r>
      <w:r w:rsidR="00FE3074" w:rsidRPr="00356BE4">
        <w:t>patvirtinti  Klaipėdos rajono savivaldybės biudžetinių kultūros įstaigų 202</w:t>
      </w:r>
      <w:r w:rsidR="004B5EA9">
        <w:t>2</w:t>
      </w:r>
      <w:r w:rsidR="00FE3074" w:rsidRPr="00356BE4">
        <w:t xml:space="preserve"> metų veiklos ataskaitas</w:t>
      </w:r>
      <w:r w:rsidR="009F1059" w:rsidRPr="00FE056C">
        <w:t>.</w:t>
      </w:r>
    </w:p>
    <w:p w14:paraId="77ADB7B7" w14:textId="77777777" w:rsidR="00532429" w:rsidRPr="00FE056C" w:rsidRDefault="00532429" w:rsidP="00B863E1">
      <w:pPr>
        <w:tabs>
          <w:tab w:val="num" w:pos="720"/>
          <w:tab w:val="left" w:pos="993"/>
        </w:tabs>
        <w:jc w:val="both"/>
      </w:pPr>
    </w:p>
    <w:p w14:paraId="1D1D9E1B" w14:textId="77777777" w:rsidR="00B863E1" w:rsidRPr="00FE056C" w:rsidRDefault="00B863E1" w:rsidP="00B863E1">
      <w:pPr>
        <w:pStyle w:val="Sraopastraipa"/>
        <w:numPr>
          <w:ilvl w:val="0"/>
          <w:numId w:val="11"/>
        </w:numPr>
        <w:tabs>
          <w:tab w:val="left" w:pos="993"/>
        </w:tabs>
        <w:jc w:val="both"/>
        <w:rPr>
          <w:lang w:val="lt-LT"/>
        </w:rPr>
      </w:pPr>
      <w:r w:rsidRPr="00FE056C">
        <w:rPr>
          <w:lang w:val="lt-LT"/>
        </w:rPr>
        <w:t>Kuo vadovaujantis parengtas sprendimo projektas:</w:t>
      </w:r>
    </w:p>
    <w:p w14:paraId="1447438F" w14:textId="4AA92752" w:rsidR="00B863E1" w:rsidRPr="00FE056C" w:rsidRDefault="00B863E1" w:rsidP="00B863E1">
      <w:pPr>
        <w:jc w:val="both"/>
      </w:pPr>
      <w:r w:rsidRPr="00FE056C">
        <w:rPr>
          <w:lang w:bidi="en-US"/>
        </w:rPr>
        <w:t xml:space="preserve">            </w:t>
      </w:r>
      <w:r w:rsidR="00FE3074" w:rsidRPr="00356BE4">
        <w:t>Lietuvos Respublikos vietos savivaldos įstatymo 16 straipsnio 2 dalies 19 punktu</w:t>
      </w:r>
      <w:r w:rsidR="00652E91">
        <w:t xml:space="preserve">, </w:t>
      </w:r>
      <w:r w:rsidR="00652E91" w:rsidRPr="00B26981">
        <w:t>Viešojo sektoriaus subjekto metinės veiklos ataskaitos</w:t>
      </w:r>
      <w:r w:rsidR="00652E91">
        <w:t>,</w:t>
      </w:r>
      <w:r w:rsidR="00652E91" w:rsidRPr="00B26981">
        <w:t xml:space="preserve"> viešojo sektoriaus subjektų grupės metinės veiklos ataskaitos </w:t>
      </w:r>
      <w:r w:rsidR="00652E91">
        <w:t xml:space="preserve">ir Vyriausybės veiklos ataskaitos </w:t>
      </w:r>
      <w:r w:rsidR="00652E91" w:rsidRPr="00B26981">
        <w:t>rengimo tvarkos apraš</w:t>
      </w:r>
      <w:r w:rsidR="00652E91">
        <w:t>u</w:t>
      </w:r>
      <w:r w:rsidR="00652E91" w:rsidRPr="00B26981">
        <w:t>, patvirtint</w:t>
      </w:r>
      <w:r w:rsidR="00652E91">
        <w:t>u</w:t>
      </w:r>
      <w:r w:rsidR="00652E91" w:rsidRPr="00B26981">
        <w:t xml:space="preserve"> Lietuvos Respublikos Vyriausybės 2019 m. vasario 13 d. nutarimu Nr. 135 „</w:t>
      </w:r>
      <w:r w:rsidR="00652E91" w:rsidRPr="00B26981">
        <w:rPr>
          <w:bCs/>
        </w:rPr>
        <w:t>Dėl viešojo sektoriaus subjekto metinės veiklos ataskaitos</w:t>
      </w:r>
      <w:r w:rsidR="00652E91">
        <w:rPr>
          <w:bCs/>
        </w:rPr>
        <w:t>,</w:t>
      </w:r>
      <w:r w:rsidR="00652E91" w:rsidRPr="00B26981">
        <w:rPr>
          <w:bCs/>
        </w:rPr>
        <w:t xml:space="preserve"> viešojo sektoriaus subjektų grupės metinės veiklos ataskaitos </w:t>
      </w:r>
      <w:r w:rsidR="00652E91">
        <w:rPr>
          <w:bCs/>
        </w:rPr>
        <w:t xml:space="preserve">ir Vyriausybės veiklos ataskaitos </w:t>
      </w:r>
      <w:r w:rsidR="00652E91" w:rsidRPr="00B26981">
        <w:rPr>
          <w:bCs/>
        </w:rPr>
        <w:t>rengimo tvarkos aprašo patvirtinimo</w:t>
      </w:r>
      <w:r w:rsidR="00652E91" w:rsidRPr="00B26981">
        <w:rPr>
          <w:bCs/>
          <w:caps/>
        </w:rPr>
        <w:t>“</w:t>
      </w:r>
      <w:r w:rsidR="00652E91" w:rsidRPr="00B26981">
        <w:t xml:space="preserve"> </w:t>
      </w:r>
      <w:r w:rsidR="00FE3074" w:rsidRPr="00356BE4">
        <w:t xml:space="preserve">ir Klaipėdos rajono savivaldybės tarybos veiklos reglamento, patvirtinto Klaipėdos rajono savivaldybės tarybos </w:t>
      </w:r>
      <w:smartTag w:uri="urn:schemas-microsoft-com:office:smarttags" w:element="metricconverter">
        <w:smartTagPr>
          <w:attr w:name="ProductID" w:val="2013 m"/>
        </w:smartTagPr>
        <w:r w:rsidR="00FE3074" w:rsidRPr="00356BE4">
          <w:t>2013 m</w:t>
        </w:r>
      </w:smartTag>
      <w:r w:rsidR="00FE3074" w:rsidRPr="00356BE4">
        <w:t xml:space="preserve">. sausio 31 d. sprendimu Nr. T11-46 „Dėl Klaipėdos rajono savivaldybės tarybos veiklos reglamento patvirtinimo“  </w:t>
      </w:r>
      <w:r w:rsidR="00FE3074" w:rsidRPr="00D41B85">
        <w:t>(</w:t>
      </w:r>
      <w:r w:rsidR="007342C1">
        <w:t>202</w:t>
      </w:r>
      <w:r w:rsidR="00DC44EA">
        <w:t>1</w:t>
      </w:r>
      <w:r w:rsidR="007342C1">
        <w:t xml:space="preserve"> m. </w:t>
      </w:r>
      <w:r w:rsidR="00DC44EA">
        <w:t>vasar</w:t>
      </w:r>
      <w:r w:rsidR="007342C1">
        <w:t>io 2</w:t>
      </w:r>
      <w:r w:rsidR="00DC44EA">
        <w:t>5</w:t>
      </w:r>
      <w:r w:rsidR="007342C1">
        <w:t xml:space="preserve"> d. </w:t>
      </w:r>
      <w:r w:rsidR="00DC44EA">
        <w:t>sprendimo</w:t>
      </w:r>
      <w:r w:rsidR="007342C1">
        <w:t xml:space="preserve"> Nr. T11-</w:t>
      </w:r>
      <w:r w:rsidR="00DC44EA">
        <w:t>65 redakcija</w:t>
      </w:r>
      <w:r w:rsidR="00FE3074" w:rsidRPr="00B831A6">
        <w:t xml:space="preserve">) </w:t>
      </w:r>
      <w:r w:rsidR="007342C1">
        <w:t>92</w:t>
      </w:r>
      <w:r w:rsidR="00FE3074" w:rsidRPr="00356BE4">
        <w:t xml:space="preserve"> punktu</w:t>
      </w:r>
      <w:r w:rsidRPr="00FE056C">
        <w:t xml:space="preserve">. </w:t>
      </w:r>
    </w:p>
    <w:p w14:paraId="0CF77EF2" w14:textId="77777777" w:rsidR="00B863E1" w:rsidRPr="00FE056C" w:rsidRDefault="00B863E1" w:rsidP="00B863E1">
      <w:pPr>
        <w:jc w:val="both"/>
      </w:pPr>
    </w:p>
    <w:p w14:paraId="2C4B8FF2" w14:textId="631E27CA" w:rsidR="00B863E1" w:rsidRPr="00652E91" w:rsidRDefault="00B863E1" w:rsidP="00652E91">
      <w:pPr>
        <w:pStyle w:val="Pagrindiniotekstotrauka"/>
        <w:numPr>
          <w:ilvl w:val="0"/>
          <w:numId w:val="11"/>
        </w:numPr>
        <w:tabs>
          <w:tab w:val="left" w:pos="540"/>
          <w:tab w:val="right" w:pos="9639"/>
        </w:tabs>
        <w:spacing w:after="0"/>
        <w:ind w:right="-81"/>
        <w:rPr>
          <w:bCs/>
        </w:rPr>
      </w:pPr>
      <w:r w:rsidRPr="00FE056C">
        <w:rPr>
          <w:bCs/>
        </w:rPr>
        <w:t xml:space="preserve">Kaip šiuo metu yra teisiškai reglamentuojami projekte aptariami klausimai: </w:t>
      </w:r>
      <w:r w:rsidR="00FE3074">
        <w:t>-</w:t>
      </w:r>
    </w:p>
    <w:p w14:paraId="69DDFF5E" w14:textId="77777777" w:rsidR="00B863E1" w:rsidRPr="00FE056C" w:rsidRDefault="00B863E1" w:rsidP="00B863E1">
      <w:pPr>
        <w:jc w:val="both"/>
      </w:pPr>
    </w:p>
    <w:p w14:paraId="049AABCB" w14:textId="77777777" w:rsidR="00B863E1" w:rsidRPr="00FE056C" w:rsidRDefault="00B863E1" w:rsidP="00B863E1">
      <w:pPr>
        <w:numPr>
          <w:ilvl w:val="0"/>
          <w:numId w:val="11"/>
        </w:numPr>
        <w:ind w:hanging="371"/>
        <w:jc w:val="both"/>
        <w:rPr>
          <w:bCs/>
        </w:rPr>
      </w:pPr>
      <w:r w:rsidRPr="00FE056C">
        <w:t>Kokių teigiamų rezultatų yra laukiama:</w:t>
      </w:r>
    </w:p>
    <w:p w14:paraId="5D1A11A3" w14:textId="77777777" w:rsidR="00FE3074" w:rsidRDefault="00B863E1" w:rsidP="00FE3074">
      <w:pPr>
        <w:tabs>
          <w:tab w:val="left" w:pos="3990"/>
        </w:tabs>
        <w:jc w:val="both"/>
      </w:pPr>
      <w:r w:rsidRPr="00FE056C">
        <w:rPr>
          <w:bCs/>
        </w:rPr>
        <w:t xml:space="preserve">           </w:t>
      </w:r>
      <w:r w:rsidR="00FE3074" w:rsidRPr="00356BE4">
        <w:t>Priėmus siūlomą Savivaldybės tarybos sprendimo projektą bus pateiktos ir įvertintos biudžetinių kultūros įstaigų ataskaitos, pristatyta ir įvertinta įstaigų meninė, kultūrinė bei ūkinė veikla ir situacija</w:t>
      </w:r>
      <w:r w:rsidRPr="00FE056C">
        <w:t xml:space="preserve">. </w:t>
      </w:r>
    </w:p>
    <w:p w14:paraId="0E0EC07E" w14:textId="19F234A4" w:rsidR="00FE3074" w:rsidRPr="00356BE4" w:rsidRDefault="00FE3074" w:rsidP="00FE3074">
      <w:pPr>
        <w:tabs>
          <w:tab w:val="left" w:pos="3990"/>
        </w:tabs>
        <w:jc w:val="both"/>
      </w:pPr>
      <w:r>
        <w:t xml:space="preserve">          </w:t>
      </w:r>
      <w:r w:rsidRPr="00356BE4">
        <w:t xml:space="preserve">Teigiama pasekmė – įstaigų efektyvesnio darbo organizavimas, probleminių klausimų sprendimas, įvertinus ataskaitose pateiktus trūkumus ir jų sprendimo būdus. </w:t>
      </w:r>
    </w:p>
    <w:p w14:paraId="4284A854" w14:textId="77777777" w:rsidR="00B863E1" w:rsidRPr="00FE056C" w:rsidRDefault="00B863E1" w:rsidP="00B863E1">
      <w:pPr>
        <w:ind w:firstLine="709"/>
        <w:jc w:val="both"/>
        <w:rPr>
          <w:bCs/>
        </w:rPr>
      </w:pPr>
    </w:p>
    <w:p w14:paraId="763A75A7" w14:textId="77777777" w:rsidR="00B863E1" w:rsidRPr="00FE056C" w:rsidRDefault="00B863E1" w:rsidP="00B863E1">
      <w:pPr>
        <w:numPr>
          <w:ilvl w:val="0"/>
          <w:numId w:val="11"/>
        </w:numPr>
        <w:tabs>
          <w:tab w:val="left" w:pos="993"/>
        </w:tabs>
        <w:ind w:left="0" w:firstLine="709"/>
        <w:jc w:val="both"/>
        <w:rPr>
          <w:bCs/>
        </w:rPr>
      </w:pPr>
      <w:r w:rsidRPr="00FE056C">
        <w:rPr>
          <w:rStyle w:val="FontStyle150"/>
          <w:sz w:val="24"/>
          <w:szCs w:val="24"/>
        </w:rPr>
        <w:t>Galimos neigiamos pasekmės priėmus siūlomą Savivaldybės tarybos sprendimo projektą</w:t>
      </w:r>
      <w:r w:rsidRPr="00FE056C">
        <w:rPr>
          <w:bCs/>
        </w:rPr>
        <w:t xml:space="preserve"> ir kokių priemonių būtina imtis, siekiant išvengti neigiamų pasekmių:</w:t>
      </w:r>
    </w:p>
    <w:p w14:paraId="3BC09163" w14:textId="77777777" w:rsidR="00B863E1" w:rsidRPr="00FE056C" w:rsidRDefault="00B863E1" w:rsidP="00B863E1">
      <w:pPr>
        <w:tabs>
          <w:tab w:val="left" w:pos="3990"/>
        </w:tabs>
        <w:jc w:val="both"/>
      </w:pPr>
      <w:r w:rsidRPr="00FE056C">
        <w:t xml:space="preserve">            Neigiamų pasekmių nenumatoma.</w:t>
      </w:r>
    </w:p>
    <w:p w14:paraId="65965768" w14:textId="77777777" w:rsidR="00B863E1" w:rsidRPr="00FE056C" w:rsidRDefault="00B863E1" w:rsidP="00B863E1">
      <w:pPr>
        <w:tabs>
          <w:tab w:val="num" w:pos="720"/>
          <w:tab w:val="left" w:pos="993"/>
        </w:tabs>
        <w:jc w:val="both"/>
        <w:rPr>
          <w:bCs/>
        </w:rPr>
      </w:pPr>
      <w:r w:rsidRPr="00FE056C">
        <w:rPr>
          <w:bCs/>
        </w:rPr>
        <w:t xml:space="preserve"> </w:t>
      </w:r>
    </w:p>
    <w:p w14:paraId="53A425D2" w14:textId="77777777" w:rsidR="00B863E1" w:rsidRPr="00FE056C" w:rsidRDefault="00B863E1" w:rsidP="00B863E1">
      <w:pPr>
        <w:numPr>
          <w:ilvl w:val="0"/>
          <w:numId w:val="11"/>
        </w:numPr>
        <w:tabs>
          <w:tab w:val="left" w:pos="993"/>
        </w:tabs>
        <w:ind w:left="0" w:firstLine="709"/>
        <w:jc w:val="both"/>
        <w:rPr>
          <w:rStyle w:val="FontStyle150"/>
          <w:sz w:val="24"/>
          <w:szCs w:val="24"/>
        </w:rPr>
      </w:pPr>
      <w:r w:rsidRPr="00FE056C">
        <w:rPr>
          <w:rStyle w:val="FontStyle150"/>
          <w:sz w:val="24"/>
          <w:szCs w:val="24"/>
        </w:rPr>
        <w:t>Kokius teisės aktus būtina pakeisti ar panaikinti, priėmus teikiamą Savivaldybės tarybos sprendimo projektą:</w:t>
      </w:r>
    </w:p>
    <w:p w14:paraId="5B4BB87D" w14:textId="33641E55" w:rsidR="00B863E1" w:rsidRPr="00FE056C" w:rsidRDefault="00B863E1" w:rsidP="00B863E1">
      <w:pPr>
        <w:tabs>
          <w:tab w:val="num" w:pos="720"/>
          <w:tab w:val="left" w:pos="993"/>
        </w:tabs>
        <w:ind w:hanging="11"/>
        <w:jc w:val="both"/>
        <w:rPr>
          <w:lang w:eastAsia="ar-SA"/>
        </w:rPr>
      </w:pPr>
      <w:r w:rsidRPr="00FE056C">
        <w:rPr>
          <w:bCs/>
        </w:rPr>
        <w:tab/>
      </w:r>
      <w:r w:rsidRPr="00FE056C">
        <w:rPr>
          <w:bCs/>
        </w:rPr>
        <w:tab/>
      </w:r>
      <w:r w:rsidR="00B4756D">
        <w:t>Teisės aktų naikinti nereikia</w:t>
      </w:r>
      <w:r w:rsidRPr="00FE056C">
        <w:rPr>
          <w:lang w:eastAsia="ar-SA"/>
        </w:rPr>
        <w:t>.</w:t>
      </w:r>
    </w:p>
    <w:p w14:paraId="02F16D07" w14:textId="77777777" w:rsidR="00B863E1" w:rsidRPr="00FE056C" w:rsidRDefault="00B863E1" w:rsidP="00B863E1">
      <w:pPr>
        <w:tabs>
          <w:tab w:val="num" w:pos="720"/>
          <w:tab w:val="left" w:pos="993"/>
        </w:tabs>
        <w:ind w:hanging="11"/>
        <w:jc w:val="both"/>
        <w:rPr>
          <w:rStyle w:val="FontStyle150"/>
          <w:sz w:val="24"/>
          <w:szCs w:val="24"/>
          <w:lang w:eastAsia="ar-SA"/>
        </w:rPr>
      </w:pPr>
      <w:r w:rsidRPr="00FE056C">
        <w:rPr>
          <w:lang w:eastAsia="ar-SA"/>
        </w:rPr>
        <w:tab/>
      </w:r>
      <w:r w:rsidRPr="00FE056C">
        <w:rPr>
          <w:lang w:eastAsia="ar-SA"/>
        </w:rPr>
        <w:tab/>
      </w:r>
    </w:p>
    <w:p w14:paraId="5AF85674" w14:textId="52E8D7A7" w:rsidR="00B863E1" w:rsidRPr="004B5EA9" w:rsidRDefault="00B863E1" w:rsidP="004B5EA9">
      <w:pPr>
        <w:numPr>
          <w:ilvl w:val="0"/>
          <w:numId w:val="11"/>
        </w:numPr>
        <w:tabs>
          <w:tab w:val="left" w:pos="993"/>
        </w:tabs>
        <w:ind w:left="0" w:firstLine="709"/>
        <w:jc w:val="both"/>
      </w:pPr>
      <w:r w:rsidRPr="00FE056C">
        <w:rPr>
          <w:bCs/>
        </w:rPr>
        <w:t xml:space="preserve">Projekto rengimo metu gauti specialistų vertinimai ir išvados. Ekonominiai apskaičiavimai: </w:t>
      </w:r>
      <w:r w:rsidRPr="004B5EA9">
        <w:rPr>
          <w:bCs/>
        </w:rPr>
        <w:t>-</w:t>
      </w:r>
    </w:p>
    <w:p w14:paraId="111381D5" w14:textId="77777777" w:rsidR="00B4756D" w:rsidRPr="00FE056C" w:rsidRDefault="00B4756D" w:rsidP="00B863E1">
      <w:pPr>
        <w:tabs>
          <w:tab w:val="left" w:pos="993"/>
        </w:tabs>
        <w:ind w:left="709"/>
        <w:jc w:val="both"/>
        <w:rPr>
          <w:bCs/>
        </w:rPr>
      </w:pPr>
    </w:p>
    <w:p w14:paraId="0419843E" w14:textId="77777777" w:rsidR="00B863E1" w:rsidRPr="00FE056C" w:rsidRDefault="00B863E1" w:rsidP="00B863E1">
      <w:pPr>
        <w:numPr>
          <w:ilvl w:val="0"/>
          <w:numId w:val="11"/>
        </w:numPr>
        <w:tabs>
          <w:tab w:val="left" w:pos="993"/>
        </w:tabs>
        <w:ind w:left="0" w:firstLine="709"/>
        <w:jc w:val="both"/>
        <w:rPr>
          <w:bCs/>
        </w:rPr>
      </w:pPr>
      <w:r w:rsidRPr="00FE056C">
        <w:t>Sprendimo įgyvendinimui reikalingos lėšos:</w:t>
      </w:r>
    </w:p>
    <w:p w14:paraId="61F30421" w14:textId="77777777" w:rsidR="00B863E1" w:rsidRPr="00FE056C" w:rsidRDefault="00B863E1" w:rsidP="00B863E1">
      <w:pPr>
        <w:tabs>
          <w:tab w:val="num" w:pos="720"/>
          <w:tab w:val="left" w:pos="993"/>
        </w:tabs>
        <w:ind w:hanging="11"/>
        <w:jc w:val="both"/>
        <w:rPr>
          <w:bCs/>
        </w:rPr>
      </w:pPr>
      <w:r w:rsidRPr="00FE056C">
        <w:t xml:space="preserve"> </w:t>
      </w:r>
      <w:r w:rsidRPr="00FE056C">
        <w:tab/>
      </w:r>
      <w:r w:rsidRPr="00FE056C">
        <w:rPr>
          <w:bCs/>
        </w:rPr>
        <w:t>Netaikoma.</w:t>
      </w:r>
    </w:p>
    <w:p w14:paraId="42F25C60" w14:textId="77777777" w:rsidR="00B863E1" w:rsidRPr="00FE056C" w:rsidRDefault="00B863E1" w:rsidP="00B863E1">
      <w:pPr>
        <w:tabs>
          <w:tab w:val="left" w:pos="993"/>
        </w:tabs>
        <w:jc w:val="both"/>
        <w:rPr>
          <w:bCs/>
        </w:rPr>
      </w:pPr>
    </w:p>
    <w:p w14:paraId="66CEA86A" w14:textId="77777777" w:rsidR="00B863E1" w:rsidRPr="00FE056C" w:rsidRDefault="00B863E1" w:rsidP="00B863E1">
      <w:pPr>
        <w:numPr>
          <w:ilvl w:val="0"/>
          <w:numId w:val="11"/>
        </w:numPr>
        <w:ind w:hanging="371"/>
        <w:jc w:val="both"/>
      </w:pPr>
      <w:r w:rsidRPr="00FE056C">
        <w:t>Kiti, autoriaus nuomone, reikalingi pagrindimai ir paaiškinimai:</w:t>
      </w:r>
    </w:p>
    <w:p w14:paraId="211FC6AC" w14:textId="2FCF70DF" w:rsidR="00B863E1" w:rsidRPr="00FE056C" w:rsidRDefault="007B5B7B" w:rsidP="007B5B7B">
      <w:pPr>
        <w:tabs>
          <w:tab w:val="left" w:pos="567"/>
        </w:tabs>
        <w:jc w:val="both"/>
        <w:rPr>
          <w:lang w:eastAsia="ar-SA"/>
        </w:rPr>
      </w:pPr>
      <w:r w:rsidRPr="00FE056C">
        <w:tab/>
      </w:r>
      <w:r w:rsidRPr="00FE056C">
        <w:tab/>
        <w:t>Nereikalingi</w:t>
      </w:r>
      <w:r w:rsidR="00B863E1" w:rsidRPr="00FE056C">
        <w:rPr>
          <w:lang w:eastAsia="ar-SA"/>
        </w:rPr>
        <w:t>.</w:t>
      </w:r>
    </w:p>
    <w:p w14:paraId="7CCAC2EE" w14:textId="77777777" w:rsidR="00652E91" w:rsidRDefault="00652E91" w:rsidP="007568C4">
      <w:pPr>
        <w:tabs>
          <w:tab w:val="num" w:pos="720"/>
        </w:tabs>
        <w:jc w:val="both"/>
        <w:outlineLvl w:val="0"/>
      </w:pPr>
    </w:p>
    <w:p w14:paraId="3EDDA63E" w14:textId="45F5ABC0" w:rsidR="00AE5A4C" w:rsidRPr="00FE056C" w:rsidRDefault="0007006B" w:rsidP="007568C4">
      <w:pPr>
        <w:tabs>
          <w:tab w:val="num" w:pos="720"/>
        </w:tabs>
        <w:jc w:val="both"/>
        <w:outlineLvl w:val="0"/>
      </w:pPr>
      <w:r w:rsidRPr="00FE056C">
        <w:t xml:space="preserve">Kultūros skyriaus </w:t>
      </w:r>
      <w:r w:rsidR="004B5EA9">
        <w:t>patarėja</w:t>
      </w:r>
      <w:r w:rsidRPr="00FE056C">
        <w:t xml:space="preserve">                                      J</w:t>
      </w:r>
      <w:r w:rsidR="004B5EA9">
        <w:t>olanta Polekauskienė</w:t>
      </w:r>
    </w:p>
    <w:sectPr w:rsidR="00AE5A4C" w:rsidRPr="00FE056C" w:rsidSect="00570B29">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61A4" w14:textId="77777777" w:rsidR="007A1694" w:rsidRDefault="007A1694">
      <w:r>
        <w:separator/>
      </w:r>
    </w:p>
  </w:endnote>
  <w:endnote w:type="continuationSeparator" w:id="0">
    <w:p w14:paraId="3A384FDF" w14:textId="77777777" w:rsidR="007A1694" w:rsidRDefault="007A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4F82" w14:textId="77777777" w:rsidR="00203C39" w:rsidRDefault="00203C39">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F1A28">
      <w:rPr>
        <w:rStyle w:val="Puslapionumeris"/>
        <w:noProof/>
      </w:rPr>
      <w:t>2</w:t>
    </w:r>
    <w:r>
      <w:rPr>
        <w:rStyle w:val="Puslapionumeris"/>
      </w:rPr>
      <w:fldChar w:fldCharType="end"/>
    </w:r>
  </w:p>
  <w:p w14:paraId="3EE5273C" w14:textId="77777777" w:rsidR="00203C39" w:rsidRDefault="00203C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B81B" w14:textId="77777777" w:rsidR="007A1694" w:rsidRDefault="007A1694">
      <w:r>
        <w:separator/>
      </w:r>
    </w:p>
  </w:footnote>
  <w:footnote w:type="continuationSeparator" w:id="0">
    <w:p w14:paraId="36D90E7E" w14:textId="77777777" w:rsidR="007A1694" w:rsidRDefault="007A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16AF4" w14:textId="77777777" w:rsidR="00203C39" w:rsidRDefault="00203C3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F310B6D" w14:textId="77777777" w:rsidR="00203C39" w:rsidRDefault="00203C39">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2DD4B" w14:textId="77777777" w:rsidR="00203C39" w:rsidRDefault="00203C39">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81BC" w14:textId="77777777" w:rsidR="00AE5A4C" w:rsidRDefault="00AE5A4C" w:rsidP="00AE5A4C">
    <w:pPr>
      <w:pStyle w:val="Antrats"/>
      <w:jc w:val="right"/>
      <w:rPr>
        <w:b/>
      </w:rPr>
    </w:pPr>
    <w:r>
      <w:rPr>
        <w:b/>
      </w:rPr>
      <w:t>Projektas</w:t>
    </w:r>
  </w:p>
  <w:p w14:paraId="4CF9005C" w14:textId="77777777" w:rsidR="00AE5A4C" w:rsidRDefault="00AE5A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7"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8"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0"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59388411">
    <w:abstractNumId w:val="9"/>
  </w:num>
  <w:num w:numId="2" w16cid:durableId="884373153">
    <w:abstractNumId w:val="0"/>
  </w:num>
  <w:num w:numId="3" w16cid:durableId="436563796">
    <w:abstractNumId w:val="4"/>
  </w:num>
  <w:num w:numId="4" w16cid:durableId="2080051252">
    <w:abstractNumId w:val="6"/>
  </w:num>
  <w:num w:numId="5" w16cid:durableId="1555462607">
    <w:abstractNumId w:val="1"/>
  </w:num>
  <w:num w:numId="6" w16cid:durableId="828642438">
    <w:abstractNumId w:val="2"/>
  </w:num>
  <w:num w:numId="7" w16cid:durableId="1714497283">
    <w:abstractNumId w:val="3"/>
  </w:num>
  <w:num w:numId="8" w16cid:durableId="463742928">
    <w:abstractNumId w:val="5"/>
  </w:num>
  <w:num w:numId="9" w16cid:durableId="1969897118">
    <w:abstractNumId w:val="8"/>
  </w:num>
  <w:num w:numId="10" w16cid:durableId="1554850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932624">
    <w:abstractNumId w:val="10"/>
  </w:num>
  <w:num w:numId="12" w16cid:durableId="2059892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5FFF"/>
    <w:rsid w:val="00017058"/>
    <w:rsid w:val="0002148B"/>
    <w:rsid w:val="00031FAD"/>
    <w:rsid w:val="000324AC"/>
    <w:rsid w:val="000331C4"/>
    <w:rsid w:val="00037B34"/>
    <w:rsid w:val="00050B85"/>
    <w:rsid w:val="0007006B"/>
    <w:rsid w:val="0007440E"/>
    <w:rsid w:val="00075DE1"/>
    <w:rsid w:val="00081E12"/>
    <w:rsid w:val="00097A66"/>
    <w:rsid w:val="000A0356"/>
    <w:rsid w:val="000A20A0"/>
    <w:rsid w:val="000D1BB3"/>
    <w:rsid w:val="000E2C9C"/>
    <w:rsid w:val="000E316D"/>
    <w:rsid w:val="000E7500"/>
    <w:rsid w:val="000F033F"/>
    <w:rsid w:val="001119C1"/>
    <w:rsid w:val="001144A6"/>
    <w:rsid w:val="00121ACB"/>
    <w:rsid w:val="00125782"/>
    <w:rsid w:val="001337C1"/>
    <w:rsid w:val="00150AF6"/>
    <w:rsid w:val="00155682"/>
    <w:rsid w:val="001567CB"/>
    <w:rsid w:val="001712B1"/>
    <w:rsid w:val="00174AD8"/>
    <w:rsid w:val="00177FEC"/>
    <w:rsid w:val="00180B58"/>
    <w:rsid w:val="00184B50"/>
    <w:rsid w:val="001B5818"/>
    <w:rsid w:val="001C20BB"/>
    <w:rsid w:val="001D7275"/>
    <w:rsid w:val="001D76B2"/>
    <w:rsid w:val="001D7786"/>
    <w:rsid w:val="001F2780"/>
    <w:rsid w:val="001F3AA8"/>
    <w:rsid w:val="00203C39"/>
    <w:rsid w:val="0020746A"/>
    <w:rsid w:val="00207CCD"/>
    <w:rsid w:val="0021210C"/>
    <w:rsid w:val="002156CC"/>
    <w:rsid w:val="00230792"/>
    <w:rsid w:val="002311D4"/>
    <w:rsid w:val="00234F58"/>
    <w:rsid w:val="00237067"/>
    <w:rsid w:val="002403D8"/>
    <w:rsid w:val="00242C5F"/>
    <w:rsid w:val="00243DEE"/>
    <w:rsid w:val="00250B1B"/>
    <w:rsid w:val="00264D44"/>
    <w:rsid w:val="00272A21"/>
    <w:rsid w:val="0027545A"/>
    <w:rsid w:val="00275FAE"/>
    <w:rsid w:val="00290B9C"/>
    <w:rsid w:val="002947B2"/>
    <w:rsid w:val="00295711"/>
    <w:rsid w:val="00296E11"/>
    <w:rsid w:val="002C0283"/>
    <w:rsid w:val="002C4E4C"/>
    <w:rsid w:val="002F0722"/>
    <w:rsid w:val="002F17DE"/>
    <w:rsid w:val="002F5F21"/>
    <w:rsid w:val="0030127B"/>
    <w:rsid w:val="00303A45"/>
    <w:rsid w:val="00337EA2"/>
    <w:rsid w:val="003436F1"/>
    <w:rsid w:val="0035217C"/>
    <w:rsid w:val="00354FBD"/>
    <w:rsid w:val="00364C73"/>
    <w:rsid w:val="00365FD0"/>
    <w:rsid w:val="003870A5"/>
    <w:rsid w:val="0039175C"/>
    <w:rsid w:val="00392CD6"/>
    <w:rsid w:val="003A2057"/>
    <w:rsid w:val="003B0414"/>
    <w:rsid w:val="003B5332"/>
    <w:rsid w:val="003C36D9"/>
    <w:rsid w:val="003D1560"/>
    <w:rsid w:val="003E04B8"/>
    <w:rsid w:val="003E6731"/>
    <w:rsid w:val="003E70BC"/>
    <w:rsid w:val="003F1193"/>
    <w:rsid w:val="003F5A1E"/>
    <w:rsid w:val="00407F54"/>
    <w:rsid w:val="00413B8F"/>
    <w:rsid w:val="00421074"/>
    <w:rsid w:val="0043505E"/>
    <w:rsid w:val="004506C5"/>
    <w:rsid w:val="00476B35"/>
    <w:rsid w:val="00482E5C"/>
    <w:rsid w:val="00497A8B"/>
    <w:rsid w:val="00497EDA"/>
    <w:rsid w:val="004A64D0"/>
    <w:rsid w:val="004B1CEB"/>
    <w:rsid w:val="004B5EA9"/>
    <w:rsid w:val="004C04E9"/>
    <w:rsid w:val="004E30E8"/>
    <w:rsid w:val="004E5037"/>
    <w:rsid w:val="00506DE9"/>
    <w:rsid w:val="00516318"/>
    <w:rsid w:val="00525372"/>
    <w:rsid w:val="005264AC"/>
    <w:rsid w:val="00527546"/>
    <w:rsid w:val="00532429"/>
    <w:rsid w:val="00534170"/>
    <w:rsid w:val="005425DF"/>
    <w:rsid w:val="00546150"/>
    <w:rsid w:val="00550EBF"/>
    <w:rsid w:val="00566F21"/>
    <w:rsid w:val="0056737D"/>
    <w:rsid w:val="00570B29"/>
    <w:rsid w:val="005731F2"/>
    <w:rsid w:val="0057489D"/>
    <w:rsid w:val="00583E29"/>
    <w:rsid w:val="005B3A4F"/>
    <w:rsid w:val="005C7EE4"/>
    <w:rsid w:val="005D525A"/>
    <w:rsid w:val="005D7AC6"/>
    <w:rsid w:val="00612F65"/>
    <w:rsid w:val="0061530C"/>
    <w:rsid w:val="006207E6"/>
    <w:rsid w:val="00637499"/>
    <w:rsid w:val="00637A01"/>
    <w:rsid w:val="006420F9"/>
    <w:rsid w:val="00651547"/>
    <w:rsid w:val="006518B3"/>
    <w:rsid w:val="00652E91"/>
    <w:rsid w:val="00655063"/>
    <w:rsid w:val="0066289C"/>
    <w:rsid w:val="00667F14"/>
    <w:rsid w:val="00685DB5"/>
    <w:rsid w:val="00687C6D"/>
    <w:rsid w:val="00687D79"/>
    <w:rsid w:val="00693E0C"/>
    <w:rsid w:val="00697E91"/>
    <w:rsid w:val="006B63E7"/>
    <w:rsid w:val="006C30DF"/>
    <w:rsid w:val="006C5F00"/>
    <w:rsid w:val="006D2B01"/>
    <w:rsid w:val="006D7468"/>
    <w:rsid w:val="006D7B76"/>
    <w:rsid w:val="006E3A7A"/>
    <w:rsid w:val="006F245B"/>
    <w:rsid w:val="006F291C"/>
    <w:rsid w:val="006F2BCF"/>
    <w:rsid w:val="006F5BB2"/>
    <w:rsid w:val="00726F21"/>
    <w:rsid w:val="00730116"/>
    <w:rsid w:val="007342C1"/>
    <w:rsid w:val="007420C1"/>
    <w:rsid w:val="00742B23"/>
    <w:rsid w:val="00744CCB"/>
    <w:rsid w:val="00750B07"/>
    <w:rsid w:val="00754A09"/>
    <w:rsid w:val="007568C4"/>
    <w:rsid w:val="00767C69"/>
    <w:rsid w:val="00773498"/>
    <w:rsid w:val="0078582A"/>
    <w:rsid w:val="00790692"/>
    <w:rsid w:val="00793FEF"/>
    <w:rsid w:val="007A1694"/>
    <w:rsid w:val="007A2C62"/>
    <w:rsid w:val="007A5C23"/>
    <w:rsid w:val="007A5C90"/>
    <w:rsid w:val="007A6CA2"/>
    <w:rsid w:val="007B1B81"/>
    <w:rsid w:val="007B5B7B"/>
    <w:rsid w:val="007B7A7D"/>
    <w:rsid w:val="007C12BD"/>
    <w:rsid w:val="007D4784"/>
    <w:rsid w:val="007F0142"/>
    <w:rsid w:val="00806A70"/>
    <w:rsid w:val="008071A6"/>
    <w:rsid w:val="008256E7"/>
    <w:rsid w:val="00830B4E"/>
    <w:rsid w:val="00861982"/>
    <w:rsid w:val="0087780D"/>
    <w:rsid w:val="00894D73"/>
    <w:rsid w:val="00895DB2"/>
    <w:rsid w:val="008A1812"/>
    <w:rsid w:val="008A4ADA"/>
    <w:rsid w:val="008A4DFF"/>
    <w:rsid w:val="008B0DBA"/>
    <w:rsid w:val="008B513B"/>
    <w:rsid w:val="008B6EA9"/>
    <w:rsid w:val="008C189F"/>
    <w:rsid w:val="008C25C5"/>
    <w:rsid w:val="008C4536"/>
    <w:rsid w:val="008F1A28"/>
    <w:rsid w:val="008F38B8"/>
    <w:rsid w:val="00901FEC"/>
    <w:rsid w:val="0090203A"/>
    <w:rsid w:val="00913839"/>
    <w:rsid w:val="00914DFD"/>
    <w:rsid w:val="009162C8"/>
    <w:rsid w:val="009206E3"/>
    <w:rsid w:val="0093310C"/>
    <w:rsid w:val="00937150"/>
    <w:rsid w:val="00952203"/>
    <w:rsid w:val="009702C6"/>
    <w:rsid w:val="0097117B"/>
    <w:rsid w:val="009911D9"/>
    <w:rsid w:val="009A031E"/>
    <w:rsid w:val="009B1061"/>
    <w:rsid w:val="009B1C92"/>
    <w:rsid w:val="009B3412"/>
    <w:rsid w:val="009C01F9"/>
    <w:rsid w:val="009E039D"/>
    <w:rsid w:val="009E4145"/>
    <w:rsid w:val="009F1059"/>
    <w:rsid w:val="00A029B0"/>
    <w:rsid w:val="00A10B74"/>
    <w:rsid w:val="00A122B3"/>
    <w:rsid w:val="00A21DD1"/>
    <w:rsid w:val="00A24850"/>
    <w:rsid w:val="00A27C6B"/>
    <w:rsid w:val="00A33FA8"/>
    <w:rsid w:val="00A64FCA"/>
    <w:rsid w:val="00A71616"/>
    <w:rsid w:val="00A727D8"/>
    <w:rsid w:val="00A76D04"/>
    <w:rsid w:val="00A8118F"/>
    <w:rsid w:val="00A81D04"/>
    <w:rsid w:val="00A94777"/>
    <w:rsid w:val="00AA1C0F"/>
    <w:rsid w:val="00AA5BEA"/>
    <w:rsid w:val="00AC5ABE"/>
    <w:rsid w:val="00AE3C82"/>
    <w:rsid w:val="00AE5A4C"/>
    <w:rsid w:val="00AE612D"/>
    <w:rsid w:val="00AE6592"/>
    <w:rsid w:val="00AF1D29"/>
    <w:rsid w:val="00B164DD"/>
    <w:rsid w:val="00B25F49"/>
    <w:rsid w:val="00B304E5"/>
    <w:rsid w:val="00B334F0"/>
    <w:rsid w:val="00B455D9"/>
    <w:rsid w:val="00B4756D"/>
    <w:rsid w:val="00B53771"/>
    <w:rsid w:val="00B574F7"/>
    <w:rsid w:val="00B72EBC"/>
    <w:rsid w:val="00B74117"/>
    <w:rsid w:val="00B75978"/>
    <w:rsid w:val="00B831A6"/>
    <w:rsid w:val="00B85172"/>
    <w:rsid w:val="00B863E1"/>
    <w:rsid w:val="00B912CF"/>
    <w:rsid w:val="00B9599A"/>
    <w:rsid w:val="00BA359D"/>
    <w:rsid w:val="00BC2D0D"/>
    <w:rsid w:val="00BD416B"/>
    <w:rsid w:val="00BD56DD"/>
    <w:rsid w:val="00BF05A5"/>
    <w:rsid w:val="00BF562E"/>
    <w:rsid w:val="00C16CD6"/>
    <w:rsid w:val="00C368CE"/>
    <w:rsid w:val="00C42A9F"/>
    <w:rsid w:val="00C46F1E"/>
    <w:rsid w:val="00C577ED"/>
    <w:rsid w:val="00C65AD9"/>
    <w:rsid w:val="00C663B4"/>
    <w:rsid w:val="00C669BC"/>
    <w:rsid w:val="00C8076F"/>
    <w:rsid w:val="00C91710"/>
    <w:rsid w:val="00CA0F5C"/>
    <w:rsid w:val="00CA1CA8"/>
    <w:rsid w:val="00CA453F"/>
    <w:rsid w:val="00CA5AE4"/>
    <w:rsid w:val="00CB0ECD"/>
    <w:rsid w:val="00CB371E"/>
    <w:rsid w:val="00CC0DE5"/>
    <w:rsid w:val="00CD2E00"/>
    <w:rsid w:val="00CD4E23"/>
    <w:rsid w:val="00D004A7"/>
    <w:rsid w:val="00D02257"/>
    <w:rsid w:val="00D16A69"/>
    <w:rsid w:val="00D23C7D"/>
    <w:rsid w:val="00D50459"/>
    <w:rsid w:val="00D66920"/>
    <w:rsid w:val="00D71882"/>
    <w:rsid w:val="00D771F9"/>
    <w:rsid w:val="00D85ABA"/>
    <w:rsid w:val="00D870AB"/>
    <w:rsid w:val="00DA381B"/>
    <w:rsid w:val="00DB6DDC"/>
    <w:rsid w:val="00DB7E30"/>
    <w:rsid w:val="00DC24EA"/>
    <w:rsid w:val="00DC44EA"/>
    <w:rsid w:val="00DC585F"/>
    <w:rsid w:val="00DE2E6C"/>
    <w:rsid w:val="00DF585B"/>
    <w:rsid w:val="00E008EF"/>
    <w:rsid w:val="00E009D0"/>
    <w:rsid w:val="00E00F86"/>
    <w:rsid w:val="00E24DA0"/>
    <w:rsid w:val="00E442BA"/>
    <w:rsid w:val="00E44DF8"/>
    <w:rsid w:val="00E4563F"/>
    <w:rsid w:val="00E46F2F"/>
    <w:rsid w:val="00E53CE2"/>
    <w:rsid w:val="00E710FC"/>
    <w:rsid w:val="00E77601"/>
    <w:rsid w:val="00E85985"/>
    <w:rsid w:val="00E9260C"/>
    <w:rsid w:val="00E955EE"/>
    <w:rsid w:val="00EA357A"/>
    <w:rsid w:val="00EA5B1F"/>
    <w:rsid w:val="00EC12BB"/>
    <w:rsid w:val="00EC4F90"/>
    <w:rsid w:val="00EE6163"/>
    <w:rsid w:val="00F017C6"/>
    <w:rsid w:val="00F07451"/>
    <w:rsid w:val="00F15276"/>
    <w:rsid w:val="00F16577"/>
    <w:rsid w:val="00F17A11"/>
    <w:rsid w:val="00F17CAD"/>
    <w:rsid w:val="00F205B6"/>
    <w:rsid w:val="00F21456"/>
    <w:rsid w:val="00F231C8"/>
    <w:rsid w:val="00F32A41"/>
    <w:rsid w:val="00F40AB9"/>
    <w:rsid w:val="00F47058"/>
    <w:rsid w:val="00F504FE"/>
    <w:rsid w:val="00F81154"/>
    <w:rsid w:val="00F8305B"/>
    <w:rsid w:val="00F879B1"/>
    <w:rsid w:val="00FC28F5"/>
    <w:rsid w:val="00FD5C58"/>
    <w:rsid w:val="00FE056C"/>
    <w:rsid w:val="00FE30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D0ED2D"/>
  <w15:docId w15:val="{41706CE5-C0E6-4E55-B1D1-FDB086FA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570B29"/>
    <w:pPr>
      <w:keepNext/>
      <w:jc w:val="center"/>
      <w:outlineLvl w:val="0"/>
    </w:pPr>
    <w:rPr>
      <w:sz w:val="28"/>
      <w:szCs w:val="20"/>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stekstas">
    <w:name w:val="Body Text"/>
    <w:basedOn w:val="prastasis"/>
    <w:link w:val="PagrindinistekstasDiagrama"/>
    <w:rsid w:val="00B53771"/>
    <w:pPr>
      <w:jc w:val="both"/>
    </w:pPr>
    <w:rPr>
      <w:szCs w:val="20"/>
      <w:lang w:eastAsia="lt-LT"/>
    </w:rPr>
  </w:style>
  <w:style w:type="character" w:customStyle="1" w:styleId="PagrindinistekstasDiagrama">
    <w:name w:val="Pagrindinis tekstas Diagrama"/>
    <w:link w:val="Pagrindinistekstas"/>
    <w:rsid w:val="00B53771"/>
    <w:rPr>
      <w:sz w:val="24"/>
      <w:lang w:val="lt-LT" w:eastAsia="lt-LT" w:bidi="ar-SA"/>
    </w:rPr>
  </w:style>
  <w:style w:type="paragraph" w:customStyle="1" w:styleId="Default">
    <w:name w:val="Default"/>
    <w:rsid w:val="00B53771"/>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570B29"/>
    <w:rPr>
      <w:sz w:val="28"/>
      <w:lang w:val="en-AU"/>
    </w:rPr>
  </w:style>
  <w:style w:type="character" w:customStyle="1" w:styleId="FontStyle150">
    <w:name w:val="Font Style150"/>
    <w:rsid w:val="00AE5A4C"/>
    <w:rPr>
      <w:rFonts w:ascii="Times New Roman" w:hAnsi="Times New Roman" w:cs="Times New Roman"/>
      <w:sz w:val="18"/>
      <w:szCs w:val="18"/>
    </w:rPr>
  </w:style>
  <w:style w:type="paragraph" w:styleId="Sraopastraipa">
    <w:name w:val="List Paragraph"/>
    <w:basedOn w:val="prastasis"/>
    <w:uiPriority w:val="34"/>
    <w:qFormat/>
    <w:rsid w:val="00AE5A4C"/>
    <w:pPr>
      <w:ind w:left="720"/>
      <w:contextualSpacing/>
    </w:pPr>
    <w:rPr>
      <w:lang w:val="en-GB"/>
    </w:rPr>
  </w:style>
  <w:style w:type="character" w:styleId="Komentaronuoroda">
    <w:name w:val="annotation reference"/>
    <w:basedOn w:val="Numatytasispastraiposriftas"/>
    <w:semiHidden/>
    <w:unhideWhenUsed/>
    <w:rsid w:val="00637A01"/>
    <w:rPr>
      <w:sz w:val="16"/>
      <w:szCs w:val="16"/>
    </w:rPr>
  </w:style>
  <w:style w:type="paragraph" w:styleId="Komentarotekstas">
    <w:name w:val="annotation text"/>
    <w:basedOn w:val="prastasis"/>
    <w:link w:val="KomentarotekstasDiagrama"/>
    <w:semiHidden/>
    <w:unhideWhenUsed/>
    <w:rsid w:val="00637A01"/>
    <w:rPr>
      <w:sz w:val="20"/>
      <w:szCs w:val="20"/>
    </w:rPr>
  </w:style>
  <w:style w:type="character" w:customStyle="1" w:styleId="KomentarotekstasDiagrama">
    <w:name w:val="Komentaro tekstas Diagrama"/>
    <w:basedOn w:val="Numatytasispastraiposriftas"/>
    <w:link w:val="Komentarotekstas"/>
    <w:semiHidden/>
    <w:rsid w:val="00637A01"/>
    <w:rPr>
      <w:lang w:eastAsia="en-US"/>
    </w:rPr>
  </w:style>
  <w:style w:type="paragraph" w:styleId="Komentarotema">
    <w:name w:val="annotation subject"/>
    <w:basedOn w:val="Komentarotekstas"/>
    <w:next w:val="Komentarotekstas"/>
    <w:link w:val="KomentarotemaDiagrama"/>
    <w:semiHidden/>
    <w:unhideWhenUsed/>
    <w:rsid w:val="00637A01"/>
    <w:rPr>
      <w:b/>
      <w:bCs/>
    </w:rPr>
  </w:style>
  <w:style w:type="character" w:customStyle="1" w:styleId="KomentarotemaDiagrama">
    <w:name w:val="Komentaro tema Diagrama"/>
    <w:basedOn w:val="KomentarotekstasDiagrama"/>
    <w:link w:val="Komentarotema"/>
    <w:semiHidden/>
    <w:rsid w:val="00637A01"/>
    <w:rPr>
      <w:b/>
      <w:bCs/>
      <w:lang w:eastAsia="en-US"/>
    </w:rPr>
  </w:style>
  <w:style w:type="paragraph" w:customStyle="1" w:styleId="Textbodyindent">
    <w:name w:val="Text body indent"/>
    <w:basedOn w:val="prastasis"/>
    <w:rsid w:val="0007006B"/>
    <w:pPr>
      <w:tabs>
        <w:tab w:val="right" w:pos="9639"/>
      </w:tabs>
      <w:suppressAutoHyphens/>
      <w:autoSpaceDN w:val="0"/>
      <w:ind w:firstLine="1134"/>
      <w:jc w:val="both"/>
    </w:pPr>
  </w:style>
  <w:style w:type="paragraph" w:customStyle="1" w:styleId="Standard">
    <w:name w:val="Standard"/>
    <w:rsid w:val="001B5818"/>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semiHidden/>
    <w:unhideWhenUsed/>
    <w:rsid w:val="00B863E1"/>
    <w:pPr>
      <w:spacing w:after="120"/>
      <w:ind w:left="283"/>
    </w:pPr>
  </w:style>
  <w:style w:type="character" w:customStyle="1" w:styleId="PagrindiniotekstotraukaDiagrama">
    <w:name w:val="Pagrindinio teksto įtrauka Diagrama"/>
    <w:basedOn w:val="Numatytasispastraiposriftas"/>
    <w:link w:val="Pagrindiniotekstotrauka"/>
    <w:semiHidden/>
    <w:rsid w:val="00B863E1"/>
    <w:rPr>
      <w:sz w:val="24"/>
      <w:szCs w:val="24"/>
      <w:lang w:eastAsia="en-US"/>
    </w:rPr>
  </w:style>
  <w:style w:type="paragraph" w:styleId="Pataisymai">
    <w:name w:val="Revision"/>
    <w:hidden/>
    <w:uiPriority w:val="99"/>
    <w:semiHidden/>
    <w:rsid w:val="004C04E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26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6BA0-7AAA-417A-9257-43DA76F2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TotalTime>
  <Pages>2</Pages>
  <Words>3213</Words>
  <Characters>1832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4</cp:revision>
  <cp:lastPrinted>2022-01-05T12:08:00Z</cp:lastPrinted>
  <dcterms:created xsi:type="dcterms:W3CDTF">2023-02-21T06:13:00Z</dcterms:created>
  <dcterms:modified xsi:type="dcterms:W3CDTF">2023-03-02T14:42:00Z</dcterms:modified>
</cp:coreProperties>
</file>