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C00E7" w14:textId="77777777" w:rsidR="00C91710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5A4B56B6" w14:textId="77777777" w:rsidR="00C91710" w:rsidRPr="00C91710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74A782F" w14:textId="77777777" w:rsidR="009B1C92" w:rsidRPr="000A20A0" w:rsidRDefault="0020746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1EF1646A" w14:textId="77777777"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2DA5F8F8" w14:textId="77777777" w:rsidR="00937150" w:rsidRPr="00E01761" w:rsidRDefault="00937150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E01761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534D205A" w14:textId="4A73CCB5" w:rsidR="00B455D9" w:rsidRPr="00E01761" w:rsidRDefault="00CD2E00" w:rsidP="00237067">
      <w:pPr>
        <w:tabs>
          <w:tab w:val="left" w:pos="3450"/>
        </w:tabs>
        <w:jc w:val="center"/>
        <w:rPr>
          <w:b/>
          <w:sz w:val="28"/>
          <w:szCs w:val="28"/>
        </w:rPr>
      </w:pPr>
      <w:r w:rsidRPr="00E01761">
        <w:rPr>
          <w:b/>
          <w:spacing w:val="20"/>
          <w:sz w:val="28"/>
          <w:szCs w:val="28"/>
        </w:rPr>
        <w:t>D</w:t>
      </w:r>
      <w:r w:rsidR="00E009D0" w:rsidRPr="00E01761">
        <w:rPr>
          <w:b/>
          <w:spacing w:val="20"/>
          <w:sz w:val="28"/>
          <w:szCs w:val="28"/>
        </w:rPr>
        <w:t>ĖL</w:t>
      </w:r>
      <w:r w:rsidR="008F38B8" w:rsidRPr="00E01761">
        <w:rPr>
          <w:b/>
          <w:sz w:val="28"/>
          <w:szCs w:val="28"/>
        </w:rPr>
        <w:t xml:space="preserve"> </w:t>
      </w:r>
      <w:r w:rsidR="00E01761" w:rsidRPr="00E01761">
        <w:rPr>
          <w:b/>
          <w:sz w:val="28"/>
          <w:szCs w:val="28"/>
        </w:rPr>
        <w:t xml:space="preserve">PRITARIMO </w:t>
      </w:r>
      <w:r w:rsidR="00860BD3" w:rsidRPr="00E01761">
        <w:rPr>
          <w:b/>
          <w:sz w:val="28"/>
          <w:szCs w:val="28"/>
        </w:rPr>
        <w:t xml:space="preserve">KLAIPĖDOS RAJONO SAVIVALDYBĖS </w:t>
      </w:r>
      <w:r w:rsidR="000244C6" w:rsidRPr="00E01761">
        <w:rPr>
          <w:b/>
          <w:sz w:val="28"/>
          <w:szCs w:val="28"/>
        </w:rPr>
        <w:t xml:space="preserve">ADMINISTRACIJOS DIREKTORIAUS </w:t>
      </w:r>
      <w:r w:rsidR="00232E5A">
        <w:rPr>
          <w:b/>
          <w:sz w:val="28"/>
          <w:szCs w:val="28"/>
        </w:rPr>
        <w:t>20</w:t>
      </w:r>
      <w:r w:rsidR="00802341">
        <w:rPr>
          <w:b/>
          <w:sz w:val="28"/>
          <w:szCs w:val="28"/>
        </w:rPr>
        <w:t>2</w:t>
      </w:r>
      <w:r w:rsidR="006C398D">
        <w:rPr>
          <w:b/>
          <w:sz w:val="28"/>
          <w:szCs w:val="28"/>
        </w:rPr>
        <w:t>2</w:t>
      </w:r>
      <w:r w:rsidR="00232E5A">
        <w:rPr>
          <w:b/>
          <w:sz w:val="28"/>
          <w:szCs w:val="28"/>
        </w:rPr>
        <w:t xml:space="preserve"> </w:t>
      </w:r>
      <w:r w:rsidR="00881361">
        <w:rPr>
          <w:b/>
          <w:sz w:val="28"/>
          <w:szCs w:val="28"/>
        </w:rPr>
        <w:t xml:space="preserve">METŲ </w:t>
      </w:r>
      <w:r w:rsidR="00E01761" w:rsidRPr="00E01761">
        <w:rPr>
          <w:b/>
          <w:sz w:val="28"/>
          <w:szCs w:val="28"/>
        </w:rPr>
        <w:t>VEIKLOS ATASKAITAI</w:t>
      </w:r>
      <w:r w:rsidR="00BC12B9" w:rsidRPr="00E01761">
        <w:rPr>
          <w:b/>
          <w:sz w:val="28"/>
          <w:szCs w:val="28"/>
        </w:rPr>
        <w:t xml:space="preserve"> </w:t>
      </w:r>
    </w:p>
    <w:p w14:paraId="50DF09DD" w14:textId="5D60C7AB" w:rsidR="008F38B8" w:rsidRDefault="002156CC" w:rsidP="008F38B8">
      <w:pPr>
        <w:pStyle w:val="statymopavad"/>
        <w:spacing w:before="120" w:after="120"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083F1A">
        <w:rPr>
          <w:rFonts w:ascii="Times New Roman" w:hAnsi="Times New Roman"/>
        </w:rPr>
        <w:t>2</w:t>
      </w:r>
      <w:r w:rsidR="006C398D">
        <w:rPr>
          <w:rFonts w:ascii="Times New Roman" w:hAnsi="Times New Roman"/>
        </w:rPr>
        <w:t>3</w:t>
      </w:r>
      <w:r w:rsidR="00BC12B9">
        <w:rPr>
          <w:rFonts w:ascii="Times New Roman" w:hAnsi="Times New Roman"/>
        </w:rPr>
        <w:t xml:space="preserve"> </w:t>
      </w:r>
      <w:r w:rsidR="000A1C5E">
        <w:rPr>
          <w:rFonts w:ascii="Times New Roman" w:hAnsi="Times New Roman"/>
          <w:caps w:val="0"/>
        </w:rPr>
        <w:t>m.</w:t>
      </w:r>
      <w:r w:rsidR="00802341">
        <w:rPr>
          <w:rFonts w:ascii="Times New Roman" w:hAnsi="Times New Roman"/>
          <w:caps w:val="0"/>
        </w:rPr>
        <w:t xml:space="preserve"> </w:t>
      </w:r>
      <w:r w:rsidR="006C398D">
        <w:rPr>
          <w:rFonts w:ascii="Times New Roman" w:hAnsi="Times New Roman"/>
          <w:caps w:val="0"/>
        </w:rPr>
        <w:t>kovo</w:t>
      </w:r>
      <w:r w:rsidR="00802341">
        <w:rPr>
          <w:rFonts w:ascii="Times New Roman" w:hAnsi="Times New Roman"/>
          <w:caps w:val="0"/>
        </w:rPr>
        <w:t xml:space="preserve"> </w:t>
      </w:r>
      <w:r w:rsidR="00083F1A">
        <w:rPr>
          <w:rFonts w:ascii="Times New Roman" w:hAnsi="Times New Roman"/>
          <w:caps w:val="0"/>
        </w:rPr>
        <w:t xml:space="preserve">  </w:t>
      </w:r>
      <w:r w:rsidR="000712E8">
        <w:rPr>
          <w:rFonts w:ascii="Times New Roman" w:hAnsi="Times New Roman"/>
          <w:caps w:val="0"/>
        </w:rPr>
        <w:t xml:space="preserve"> </w:t>
      </w:r>
      <w:r w:rsidR="00FC08F8">
        <w:rPr>
          <w:rFonts w:ascii="Times New Roman" w:hAnsi="Times New Roman"/>
          <w:caps w:val="0"/>
        </w:rPr>
        <w:t xml:space="preserve">  </w:t>
      </w:r>
      <w:r w:rsidR="00CD2E00">
        <w:rPr>
          <w:rFonts w:ascii="Times New Roman" w:hAnsi="Times New Roman"/>
          <w:caps w:val="0"/>
        </w:rPr>
        <w:t>d. Nr. T11-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14:paraId="178A5614" w14:textId="77777777" w:rsidR="008F38B8" w:rsidRPr="00C6237D" w:rsidRDefault="008F38B8" w:rsidP="008F38B8">
      <w:pPr>
        <w:pStyle w:val="statymopavad"/>
        <w:spacing w:before="240" w:after="360" w:line="240" w:lineRule="auto"/>
        <w:jc w:val="left"/>
        <w:rPr>
          <w:rFonts w:ascii="Times New Roman" w:hAnsi="Times New Roman"/>
          <w:caps w:val="0"/>
        </w:rPr>
        <w:sectPr w:rsidR="008F38B8" w:rsidRPr="00C6237D" w:rsidSect="00BC2305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14:paraId="3114FB3C" w14:textId="77777777" w:rsidR="004E30E8" w:rsidRDefault="004E30E8" w:rsidP="004E30E8">
      <w:pPr>
        <w:tabs>
          <w:tab w:val="left" w:pos="3450"/>
        </w:tabs>
        <w:ind w:firstLine="1080"/>
        <w:jc w:val="both"/>
      </w:pPr>
    </w:p>
    <w:p w14:paraId="0CF6E898" w14:textId="351D61D7" w:rsidR="00E01761" w:rsidRPr="007B2F37" w:rsidRDefault="00EA3979" w:rsidP="007B2F37">
      <w:pPr>
        <w:tabs>
          <w:tab w:val="left" w:pos="360"/>
          <w:tab w:val="left" w:pos="540"/>
        </w:tabs>
        <w:jc w:val="both"/>
        <w:rPr>
          <w:spacing w:val="40"/>
        </w:rPr>
      </w:pPr>
      <w:r>
        <w:tab/>
      </w:r>
      <w:r>
        <w:tab/>
      </w:r>
      <w:r>
        <w:tab/>
        <w:t xml:space="preserve">       </w:t>
      </w:r>
      <w:bookmarkStart w:id="2" w:name="_Hlk69729549"/>
      <w:r w:rsidR="00E01761" w:rsidRPr="004C6454">
        <w:t xml:space="preserve">Klaipėdos rajono savivaldybės taryba, vadovaudamasi </w:t>
      </w:r>
      <w:r w:rsidR="00495CB7" w:rsidRPr="00495CB7">
        <w:t>Vietos savivaldos įstatymo 16 straipsnio 2 dalies 19 punkt</w:t>
      </w:r>
      <w:r w:rsidR="00495CB7">
        <w:t xml:space="preserve">u, </w:t>
      </w:r>
      <w:r w:rsidR="00E01761" w:rsidRPr="004C6454">
        <w:t>Klaipėdos rajono savivaldy</w:t>
      </w:r>
      <w:r w:rsidR="00597D1E">
        <w:t>bės tarybos veiklos reglamento,</w:t>
      </w:r>
      <w:r w:rsidR="00E01761">
        <w:t xml:space="preserve"> </w:t>
      </w:r>
      <w:r w:rsidR="00E01761" w:rsidRPr="004C6454">
        <w:t xml:space="preserve">patvirtinto </w:t>
      </w:r>
      <w:r w:rsidR="00236E85">
        <w:t>Klaipėdos rajono s</w:t>
      </w:r>
      <w:r w:rsidR="00E01761" w:rsidRPr="004C6454">
        <w:t>avivaldybės tarybos 2</w:t>
      </w:r>
      <w:r w:rsidR="00E01761">
        <w:t>013</w:t>
      </w:r>
      <w:r w:rsidR="00CE1A46">
        <w:t xml:space="preserve"> m. sausio </w:t>
      </w:r>
      <w:r w:rsidR="00E01761">
        <w:t>31</w:t>
      </w:r>
      <w:r w:rsidR="00CE1A46">
        <w:t xml:space="preserve"> d. </w:t>
      </w:r>
      <w:r w:rsidR="00E01761">
        <w:t>sprendimu Nr. T11-</w:t>
      </w:r>
      <w:r w:rsidR="00E01761" w:rsidRPr="004C6454">
        <w:t>46</w:t>
      </w:r>
      <w:r w:rsidR="00E01761">
        <w:t xml:space="preserve"> </w:t>
      </w:r>
      <w:r w:rsidR="00AE7826">
        <w:t xml:space="preserve">„Dėl Klaipėdos rajono savivaldybės tarybos veiklos reglamento patvirtinimo“ </w:t>
      </w:r>
      <w:r w:rsidR="002351DA">
        <w:t>(2021 m. vasario 25 d. Nr. T11-65 redakcija)</w:t>
      </w:r>
      <w:r w:rsidR="00A266FE">
        <w:t>,</w:t>
      </w:r>
      <w:r w:rsidR="002351DA">
        <w:t xml:space="preserve"> </w:t>
      </w:r>
      <w:r w:rsidR="000D712D">
        <w:t>91</w:t>
      </w:r>
      <w:r w:rsidR="00A83680">
        <w:t>.1,</w:t>
      </w:r>
      <w:r w:rsidR="00E01761">
        <w:t xml:space="preserve"> </w:t>
      </w:r>
      <w:r w:rsidR="000D712D">
        <w:t>91</w:t>
      </w:r>
      <w:r w:rsidR="00E01761">
        <w:t>.1.1</w:t>
      </w:r>
      <w:r w:rsidR="00304392">
        <w:t xml:space="preserve"> </w:t>
      </w:r>
      <w:r w:rsidR="00E01761" w:rsidRPr="007B752E">
        <w:t>p</w:t>
      </w:r>
      <w:r w:rsidR="00953EB0" w:rsidRPr="007B752E">
        <w:t>apunkčiais</w:t>
      </w:r>
      <w:r w:rsidR="007B2F37">
        <w:t xml:space="preserve"> </w:t>
      </w:r>
      <w:r w:rsidR="00A83680">
        <w:t>ir 92 punkt</w:t>
      </w:r>
      <w:r w:rsidR="009B510E">
        <w:t>u</w:t>
      </w:r>
      <w:r w:rsidR="00E433F7">
        <w:t>,</w:t>
      </w:r>
      <w:r w:rsidR="009B510E">
        <w:t xml:space="preserve"> </w:t>
      </w:r>
      <w:r w:rsidR="007B2F37" w:rsidRPr="007B2F37">
        <w:rPr>
          <w:spacing w:val="40"/>
        </w:rPr>
        <w:t>nusprendžia</w:t>
      </w:r>
      <w:r w:rsidR="007B2F37">
        <w:t>:</w:t>
      </w:r>
      <w:bookmarkEnd w:id="2"/>
    </w:p>
    <w:p w14:paraId="7745C0BE" w14:textId="6AB586CA" w:rsidR="00E01761" w:rsidRPr="004C6454" w:rsidRDefault="00E01761" w:rsidP="00E01761">
      <w:pPr>
        <w:tabs>
          <w:tab w:val="left" w:pos="360"/>
          <w:tab w:val="left" w:pos="540"/>
        </w:tabs>
        <w:ind w:firstLine="1134"/>
        <w:jc w:val="both"/>
      </w:pPr>
      <w:r w:rsidRPr="004C6454">
        <w:t xml:space="preserve">Pritarti Klaipėdos rajono savivaldybės </w:t>
      </w:r>
      <w:r>
        <w:t>administracijos direktoriaus</w:t>
      </w:r>
      <w:r w:rsidRPr="004C6454">
        <w:t xml:space="preserve"> </w:t>
      </w:r>
      <w:r w:rsidR="00E231E2">
        <w:t>20</w:t>
      </w:r>
      <w:r w:rsidR="000D712D">
        <w:t>2</w:t>
      </w:r>
      <w:r w:rsidR="006C398D">
        <w:t>2</w:t>
      </w:r>
      <w:r w:rsidR="00881361">
        <w:t xml:space="preserve"> metų </w:t>
      </w:r>
      <w:r w:rsidRPr="004C6454">
        <w:t>veiklos ataskaitai (pridedama).</w:t>
      </w:r>
    </w:p>
    <w:p w14:paraId="4A003BB3" w14:textId="77777777" w:rsidR="00E01761" w:rsidRPr="004C6454" w:rsidRDefault="00E01761" w:rsidP="00E01761">
      <w:pPr>
        <w:tabs>
          <w:tab w:val="left" w:pos="360"/>
          <w:tab w:val="left" w:pos="540"/>
        </w:tabs>
        <w:jc w:val="both"/>
        <w:rPr>
          <w:sz w:val="16"/>
          <w:szCs w:val="16"/>
        </w:rPr>
      </w:pPr>
    </w:p>
    <w:p w14:paraId="05FF137A" w14:textId="77777777" w:rsidR="00E01761" w:rsidRPr="004C6454" w:rsidRDefault="00E01761" w:rsidP="00E01761">
      <w:pPr>
        <w:tabs>
          <w:tab w:val="left" w:pos="360"/>
          <w:tab w:val="left" w:pos="540"/>
        </w:tabs>
        <w:ind w:hanging="720"/>
        <w:jc w:val="both"/>
        <w:rPr>
          <w:sz w:val="16"/>
          <w:szCs w:val="16"/>
        </w:rPr>
      </w:pPr>
      <w:r w:rsidRPr="004C6454">
        <w:rPr>
          <w:sz w:val="16"/>
          <w:szCs w:val="16"/>
        </w:rPr>
        <w:t xml:space="preserve">                                                  </w:t>
      </w:r>
    </w:p>
    <w:p w14:paraId="259AF3CF" w14:textId="77777777" w:rsidR="00E01761" w:rsidRPr="004C6454" w:rsidRDefault="00E01761" w:rsidP="00E01761">
      <w:pPr>
        <w:tabs>
          <w:tab w:val="left" w:pos="360"/>
          <w:tab w:val="left" w:pos="540"/>
        </w:tabs>
        <w:ind w:hanging="720"/>
        <w:jc w:val="both"/>
        <w:rPr>
          <w:sz w:val="16"/>
          <w:szCs w:val="16"/>
        </w:rPr>
      </w:pPr>
    </w:p>
    <w:p w14:paraId="4488006D" w14:textId="77777777" w:rsidR="00E01761" w:rsidRPr="004C6454" w:rsidRDefault="00E01761" w:rsidP="00E01761">
      <w:pPr>
        <w:tabs>
          <w:tab w:val="left" w:pos="360"/>
          <w:tab w:val="left" w:pos="540"/>
        </w:tabs>
        <w:ind w:hanging="720"/>
        <w:jc w:val="both"/>
        <w:rPr>
          <w:sz w:val="16"/>
          <w:szCs w:val="16"/>
        </w:rPr>
      </w:pPr>
      <w:r w:rsidRPr="004C6454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85203A" w14:textId="77777777" w:rsidR="00E01761" w:rsidRPr="004C6454" w:rsidRDefault="00E01761" w:rsidP="00E01761">
      <w:pPr>
        <w:tabs>
          <w:tab w:val="right" w:pos="9639"/>
        </w:tabs>
        <w:rPr>
          <w:sz w:val="16"/>
          <w:szCs w:val="16"/>
        </w:rPr>
      </w:pPr>
    </w:p>
    <w:p w14:paraId="7E32279C" w14:textId="77777777" w:rsidR="00E01761" w:rsidRPr="004C6454" w:rsidRDefault="00E01761" w:rsidP="00E01761">
      <w:pPr>
        <w:tabs>
          <w:tab w:val="right" w:pos="9639"/>
        </w:tabs>
      </w:pPr>
      <w:r w:rsidRPr="004C6454">
        <w:t xml:space="preserve">Savivaldybės meras                                                                                            </w:t>
      </w:r>
    </w:p>
    <w:p w14:paraId="65268401" w14:textId="77777777" w:rsidR="00E01761" w:rsidRPr="004C6454" w:rsidRDefault="00E01761" w:rsidP="00E01761">
      <w:pPr>
        <w:tabs>
          <w:tab w:val="right" w:pos="9639"/>
        </w:tabs>
      </w:pPr>
    </w:p>
    <w:p w14:paraId="11A30FC7" w14:textId="77777777" w:rsidR="00E01761" w:rsidRPr="004C6454" w:rsidRDefault="00E01761" w:rsidP="00E01761">
      <w:pPr>
        <w:tabs>
          <w:tab w:val="right" w:pos="9639"/>
        </w:tabs>
      </w:pPr>
    </w:p>
    <w:p w14:paraId="37A110F9" w14:textId="77777777" w:rsidR="00E01761" w:rsidRPr="004C6454" w:rsidRDefault="00E01761" w:rsidP="00E01761">
      <w:pPr>
        <w:tabs>
          <w:tab w:val="right" w:pos="9639"/>
        </w:tabs>
      </w:pPr>
    </w:p>
    <w:p w14:paraId="3914E577" w14:textId="77777777" w:rsidR="00E01761" w:rsidRDefault="00E01761" w:rsidP="00E01761">
      <w:pPr>
        <w:tabs>
          <w:tab w:val="right" w:pos="9639"/>
        </w:tabs>
      </w:pPr>
    </w:p>
    <w:p w14:paraId="71B3EB3B" w14:textId="77777777" w:rsidR="00954276" w:rsidRDefault="00954276" w:rsidP="00E01761">
      <w:pPr>
        <w:tabs>
          <w:tab w:val="right" w:pos="9639"/>
        </w:tabs>
      </w:pPr>
    </w:p>
    <w:p w14:paraId="1E5430F2" w14:textId="77777777" w:rsidR="00954276" w:rsidRDefault="00954276" w:rsidP="00E01761">
      <w:pPr>
        <w:tabs>
          <w:tab w:val="right" w:pos="9639"/>
        </w:tabs>
      </w:pPr>
    </w:p>
    <w:p w14:paraId="1EE666CB" w14:textId="77777777" w:rsidR="008A41A2" w:rsidRDefault="008A41A2" w:rsidP="00E01761">
      <w:pPr>
        <w:tabs>
          <w:tab w:val="right" w:pos="9639"/>
        </w:tabs>
      </w:pPr>
    </w:p>
    <w:p w14:paraId="08023A0A" w14:textId="3B4BFF17" w:rsidR="00954276" w:rsidRDefault="003C0BFC" w:rsidP="00E01761">
      <w:pPr>
        <w:tabs>
          <w:tab w:val="right" w:pos="9639"/>
        </w:tabs>
      </w:pPr>
      <w:r>
        <w:t>P</w:t>
      </w:r>
      <w:r w:rsidR="002351DA">
        <w:t>arengė ir teikia</w:t>
      </w:r>
      <w:r w:rsidR="00CC7A69">
        <w:t xml:space="preserve"> Administracijos direktorius</w:t>
      </w:r>
      <w:r w:rsidR="0035016C" w:rsidRPr="004C6454">
        <w:t xml:space="preserve"> </w:t>
      </w:r>
      <w:r w:rsidR="006C398D">
        <w:t>Sigitas Karbauskas</w:t>
      </w:r>
    </w:p>
    <w:p w14:paraId="58793F43" w14:textId="77777777" w:rsidR="00954276" w:rsidRPr="004C6454" w:rsidRDefault="00954276" w:rsidP="00E01761">
      <w:pPr>
        <w:tabs>
          <w:tab w:val="right" w:pos="9639"/>
        </w:tabs>
      </w:pPr>
    </w:p>
    <w:p w14:paraId="3E7CDEEE" w14:textId="77777777" w:rsidR="00E01761" w:rsidRPr="004C6454" w:rsidRDefault="00E01761" w:rsidP="00E01761"/>
    <w:p w14:paraId="57813863" w14:textId="77777777" w:rsidR="00E01761" w:rsidRPr="004C6454" w:rsidRDefault="00E01761" w:rsidP="00E01761"/>
    <w:p w14:paraId="135D0556" w14:textId="64E9BB43" w:rsidR="00E01761" w:rsidRDefault="00E01761" w:rsidP="00E01761">
      <w:r w:rsidRPr="004C6454">
        <w:t>SUDERINTA:</w:t>
      </w:r>
    </w:p>
    <w:p w14:paraId="75C1D68C" w14:textId="664B1DC7" w:rsidR="002351DA" w:rsidRDefault="002351DA" w:rsidP="00E01761">
      <w:r>
        <w:t>R. Zubienė</w:t>
      </w:r>
    </w:p>
    <w:p w14:paraId="5CE2FA5E" w14:textId="77777777" w:rsidR="002351DA" w:rsidRDefault="002351DA" w:rsidP="002351DA">
      <w:r>
        <w:t>V. Jasas</w:t>
      </w:r>
    </w:p>
    <w:p w14:paraId="72A25FC6" w14:textId="0AABD1A7" w:rsidR="00873EEF" w:rsidRDefault="00873EEF" w:rsidP="00873EEF">
      <w:r>
        <w:t>D. Beliokaitė</w:t>
      </w:r>
    </w:p>
    <w:p w14:paraId="5BD02496" w14:textId="703A5699" w:rsidR="002351DA" w:rsidRDefault="00D96019" w:rsidP="00873EEF">
      <w:r>
        <w:t>A. Jansonienė</w:t>
      </w:r>
    </w:p>
    <w:p w14:paraId="7E996643" w14:textId="77777777" w:rsidR="00E01761" w:rsidRPr="004C6454" w:rsidRDefault="00083F1A" w:rsidP="00E01761">
      <w:pPr>
        <w:sectPr w:rsidR="00E01761" w:rsidRPr="004C6454" w:rsidSect="0032533C">
          <w:headerReference w:type="even" r:id="rId12"/>
          <w:footerReference w:type="default" r:id="rId13"/>
          <w:type w:val="continuous"/>
          <w:pgSz w:w="11907" w:h="16840" w:code="9"/>
          <w:pgMar w:top="1134" w:right="567" w:bottom="180" w:left="1701" w:header="709" w:footer="709" w:gutter="0"/>
          <w:cols w:space="1296"/>
          <w:titlePg/>
        </w:sectPr>
      </w:pPr>
      <w:r>
        <w:t>B. Markauskas</w:t>
      </w:r>
    </w:p>
    <w:p w14:paraId="5DF518D7" w14:textId="77777777" w:rsidR="00392CD6" w:rsidRDefault="00392CD6" w:rsidP="00E46F2F">
      <w:pPr>
        <w:tabs>
          <w:tab w:val="left" w:pos="3450"/>
        </w:tabs>
        <w:jc w:val="both"/>
      </w:pPr>
    </w:p>
    <w:p w14:paraId="1EC6DDBA" w14:textId="77777777" w:rsidR="008F38B8" w:rsidRPr="00535F8B" w:rsidRDefault="008F38B8" w:rsidP="008F38B8">
      <w:pPr>
        <w:tabs>
          <w:tab w:val="left" w:pos="3450"/>
        </w:tabs>
        <w:jc w:val="both"/>
      </w:pPr>
    </w:p>
    <w:p w14:paraId="4E34F871" w14:textId="0B7AEBD8" w:rsidR="008F38B8" w:rsidRDefault="00876E5B" w:rsidP="008F38B8">
      <w:pPr>
        <w:tabs>
          <w:tab w:val="right" w:pos="9639"/>
        </w:tabs>
        <w:rPr>
          <w:caps/>
        </w:rPr>
      </w:pPr>
      <w:r>
        <w:rPr>
          <w:caps/>
        </w:rPr>
        <w:t xml:space="preserve"> </w:t>
      </w:r>
    </w:p>
    <w:p w14:paraId="612BF904" w14:textId="77777777" w:rsidR="00D20D9E" w:rsidRDefault="00D20D9E" w:rsidP="008F38B8">
      <w:pPr>
        <w:tabs>
          <w:tab w:val="right" w:pos="9639"/>
        </w:tabs>
        <w:rPr>
          <w:caps/>
        </w:rPr>
      </w:pPr>
    </w:p>
    <w:p w14:paraId="6EFCF2DB" w14:textId="77777777" w:rsidR="00D20D9E" w:rsidRDefault="00D20D9E" w:rsidP="008F38B8">
      <w:pPr>
        <w:tabs>
          <w:tab w:val="right" w:pos="9639"/>
        </w:tabs>
        <w:rPr>
          <w:caps/>
        </w:rPr>
      </w:pPr>
    </w:p>
    <w:p w14:paraId="78FDA4AE" w14:textId="77777777" w:rsidR="00D20D9E" w:rsidRDefault="00D20D9E" w:rsidP="008F38B8">
      <w:pPr>
        <w:tabs>
          <w:tab w:val="right" w:pos="9639"/>
        </w:tabs>
        <w:rPr>
          <w:caps/>
        </w:rPr>
      </w:pPr>
    </w:p>
    <w:p w14:paraId="4A0409B8" w14:textId="45A707C7" w:rsidR="0069271A" w:rsidRDefault="0069271A">
      <w:r>
        <w:br w:type="page"/>
      </w:r>
    </w:p>
    <w:p w14:paraId="33E22BBE" w14:textId="77777777" w:rsidR="008F38B8" w:rsidRDefault="008F38B8" w:rsidP="00F03EF5">
      <w:pPr>
        <w:tabs>
          <w:tab w:val="right" w:pos="9639"/>
        </w:tabs>
        <w:spacing w:before="360"/>
        <w:sectPr w:rsidR="008F38B8">
          <w:headerReference w:type="even" r:id="rId14"/>
          <w:headerReference w:type="default" r:id="rId15"/>
          <w:footerReference w:type="default" r:id="rId16"/>
          <w:headerReference w:type="first" r:id="rId17"/>
          <w:type w:val="continuous"/>
          <w:pgSz w:w="11907" w:h="16840" w:code="9"/>
          <w:pgMar w:top="1134" w:right="567" w:bottom="1134" w:left="1701" w:header="709" w:footer="709" w:gutter="0"/>
          <w:cols w:space="720"/>
          <w:formProt w:val="0"/>
          <w:titlePg/>
        </w:sectPr>
      </w:pPr>
    </w:p>
    <w:p w14:paraId="17F5AA58" w14:textId="7460CA14" w:rsidR="00D20D9E" w:rsidRDefault="00D20D9E" w:rsidP="00F03EF5">
      <w:pPr>
        <w:tabs>
          <w:tab w:val="center" w:pos="4986"/>
        </w:tabs>
        <w:jc w:val="center"/>
        <w:rPr>
          <w:b/>
        </w:rPr>
      </w:pPr>
      <w:r w:rsidRPr="00F66A06">
        <w:rPr>
          <w:b/>
        </w:rPr>
        <w:lastRenderedPageBreak/>
        <w:t>KLAIPĖDOS</w:t>
      </w:r>
      <w:r w:rsidRPr="00F66A06">
        <w:t xml:space="preserve"> </w:t>
      </w:r>
      <w:r w:rsidRPr="00F66A06">
        <w:rPr>
          <w:b/>
        </w:rPr>
        <w:t>RA</w:t>
      </w:r>
      <w:r>
        <w:rPr>
          <w:b/>
        </w:rPr>
        <w:t>JONO SAVIVALDYBĖ</w:t>
      </w:r>
      <w:r w:rsidR="00537579">
        <w:rPr>
          <w:b/>
        </w:rPr>
        <w:t>S ADMIN</w:t>
      </w:r>
      <w:r w:rsidR="002C0107">
        <w:rPr>
          <w:b/>
        </w:rPr>
        <w:t>I</w:t>
      </w:r>
      <w:r w:rsidR="00537579">
        <w:rPr>
          <w:b/>
        </w:rPr>
        <w:t>S</w:t>
      </w:r>
      <w:r w:rsidR="006757AC">
        <w:rPr>
          <w:b/>
        </w:rPr>
        <w:t>TRACIJA</w:t>
      </w:r>
    </w:p>
    <w:p w14:paraId="4694A4EB" w14:textId="77777777" w:rsidR="00F111CA" w:rsidRPr="00D86BA9" w:rsidRDefault="00F111CA" w:rsidP="00D86BA9">
      <w:pPr>
        <w:tabs>
          <w:tab w:val="center" w:pos="4986"/>
        </w:tabs>
        <w:jc w:val="center"/>
        <w:rPr>
          <w:b/>
        </w:rPr>
      </w:pPr>
    </w:p>
    <w:p w14:paraId="4F87B8FE" w14:textId="77777777" w:rsidR="00D20D9E" w:rsidRDefault="00D20D9E" w:rsidP="00D86BA9">
      <w:pPr>
        <w:jc w:val="center"/>
        <w:rPr>
          <w:b/>
          <w:caps/>
        </w:rPr>
      </w:pPr>
      <w:r w:rsidRPr="006723C4">
        <w:rPr>
          <w:b/>
          <w:caps/>
        </w:rPr>
        <w:t>aiškinamasis raštas</w:t>
      </w:r>
    </w:p>
    <w:p w14:paraId="24D0B826" w14:textId="77777777" w:rsidR="00D20D9E" w:rsidRPr="006723C4" w:rsidRDefault="00D20D9E" w:rsidP="00D86BA9">
      <w:pPr>
        <w:jc w:val="center"/>
        <w:rPr>
          <w:b/>
          <w:caps/>
        </w:rPr>
      </w:pPr>
    </w:p>
    <w:p w14:paraId="76355568" w14:textId="4606E6F8" w:rsidR="00D20D9E" w:rsidRPr="006723C4" w:rsidRDefault="00D20D9E" w:rsidP="00FB0B49">
      <w:pPr>
        <w:jc w:val="center"/>
        <w:rPr>
          <w:caps/>
        </w:rPr>
      </w:pPr>
      <w:r w:rsidRPr="006723C4">
        <w:rPr>
          <w:caps/>
        </w:rPr>
        <w:t>20</w:t>
      </w:r>
      <w:r w:rsidR="00083F1A">
        <w:rPr>
          <w:caps/>
        </w:rPr>
        <w:t>2</w:t>
      </w:r>
      <w:r w:rsidR="00A266FE">
        <w:rPr>
          <w:caps/>
        </w:rPr>
        <w:t>3</w:t>
      </w:r>
      <w:r w:rsidR="00083F1A">
        <w:rPr>
          <w:caps/>
        </w:rPr>
        <w:t>-</w:t>
      </w:r>
      <w:r w:rsidR="00AC5AF2">
        <w:rPr>
          <w:caps/>
        </w:rPr>
        <w:t>0</w:t>
      </w:r>
      <w:r w:rsidR="00A266FE">
        <w:rPr>
          <w:caps/>
        </w:rPr>
        <w:t>3</w:t>
      </w:r>
      <w:r w:rsidR="00AC5AF2">
        <w:rPr>
          <w:caps/>
        </w:rPr>
        <w:t>-</w:t>
      </w:r>
    </w:p>
    <w:p w14:paraId="771A5B2F" w14:textId="77777777" w:rsidR="00D20D9E" w:rsidRDefault="00D20D9E" w:rsidP="00D20D9E">
      <w:pPr>
        <w:jc w:val="center"/>
      </w:pPr>
      <w:r w:rsidRPr="006723C4">
        <w:t>Gargždai</w:t>
      </w:r>
    </w:p>
    <w:p w14:paraId="49290333" w14:textId="77777777" w:rsidR="00D20D9E" w:rsidRPr="006723C4" w:rsidRDefault="00D20D9E" w:rsidP="00D20D9E">
      <w:pPr>
        <w:jc w:val="center"/>
        <w:rPr>
          <w:caps/>
        </w:rPr>
      </w:pPr>
    </w:p>
    <w:p w14:paraId="456C8F5F" w14:textId="51672FBD" w:rsidR="00D20D9E" w:rsidRPr="00D20D9E" w:rsidRDefault="00D20D9E" w:rsidP="00D20D9E">
      <w:pPr>
        <w:pStyle w:val="statymopavad"/>
        <w:spacing w:line="240" w:lineRule="auto"/>
        <w:ind w:firstLine="0"/>
        <w:rPr>
          <w:rStyle w:val="Grietas"/>
          <w:rFonts w:ascii="Times New Roman" w:hAnsi="Times New Roman"/>
        </w:rPr>
      </w:pPr>
      <w:r w:rsidRPr="00D20D9E">
        <w:rPr>
          <w:rFonts w:ascii="Times New Roman" w:hAnsi="Times New Roman"/>
          <w:b/>
          <w:szCs w:val="24"/>
        </w:rPr>
        <w:t>DĖL TARYBOS SPRENDIMO „</w:t>
      </w:r>
      <w:r w:rsidRPr="00D20D9E">
        <w:rPr>
          <w:rStyle w:val="Grietas"/>
          <w:rFonts w:ascii="Times New Roman" w:hAnsi="Times New Roman"/>
        </w:rPr>
        <w:t xml:space="preserve">DĖL PRITARIMO KLAIPĖDOS RAJONO SAVIVALDYBĖS </w:t>
      </w:r>
      <w:r w:rsidR="006757AC">
        <w:rPr>
          <w:rStyle w:val="Grietas"/>
          <w:rFonts w:ascii="Times New Roman" w:hAnsi="Times New Roman"/>
        </w:rPr>
        <w:t>ADMINISTRACIJOS DIREKTORIAUS</w:t>
      </w:r>
      <w:r w:rsidR="00E231E2">
        <w:rPr>
          <w:rStyle w:val="Grietas"/>
          <w:rFonts w:ascii="Times New Roman" w:hAnsi="Times New Roman"/>
        </w:rPr>
        <w:t xml:space="preserve"> 20</w:t>
      </w:r>
      <w:r w:rsidR="00AC5AF2">
        <w:rPr>
          <w:rStyle w:val="Grietas"/>
          <w:rFonts w:ascii="Times New Roman" w:hAnsi="Times New Roman"/>
        </w:rPr>
        <w:t>2</w:t>
      </w:r>
      <w:r w:rsidR="00A266FE">
        <w:rPr>
          <w:rStyle w:val="Grietas"/>
          <w:rFonts w:ascii="Times New Roman" w:hAnsi="Times New Roman"/>
        </w:rPr>
        <w:t>2</w:t>
      </w:r>
      <w:r w:rsidR="00881361">
        <w:rPr>
          <w:rStyle w:val="Grietas"/>
          <w:rFonts w:ascii="Times New Roman" w:hAnsi="Times New Roman"/>
        </w:rPr>
        <w:t xml:space="preserve"> metų </w:t>
      </w:r>
      <w:r w:rsidRPr="00D20D9E">
        <w:rPr>
          <w:rStyle w:val="Grietas"/>
          <w:rFonts w:ascii="Times New Roman" w:hAnsi="Times New Roman"/>
        </w:rPr>
        <w:t>VEIKLOS ATASKAITAI“ PROJEKTO</w:t>
      </w:r>
    </w:p>
    <w:p w14:paraId="70C5132A" w14:textId="77777777" w:rsidR="00D20D9E" w:rsidRPr="0089504A" w:rsidRDefault="00D20D9E" w:rsidP="00D20D9E">
      <w:pPr>
        <w:jc w:val="center"/>
        <w:rPr>
          <w:b/>
        </w:rPr>
      </w:pPr>
    </w:p>
    <w:p w14:paraId="1692A4CB" w14:textId="7D0366CD" w:rsidR="00D20D9E" w:rsidRPr="00133F67" w:rsidRDefault="004A0D92" w:rsidP="00133F67">
      <w:pPr>
        <w:tabs>
          <w:tab w:val="left" w:pos="993"/>
        </w:tabs>
        <w:ind w:firstLine="709"/>
        <w:jc w:val="both"/>
      </w:pPr>
      <w:r>
        <w:rPr>
          <w:b/>
          <w:color w:val="000000"/>
        </w:rPr>
        <w:t xml:space="preserve">1. </w:t>
      </w:r>
      <w:r w:rsidRPr="004A0D92">
        <w:rPr>
          <w:b/>
          <w:color w:val="000000"/>
        </w:rPr>
        <w:t xml:space="preserve">Sprendimo projekto tikslai, uždaviniai (ko sprendimo projektu norima pasiekti): </w:t>
      </w:r>
      <w:r w:rsidR="00D20D9E" w:rsidRPr="0089504A">
        <w:rPr>
          <w:color w:val="000000"/>
        </w:rPr>
        <w:t>Sprendim</w:t>
      </w:r>
      <w:r w:rsidR="00FC1BE6">
        <w:rPr>
          <w:color w:val="000000"/>
        </w:rPr>
        <w:t xml:space="preserve">o projekto </w:t>
      </w:r>
      <w:r w:rsidR="00D709CF">
        <w:rPr>
          <w:color w:val="000000"/>
        </w:rPr>
        <w:t xml:space="preserve">esmė ir </w:t>
      </w:r>
      <w:r w:rsidR="00FC1BE6">
        <w:rPr>
          <w:color w:val="000000"/>
        </w:rPr>
        <w:t>tikslas</w:t>
      </w:r>
      <w:r w:rsidR="004A5F73">
        <w:rPr>
          <w:color w:val="000000"/>
        </w:rPr>
        <w:t>, kad</w:t>
      </w:r>
      <w:r w:rsidR="00FC1BE6">
        <w:rPr>
          <w:color w:val="000000"/>
        </w:rPr>
        <w:t xml:space="preserve"> </w:t>
      </w:r>
      <w:r w:rsidR="00D709CF">
        <w:rPr>
          <w:color w:val="000000"/>
        </w:rPr>
        <w:t>Klaip</w:t>
      </w:r>
      <w:r w:rsidR="004A5F73">
        <w:rPr>
          <w:color w:val="000000"/>
        </w:rPr>
        <w:t>ėdos rajono savivaldybės taryba pritartų</w:t>
      </w:r>
      <w:r w:rsidR="00D20D9E" w:rsidRPr="0089504A">
        <w:rPr>
          <w:color w:val="000000"/>
        </w:rPr>
        <w:t xml:space="preserve"> Klaipėdos rajono savivaldybės </w:t>
      </w:r>
      <w:r w:rsidR="00B7109F">
        <w:rPr>
          <w:color w:val="000000"/>
        </w:rPr>
        <w:t>administracijos direktoriaus</w:t>
      </w:r>
      <w:r w:rsidR="00D20D9E">
        <w:rPr>
          <w:color w:val="000000"/>
        </w:rPr>
        <w:t xml:space="preserve"> </w:t>
      </w:r>
      <w:r w:rsidR="00E231E2">
        <w:t>20</w:t>
      </w:r>
      <w:r w:rsidR="00AC5AF2">
        <w:t>2</w:t>
      </w:r>
      <w:r w:rsidR="00054F5F">
        <w:t>2</w:t>
      </w:r>
      <w:r w:rsidR="004A5F73">
        <w:t xml:space="preserve"> metų </w:t>
      </w:r>
      <w:r w:rsidR="00FC1BE6">
        <w:t xml:space="preserve">veiklos </w:t>
      </w:r>
      <w:r w:rsidR="004A5F73">
        <w:t>ataskaitai.</w:t>
      </w:r>
    </w:p>
    <w:p w14:paraId="12C8C669" w14:textId="553D8026" w:rsidR="00D20D9E" w:rsidRDefault="004A0D92" w:rsidP="004A0D92">
      <w:pPr>
        <w:tabs>
          <w:tab w:val="left" w:pos="993"/>
        </w:tabs>
        <w:ind w:left="360"/>
        <w:jc w:val="both"/>
        <w:rPr>
          <w:b/>
          <w:color w:val="000000"/>
        </w:rPr>
      </w:pPr>
      <w:r>
        <w:rPr>
          <w:b/>
          <w:color w:val="000000"/>
        </w:rPr>
        <w:t xml:space="preserve">      2. </w:t>
      </w:r>
      <w:r w:rsidR="00D20D9E" w:rsidRPr="0089504A">
        <w:rPr>
          <w:b/>
          <w:color w:val="000000"/>
        </w:rPr>
        <w:t>Kuo vadovaujantis parengtas sprendimo projektas:</w:t>
      </w:r>
    </w:p>
    <w:p w14:paraId="601DB5EF" w14:textId="7F5BF566" w:rsidR="00D20D9E" w:rsidRDefault="00495CB7" w:rsidP="006A1116">
      <w:pPr>
        <w:ind w:firstLine="720"/>
        <w:jc w:val="both"/>
      </w:pPr>
      <w:bookmarkStart w:id="3" w:name="_Hlk100220446"/>
      <w:r w:rsidRPr="00495CB7">
        <w:t>Vietos savivaldos įstatymo 16 straipsnio 2 dalies 19 punktu</w:t>
      </w:r>
      <w:r>
        <w:t xml:space="preserve"> ir </w:t>
      </w:r>
      <w:r w:rsidR="00D20D9E" w:rsidRPr="002E66B6">
        <w:t>Klaipėdos rajono savivaldybės tarybos v</w:t>
      </w:r>
      <w:r w:rsidR="009F5F6E">
        <w:t>eiklos reglamento</w:t>
      </w:r>
      <w:bookmarkEnd w:id="3"/>
      <w:r w:rsidR="009F5F6E">
        <w:t>, patvirtinto Klaipėdos rajono s</w:t>
      </w:r>
      <w:r w:rsidR="00D20D9E" w:rsidRPr="002E66B6">
        <w:t>avivaldybės tarybo</w:t>
      </w:r>
      <w:r w:rsidR="004061BE">
        <w:t xml:space="preserve">s </w:t>
      </w:r>
      <w:r w:rsidR="004061BE" w:rsidRPr="00D460A0">
        <w:t>2013</w:t>
      </w:r>
      <w:r w:rsidR="00CE1A46" w:rsidRPr="00D460A0">
        <w:t xml:space="preserve"> m. sausio </w:t>
      </w:r>
      <w:r w:rsidR="004061BE" w:rsidRPr="00D460A0">
        <w:t>31</w:t>
      </w:r>
      <w:r w:rsidR="00CE1A46" w:rsidRPr="00D460A0">
        <w:t xml:space="preserve"> d.</w:t>
      </w:r>
      <w:r w:rsidR="004061BE" w:rsidRPr="00D460A0">
        <w:t xml:space="preserve"> sprendimu Nr. T11-</w:t>
      </w:r>
      <w:r w:rsidR="00D20D9E" w:rsidRPr="00D460A0">
        <w:t>46</w:t>
      </w:r>
      <w:r w:rsidR="00D20D9E" w:rsidRPr="002E66B6">
        <w:t xml:space="preserve"> </w:t>
      </w:r>
      <w:r w:rsidR="00B31158">
        <w:t>(2021 m. vasario 25 d. Nr. T11-65 redakcija)</w:t>
      </w:r>
      <w:r w:rsidR="00A266FE">
        <w:t>,</w:t>
      </w:r>
      <w:r w:rsidR="00B31158">
        <w:t xml:space="preserve"> </w:t>
      </w:r>
      <w:r w:rsidR="000D712D">
        <w:t>91.1</w:t>
      </w:r>
      <w:r w:rsidR="00D460A0">
        <w:t>,</w:t>
      </w:r>
      <w:r w:rsidR="000D712D">
        <w:t xml:space="preserve"> 91.1.1</w:t>
      </w:r>
      <w:r w:rsidR="000B1049">
        <w:rPr>
          <w:i/>
          <w:iCs/>
        </w:rPr>
        <w:t xml:space="preserve"> </w:t>
      </w:r>
      <w:r w:rsidR="00AC5AF2">
        <w:t>p</w:t>
      </w:r>
      <w:r w:rsidR="005454B6">
        <w:t>apunkčiais bei 92 punktu</w:t>
      </w:r>
      <w:r w:rsidR="00D460A0">
        <w:t>.</w:t>
      </w:r>
    </w:p>
    <w:p w14:paraId="72A84EF5" w14:textId="2318643B" w:rsidR="004A0D92" w:rsidRDefault="004A0D92" w:rsidP="004A0D92">
      <w:pPr>
        <w:jc w:val="both"/>
        <w:rPr>
          <w:b/>
          <w:bCs/>
        </w:rPr>
      </w:pPr>
      <w:r w:rsidRPr="004A0D92">
        <w:rPr>
          <w:b/>
          <w:bCs/>
        </w:rPr>
        <w:t xml:space="preserve">           3. Kaip šiuo metu yra teisiškai reglamentuojami projekte aptariami klausimai:</w:t>
      </w:r>
    </w:p>
    <w:p w14:paraId="79C9EBB8" w14:textId="226355C5" w:rsidR="004C3E1F" w:rsidRPr="004C3E1F" w:rsidRDefault="004C3E1F" w:rsidP="004A0D92">
      <w:pPr>
        <w:jc w:val="both"/>
      </w:pPr>
      <w:r>
        <w:rPr>
          <w:b/>
          <w:bCs/>
        </w:rPr>
        <w:tab/>
      </w:r>
      <w:r w:rsidRPr="004C3E1F">
        <w:t>Pagal LR vietos savivaldos įstatymo 16 straipsnio 2 dalies 19 punktą,</w:t>
      </w:r>
      <w:r>
        <w:t xml:space="preserve"> S</w:t>
      </w:r>
      <w:r w:rsidRPr="004C3E1F">
        <w:t xml:space="preserve">avivaldybės tarybos kompetencija yra &lt;...&gt; </w:t>
      </w:r>
      <w:r w:rsidRPr="004C3E1F">
        <w:rPr>
          <w:i/>
          <w:iCs/>
        </w:rPr>
        <w:t>savivaldybės kontrolės ir audito tarnybos metinių ataskaitų rinkinio tvirtinimas</w:t>
      </w:r>
      <w:r w:rsidRPr="004C3E1F">
        <w:rPr>
          <w:i/>
          <w:iCs/>
        </w:rPr>
        <w:t>.</w:t>
      </w:r>
      <w:r w:rsidRPr="004C3E1F">
        <w:rPr>
          <w:i/>
          <w:iCs/>
        </w:rPr>
        <w:t>“</w:t>
      </w:r>
    </w:p>
    <w:p w14:paraId="385D448F" w14:textId="0D8690F3" w:rsidR="00E4136C" w:rsidRPr="00A266FE" w:rsidRDefault="00B232CA" w:rsidP="00A266FE">
      <w:pPr>
        <w:jc w:val="both"/>
      </w:pPr>
      <w:r>
        <w:rPr>
          <w:b/>
          <w:bCs/>
        </w:rPr>
        <w:tab/>
      </w:r>
      <w:r w:rsidR="00E4136C" w:rsidRPr="00E4136C">
        <w:rPr>
          <w:bCs/>
          <w:color w:val="000000"/>
        </w:rPr>
        <w:t>Pagal Klaipėdos rajono savivaldybės tarybos veiklos reglamento</w:t>
      </w:r>
      <w:r w:rsidR="00E4136C" w:rsidRPr="00E4136C">
        <w:rPr>
          <w:b/>
          <w:color w:val="000000"/>
        </w:rPr>
        <w:t xml:space="preserve"> </w:t>
      </w:r>
      <w:r w:rsidR="00E4136C" w:rsidRPr="00E4136C">
        <w:rPr>
          <w:bCs/>
          <w:color w:val="000000"/>
        </w:rPr>
        <w:t xml:space="preserve">91.1. </w:t>
      </w:r>
      <w:r w:rsidR="00E4136C" w:rsidRPr="00D460A0">
        <w:rPr>
          <w:bCs/>
          <w:i/>
          <w:iCs/>
          <w:color w:val="000000"/>
        </w:rPr>
        <w:t>„Administracijos direktorius ne rečiau kaip kartą per metus iki gegužės 1 dienos“</w:t>
      </w:r>
      <w:r w:rsidR="00E4136C" w:rsidRPr="00E4136C">
        <w:rPr>
          <w:bCs/>
          <w:color w:val="000000"/>
        </w:rPr>
        <w:t xml:space="preserve"> ir 91.1.1.</w:t>
      </w:r>
      <w:r w:rsidR="00E4136C" w:rsidRPr="00D460A0">
        <w:rPr>
          <w:bCs/>
          <w:i/>
          <w:iCs/>
          <w:color w:val="000000"/>
        </w:rPr>
        <w:t xml:space="preserve"> „atsiskaito už savo ir Savivaldybės administracijos veiklą, teikdamas veiklos ataskaitas už kalendorinius metus Tarybai ir Merui“</w:t>
      </w:r>
      <w:r w:rsidR="00E4136C" w:rsidRPr="00E4136C">
        <w:rPr>
          <w:bCs/>
          <w:color w:val="000000"/>
        </w:rPr>
        <w:t xml:space="preserve"> papunkči</w:t>
      </w:r>
      <w:r w:rsidR="00E4136C">
        <w:rPr>
          <w:bCs/>
          <w:color w:val="000000"/>
        </w:rPr>
        <w:t>u</w:t>
      </w:r>
      <w:r w:rsidR="00E4136C" w:rsidRPr="00E4136C">
        <w:rPr>
          <w:bCs/>
          <w:color w:val="000000"/>
        </w:rPr>
        <w:t>s bei 92 punkt</w:t>
      </w:r>
      <w:r w:rsidR="00E4136C">
        <w:rPr>
          <w:bCs/>
          <w:color w:val="000000"/>
        </w:rPr>
        <w:t>ą</w:t>
      </w:r>
      <w:r w:rsidR="00E4136C" w:rsidRPr="00E4136C">
        <w:rPr>
          <w:bCs/>
          <w:color w:val="000000"/>
        </w:rPr>
        <w:t xml:space="preserve"> </w:t>
      </w:r>
      <w:r w:rsidR="00E4136C" w:rsidRPr="00D460A0">
        <w:rPr>
          <w:bCs/>
          <w:i/>
          <w:iCs/>
          <w:color w:val="000000"/>
        </w:rPr>
        <w:t>„</w:t>
      </w:r>
      <w:r w:rsidR="00D460A0">
        <w:rPr>
          <w:bCs/>
          <w:i/>
          <w:iCs/>
          <w:color w:val="000000"/>
        </w:rPr>
        <w:t xml:space="preserve">&lt;...&gt; </w:t>
      </w:r>
      <w:r w:rsidR="00E4136C" w:rsidRPr="00D460A0">
        <w:rPr>
          <w:bCs/>
          <w:i/>
          <w:iCs/>
          <w:color w:val="000000"/>
        </w:rPr>
        <w:t>Administracijos direktoriaus</w:t>
      </w:r>
      <w:r w:rsidR="00D460A0">
        <w:rPr>
          <w:bCs/>
          <w:i/>
          <w:iCs/>
          <w:color w:val="000000"/>
        </w:rPr>
        <w:t xml:space="preserve"> &lt;...&gt;</w:t>
      </w:r>
      <w:r w:rsidR="00E4136C" w:rsidRPr="00D460A0">
        <w:rPr>
          <w:bCs/>
          <w:i/>
          <w:iCs/>
          <w:color w:val="000000"/>
        </w:rPr>
        <w:t xml:space="preserve"> metinė veiklos ataskait</w:t>
      </w:r>
      <w:r w:rsidR="00D460A0">
        <w:rPr>
          <w:bCs/>
          <w:i/>
          <w:iCs/>
          <w:color w:val="000000"/>
        </w:rPr>
        <w:t>a</w:t>
      </w:r>
      <w:r w:rsidR="00E4136C" w:rsidRPr="00D460A0">
        <w:rPr>
          <w:bCs/>
          <w:i/>
          <w:iCs/>
          <w:color w:val="000000"/>
        </w:rPr>
        <w:t xml:space="preserve"> išklausom</w:t>
      </w:r>
      <w:r w:rsidR="00D460A0">
        <w:rPr>
          <w:bCs/>
          <w:i/>
          <w:iCs/>
          <w:color w:val="000000"/>
        </w:rPr>
        <w:t>a</w:t>
      </w:r>
      <w:r w:rsidR="00E4136C" w:rsidRPr="00D460A0">
        <w:rPr>
          <w:bCs/>
          <w:i/>
          <w:iCs/>
          <w:color w:val="000000"/>
        </w:rPr>
        <w:t xml:space="preserve"> Tarybos posėdyje ir dėl ši</w:t>
      </w:r>
      <w:r w:rsidR="00D460A0">
        <w:rPr>
          <w:bCs/>
          <w:i/>
          <w:iCs/>
          <w:color w:val="000000"/>
        </w:rPr>
        <w:t>os</w:t>
      </w:r>
      <w:r w:rsidR="00E4136C" w:rsidRPr="00D460A0">
        <w:rPr>
          <w:bCs/>
          <w:i/>
          <w:iCs/>
          <w:color w:val="000000"/>
        </w:rPr>
        <w:t xml:space="preserve"> ataskait</w:t>
      </w:r>
      <w:r w:rsidR="00D460A0">
        <w:rPr>
          <w:bCs/>
          <w:i/>
          <w:iCs/>
          <w:color w:val="000000"/>
        </w:rPr>
        <w:t>os</w:t>
      </w:r>
      <w:r w:rsidR="00E4136C" w:rsidRPr="00D460A0">
        <w:rPr>
          <w:bCs/>
          <w:i/>
          <w:iCs/>
          <w:color w:val="000000"/>
        </w:rPr>
        <w:t xml:space="preserve"> priimamas sprendimas</w:t>
      </w:r>
      <w:r w:rsidR="00D460A0">
        <w:rPr>
          <w:bCs/>
          <w:i/>
          <w:iCs/>
          <w:color w:val="000000"/>
        </w:rPr>
        <w:t>.</w:t>
      </w:r>
      <w:r w:rsidR="00E4136C" w:rsidRPr="00D460A0">
        <w:rPr>
          <w:bCs/>
          <w:i/>
          <w:iCs/>
          <w:color w:val="000000"/>
        </w:rPr>
        <w:t>“</w:t>
      </w:r>
    </w:p>
    <w:p w14:paraId="6ED9740D" w14:textId="158F4807" w:rsidR="00D20D9E" w:rsidRPr="002E66B6" w:rsidRDefault="00E4136C" w:rsidP="004A0D92">
      <w:pPr>
        <w:tabs>
          <w:tab w:val="left" w:pos="993"/>
        </w:tabs>
        <w:ind w:left="360"/>
        <w:jc w:val="both"/>
        <w:rPr>
          <w:b/>
          <w:color w:val="000000"/>
        </w:rPr>
      </w:pPr>
      <w:r>
        <w:rPr>
          <w:b/>
          <w:color w:val="000000"/>
        </w:rPr>
        <w:t xml:space="preserve">     </w:t>
      </w:r>
      <w:r w:rsidR="00DA2105">
        <w:rPr>
          <w:b/>
          <w:color w:val="000000"/>
        </w:rPr>
        <w:t>4</w:t>
      </w:r>
      <w:r w:rsidR="004A0D92">
        <w:rPr>
          <w:b/>
          <w:color w:val="000000"/>
        </w:rPr>
        <w:t xml:space="preserve">. </w:t>
      </w:r>
      <w:r w:rsidR="00D20D9E" w:rsidRPr="002E66B6">
        <w:rPr>
          <w:b/>
          <w:color w:val="000000"/>
        </w:rPr>
        <w:t>Kokių rezultatų yra laukiama:</w:t>
      </w:r>
    </w:p>
    <w:p w14:paraId="47AAEB41" w14:textId="2FC47A13" w:rsidR="00D20D9E" w:rsidRPr="00133F67" w:rsidRDefault="00D20D9E" w:rsidP="00133F67">
      <w:pPr>
        <w:tabs>
          <w:tab w:val="left" w:pos="993"/>
        </w:tabs>
        <w:ind w:firstLine="709"/>
        <w:jc w:val="both"/>
      </w:pPr>
      <w:r w:rsidRPr="002E66B6">
        <w:t xml:space="preserve">Klaipėdos rajono savivaldybės </w:t>
      </w:r>
      <w:r w:rsidR="00B7109F">
        <w:t>administracijos direktorius</w:t>
      </w:r>
      <w:r>
        <w:t xml:space="preserve"> atsiskaitys Tarybai už</w:t>
      </w:r>
      <w:r>
        <w:rPr>
          <w:color w:val="000000"/>
        </w:rPr>
        <w:t xml:space="preserve"> </w:t>
      </w:r>
      <w:r w:rsidR="00E95B79">
        <w:t>20</w:t>
      </w:r>
      <w:r w:rsidR="00AC5AF2">
        <w:t>2</w:t>
      </w:r>
      <w:r w:rsidR="00A266FE">
        <w:t>2</w:t>
      </w:r>
      <w:r w:rsidR="005A656D">
        <w:t xml:space="preserve"> metų </w:t>
      </w:r>
      <w:r>
        <w:t>veiklą</w:t>
      </w:r>
      <w:r w:rsidR="00E336B1">
        <w:t>, supažindins vietos gyventojus su pasiektais rezultatais, įvykdytais</w:t>
      </w:r>
      <w:r w:rsidR="00F03EF5">
        <w:t xml:space="preserve"> ir planuojamais</w:t>
      </w:r>
      <w:r w:rsidR="00E336B1">
        <w:t xml:space="preserve"> darbais.</w:t>
      </w:r>
    </w:p>
    <w:p w14:paraId="030FFC60" w14:textId="545BE1AF" w:rsidR="00D20D9E" w:rsidRPr="002E66B6" w:rsidRDefault="00DA2105" w:rsidP="00B7109F">
      <w:pPr>
        <w:tabs>
          <w:tab w:val="left" w:pos="993"/>
        </w:tabs>
        <w:ind w:firstLine="709"/>
        <w:jc w:val="both"/>
        <w:rPr>
          <w:b/>
          <w:color w:val="000000"/>
        </w:rPr>
      </w:pPr>
      <w:r>
        <w:rPr>
          <w:b/>
          <w:color w:val="000000"/>
        </w:rPr>
        <w:t>5</w:t>
      </w:r>
      <w:r w:rsidR="00D20D9E" w:rsidRPr="002E66B6">
        <w:rPr>
          <w:b/>
          <w:color w:val="000000"/>
        </w:rPr>
        <w:t>. Galimos neigiamos pasekmės priėmus siūlomą Savivaldybės tarybos sprendimo projektą ir kokių priemonių būtina imtis, siekiant išvengti neigiamų pasekmių:</w:t>
      </w:r>
    </w:p>
    <w:p w14:paraId="743082E2" w14:textId="78BEBE4F" w:rsidR="00D20D9E" w:rsidRPr="00133F67" w:rsidRDefault="00D20D9E" w:rsidP="00133F67">
      <w:pPr>
        <w:tabs>
          <w:tab w:val="left" w:pos="993"/>
        </w:tabs>
        <w:ind w:firstLine="709"/>
        <w:jc w:val="both"/>
        <w:rPr>
          <w:color w:val="000000"/>
        </w:rPr>
      </w:pPr>
      <w:r w:rsidRPr="00DA2105">
        <w:rPr>
          <w:bCs/>
          <w:color w:val="000000"/>
        </w:rPr>
        <w:t>Neigiam</w:t>
      </w:r>
      <w:r w:rsidR="00DA2105" w:rsidRPr="00DA2105">
        <w:rPr>
          <w:bCs/>
          <w:color w:val="000000"/>
        </w:rPr>
        <w:t>ų</w:t>
      </w:r>
      <w:r w:rsidRPr="00DA2105">
        <w:rPr>
          <w:bCs/>
          <w:color w:val="000000"/>
        </w:rPr>
        <w:t xml:space="preserve"> pasekm</w:t>
      </w:r>
      <w:r w:rsidR="00DA2105" w:rsidRPr="00DA2105">
        <w:rPr>
          <w:bCs/>
          <w:color w:val="000000"/>
        </w:rPr>
        <w:t>ių</w:t>
      </w:r>
      <w:r>
        <w:rPr>
          <w:b/>
          <w:color w:val="000000"/>
        </w:rPr>
        <w:t xml:space="preserve"> </w:t>
      </w:r>
      <w:r w:rsidRPr="009011C5">
        <w:rPr>
          <w:color w:val="000000"/>
        </w:rPr>
        <w:t>nėra</w:t>
      </w:r>
      <w:r>
        <w:rPr>
          <w:color w:val="000000"/>
        </w:rPr>
        <w:t>.</w:t>
      </w:r>
    </w:p>
    <w:p w14:paraId="78F7F082" w14:textId="638E0F2C" w:rsidR="00D20D9E" w:rsidRPr="0089504A" w:rsidRDefault="00DA2105" w:rsidP="00133F67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>6</w:t>
      </w:r>
      <w:r w:rsidR="00D20D9E" w:rsidRPr="0089504A">
        <w:rPr>
          <w:b/>
          <w:color w:val="000000"/>
        </w:rPr>
        <w:t xml:space="preserve">. </w:t>
      </w:r>
      <w:r w:rsidRPr="004A0D92">
        <w:rPr>
          <w:b/>
          <w:color w:val="000000"/>
        </w:rPr>
        <w:t xml:space="preserve">Kokius teisės aktus būtina pakeisti ar panaikinti, priėmus teikiamą Savivaldybės tarybos sprendimo projektą: </w:t>
      </w:r>
      <w:r w:rsidR="00D20D9E" w:rsidRPr="009011C5">
        <w:rPr>
          <w:color w:val="000000"/>
        </w:rPr>
        <w:t>teisės aktų keisti nereikės.</w:t>
      </w:r>
    </w:p>
    <w:p w14:paraId="604C3E04" w14:textId="15AB5A3C" w:rsidR="00D20D9E" w:rsidRPr="0089504A" w:rsidRDefault="00DA2105" w:rsidP="00133F67">
      <w:pPr>
        <w:tabs>
          <w:tab w:val="left" w:pos="993"/>
        </w:tabs>
        <w:ind w:firstLine="720"/>
        <w:jc w:val="both"/>
        <w:rPr>
          <w:color w:val="000000"/>
        </w:rPr>
      </w:pPr>
      <w:r>
        <w:rPr>
          <w:b/>
          <w:color w:val="000000"/>
        </w:rPr>
        <w:t>7</w:t>
      </w:r>
      <w:r w:rsidR="00D20D9E" w:rsidRPr="0089504A">
        <w:rPr>
          <w:b/>
          <w:color w:val="000000"/>
        </w:rPr>
        <w:t>. Projekto rengimo metu gauti specialistų vertinimai ir išvados. Ekonominiai apskaičiavimai:</w:t>
      </w:r>
      <w:r w:rsidR="00D20D9E">
        <w:rPr>
          <w:b/>
          <w:color w:val="000000"/>
        </w:rPr>
        <w:t xml:space="preserve"> </w:t>
      </w:r>
      <w:r w:rsidR="00D20D9E" w:rsidRPr="009011C5">
        <w:rPr>
          <w:color w:val="000000"/>
        </w:rPr>
        <w:t>nėra</w:t>
      </w:r>
    </w:p>
    <w:p w14:paraId="1A91EBAA" w14:textId="7BE7B6E1" w:rsidR="00D20D9E" w:rsidRPr="00133F67" w:rsidRDefault="00D20D9E" w:rsidP="00133F67">
      <w:pPr>
        <w:numPr>
          <w:ilvl w:val="0"/>
          <w:numId w:val="4"/>
        </w:numPr>
        <w:tabs>
          <w:tab w:val="left" w:pos="993"/>
        </w:tabs>
        <w:jc w:val="both"/>
        <w:rPr>
          <w:b/>
          <w:color w:val="000000"/>
        </w:rPr>
      </w:pPr>
      <w:r w:rsidRPr="0089504A">
        <w:rPr>
          <w:b/>
          <w:color w:val="000000"/>
        </w:rPr>
        <w:t>Sprendimo įgyvendinimui reikalingos lėšos:</w:t>
      </w:r>
      <w:r>
        <w:rPr>
          <w:b/>
          <w:color w:val="000000"/>
        </w:rPr>
        <w:t xml:space="preserve"> </w:t>
      </w:r>
      <w:r w:rsidRPr="009011C5">
        <w:rPr>
          <w:color w:val="000000"/>
        </w:rPr>
        <w:t>nereikalingos.</w:t>
      </w:r>
    </w:p>
    <w:p w14:paraId="6B0A9632" w14:textId="1F452F35" w:rsidR="00D20D9E" w:rsidRPr="004A0D92" w:rsidRDefault="00D20D9E" w:rsidP="00B7109F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/>
          <w:color w:val="000000"/>
        </w:rPr>
      </w:pPr>
      <w:r w:rsidRPr="0089504A">
        <w:rPr>
          <w:b/>
          <w:color w:val="000000"/>
        </w:rPr>
        <w:t>Kiti, autoriaus nuomone, reikalingi pagrindimai ir paaiškinimai:</w:t>
      </w:r>
      <w:r>
        <w:rPr>
          <w:b/>
          <w:color w:val="000000"/>
        </w:rPr>
        <w:t xml:space="preserve"> </w:t>
      </w:r>
      <w:r w:rsidRPr="009011C5">
        <w:rPr>
          <w:color w:val="000000"/>
        </w:rPr>
        <w:t>nėra.</w:t>
      </w:r>
    </w:p>
    <w:p w14:paraId="1030FA46" w14:textId="77777777" w:rsidR="00D20D9E" w:rsidRPr="0089504A" w:rsidRDefault="00D20D9E" w:rsidP="00D86BA9">
      <w:pPr>
        <w:tabs>
          <w:tab w:val="left" w:pos="993"/>
        </w:tabs>
        <w:jc w:val="both"/>
        <w:rPr>
          <w:b/>
          <w:color w:val="000000"/>
        </w:rPr>
      </w:pPr>
    </w:p>
    <w:p w14:paraId="67B33DA6" w14:textId="77777777" w:rsidR="00ED6A93" w:rsidRDefault="00ED6A93" w:rsidP="00B7109F">
      <w:pPr>
        <w:ind w:firstLine="709"/>
        <w:jc w:val="both"/>
        <w:rPr>
          <w:color w:val="000000"/>
        </w:rPr>
      </w:pPr>
    </w:p>
    <w:p w14:paraId="6250EB4F" w14:textId="5A6DB562" w:rsidR="00ED6A93" w:rsidRDefault="00ED6A93" w:rsidP="00B7109F">
      <w:pPr>
        <w:ind w:firstLine="709"/>
        <w:jc w:val="both"/>
        <w:rPr>
          <w:color w:val="000000"/>
        </w:rPr>
      </w:pPr>
      <w:r>
        <w:rPr>
          <w:color w:val="000000"/>
        </w:rPr>
        <w:t>PRIDEDAMA. Klaipėdos rajono savivaldybės a</w:t>
      </w:r>
      <w:r w:rsidR="00E95B79">
        <w:rPr>
          <w:color w:val="000000"/>
        </w:rPr>
        <w:t>dministracijos direktoriaus 20</w:t>
      </w:r>
      <w:r w:rsidR="00AC5AF2">
        <w:rPr>
          <w:color w:val="000000"/>
        </w:rPr>
        <w:t>2</w:t>
      </w:r>
      <w:r w:rsidR="00A266FE">
        <w:rPr>
          <w:color w:val="000000"/>
        </w:rPr>
        <w:t>2</w:t>
      </w:r>
      <w:r w:rsidR="000D5124">
        <w:rPr>
          <w:color w:val="000000"/>
        </w:rPr>
        <w:t xml:space="preserve"> metų veiklos ataskaita,</w:t>
      </w:r>
      <w:r w:rsidR="002C0107">
        <w:rPr>
          <w:color w:val="000000"/>
        </w:rPr>
        <w:t xml:space="preserve"> 12</w:t>
      </w:r>
      <w:r w:rsidR="00DA2105">
        <w:rPr>
          <w:color w:val="000000"/>
        </w:rPr>
        <w:t xml:space="preserve"> </w:t>
      </w:r>
      <w:r w:rsidRPr="002C0107">
        <w:rPr>
          <w:color w:val="000000"/>
        </w:rPr>
        <w:t>lap</w:t>
      </w:r>
      <w:r w:rsidR="00BF2A6F" w:rsidRPr="002C0107">
        <w:rPr>
          <w:color w:val="000000"/>
        </w:rPr>
        <w:t>ų</w:t>
      </w:r>
      <w:r w:rsidRPr="002C0107">
        <w:rPr>
          <w:color w:val="000000"/>
        </w:rPr>
        <w:t>.</w:t>
      </w:r>
    </w:p>
    <w:p w14:paraId="55602604" w14:textId="77777777" w:rsidR="00B7109F" w:rsidRDefault="00B7109F" w:rsidP="00B7109F">
      <w:pPr>
        <w:ind w:firstLine="709"/>
        <w:jc w:val="both"/>
        <w:rPr>
          <w:color w:val="000000"/>
        </w:rPr>
      </w:pPr>
    </w:p>
    <w:p w14:paraId="649F4C01" w14:textId="77777777" w:rsidR="00B7109F" w:rsidRDefault="00B7109F" w:rsidP="00B7109F">
      <w:pPr>
        <w:ind w:firstLine="709"/>
        <w:jc w:val="both"/>
        <w:rPr>
          <w:color w:val="000000"/>
        </w:rPr>
      </w:pPr>
    </w:p>
    <w:p w14:paraId="315D5620" w14:textId="6F3592C1" w:rsidR="00D20D9E" w:rsidRPr="0089504A" w:rsidRDefault="00E75526" w:rsidP="00B7109F">
      <w:pPr>
        <w:jc w:val="both"/>
        <w:rPr>
          <w:color w:val="000000"/>
        </w:rPr>
      </w:pPr>
      <w:r>
        <w:rPr>
          <w:color w:val="000000"/>
        </w:rPr>
        <w:t>Administracijos direktorius</w:t>
      </w:r>
      <w:r w:rsidR="00B7109F">
        <w:rPr>
          <w:color w:val="000000"/>
        </w:rPr>
        <w:tab/>
      </w:r>
      <w:r w:rsidR="00B7109F">
        <w:rPr>
          <w:color w:val="000000"/>
        </w:rPr>
        <w:tab/>
      </w:r>
      <w:r w:rsidR="00B7109F">
        <w:rPr>
          <w:color w:val="000000"/>
        </w:rPr>
        <w:tab/>
      </w:r>
      <w:r w:rsidR="00B7109F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</w:t>
      </w:r>
      <w:r w:rsidR="00DA2105">
        <w:rPr>
          <w:color w:val="000000"/>
        </w:rPr>
        <w:t xml:space="preserve"> </w:t>
      </w:r>
      <w:r w:rsidR="00A266FE">
        <w:rPr>
          <w:color w:val="000000"/>
        </w:rPr>
        <w:t xml:space="preserve"> Sigitas Karbauskas</w:t>
      </w:r>
    </w:p>
    <w:sectPr w:rsidR="00D20D9E" w:rsidRPr="0089504A" w:rsidSect="002F5F21">
      <w:headerReference w:type="even" r:id="rId18"/>
      <w:headerReference w:type="default" r:id="rId19"/>
      <w:footerReference w:type="default" r:id="rId20"/>
      <w:headerReference w:type="first" r:id="rId2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1F711" w14:textId="77777777" w:rsidR="00EB3D68" w:rsidRDefault="00EB3D68">
      <w:r>
        <w:separator/>
      </w:r>
    </w:p>
  </w:endnote>
  <w:endnote w:type="continuationSeparator" w:id="0">
    <w:p w14:paraId="0081FD48" w14:textId="77777777" w:rsidR="00EB3D68" w:rsidRDefault="00EB3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Courier New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7F0F0" w14:textId="77777777" w:rsidR="007E36CA" w:rsidRDefault="007E36CA">
    <w:pPr>
      <w:pStyle w:val="Porat"/>
      <w:framePr w:wrap="auto" w:vAnchor="text" w:hAnchor="margin" w:xAlign="center" w:y="1"/>
      <w:rPr>
        <w:rStyle w:val="Puslapionumeris"/>
      </w:rPr>
    </w:pPr>
  </w:p>
  <w:p w14:paraId="0F12FB2F" w14:textId="77777777" w:rsidR="007E36CA" w:rsidRDefault="007E36C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0CA42" w14:textId="77777777" w:rsidR="00E01761" w:rsidRDefault="00E01761">
    <w:pPr>
      <w:pStyle w:val="Porat"/>
      <w:framePr w:wrap="auto" w:vAnchor="text" w:hAnchor="margin" w:xAlign="center" w:y="1"/>
      <w:rPr>
        <w:rStyle w:val="Puslapionumeris"/>
        <w:rFonts w:eastAsia="Calibri"/>
      </w:rPr>
    </w:pPr>
  </w:p>
  <w:p w14:paraId="3D1C2FC7" w14:textId="77777777" w:rsidR="00E01761" w:rsidRDefault="00E01761" w:rsidP="0032533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3D7B1" w14:textId="77777777" w:rsidR="007E36CA" w:rsidRDefault="007E36CA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CC873" w14:textId="77777777" w:rsidR="007E36CA" w:rsidRDefault="007E36CA" w:rsidP="00D7172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21E52" w14:textId="77777777" w:rsidR="00EB3D68" w:rsidRDefault="00EB3D68">
      <w:r>
        <w:separator/>
      </w:r>
    </w:p>
  </w:footnote>
  <w:footnote w:type="continuationSeparator" w:id="0">
    <w:p w14:paraId="6BA3EE74" w14:textId="77777777" w:rsidR="00EB3D68" w:rsidRDefault="00EB3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0306F" w14:textId="77777777" w:rsidR="007E36CA" w:rsidRDefault="007E36C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3BECE7E" w14:textId="77777777" w:rsidR="007E36CA" w:rsidRDefault="007E36CA">
    <w:pPr>
      <w:pStyle w:val="Antrats"/>
      <w:ind w:right="360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D347C" w14:textId="77777777" w:rsidR="00407CE7" w:rsidRDefault="00407CE7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AE7826">
      <w:rPr>
        <w:noProof/>
      </w:rPr>
      <w:t>2</w:t>
    </w:r>
    <w:r>
      <w:fldChar w:fldCharType="end"/>
    </w:r>
  </w:p>
  <w:p w14:paraId="0A035E6E" w14:textId="77777777" w:rsidR="007E36CA" w:rsidRDefault="007E36CA">
    <w:pPr>
      <w:pStyle w:val="Antrats"/>
      <w:jc w:val="right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12F26" w14:textId="77777777" w:rsidR="007E36CA" w:rsidRDefault="007E36CA">
    <w:pPr>
      <w:pStyle w:val="Antrats"/>
      <w:framePr w:wrap="around" w:vAnchor="text" w:hAnchor="margin" w:xAlign="right" w:y="1"/>
      <w:rPr>
        <w:rStyle w:val="Puslapionumeris"/>
      </w:rPr>
    </w:pPr>
  </w:p>
  <w:p w14:paraId="35FA9820" w14:textId="77777777" w:rsidR="007E36CA" w:rsidRDefault="007E36C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742E7" w14:textId="77777777" w:rsidR="007E36CA" w:rsidRDefault="00954276">
    <w:pPr>
      <w:pStyle w:val="Antrats"/>
      <w:jc w:val="right"/>
      <w:rPr>
        <w:b/>
      </w:rPr>
    </w:pPr>
    <w:r>
      <w:rPr>
        <w:b/>
      </w:rPr>
      <w:t>Projektas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057A1" w14:textId="77777777" w:rsidR="00E01761" w:rsidRDefault="00E01761">
    <w:pPr>
      <w:pStyle w:val="Antrats"/>
      <w:framePr w:wrap="around" w:vAnchor="text" w:hAnchor="margin" w:xAlign="right" w:y="1"/>
      <w:rPr>
        <w:rStyle w:val="Puslapionumeris"/>
        <w:rFonts w:eastAsia="Calibri"/>
      </w:rPr>
    </w:pPr>
    <w:r>
      <w:rPr>
        <w:rStyle w:val="Puslapionumeris"/>
        <w:rFonts w:eastAsia="Calibri"/>
      </w:rPr>
      <w:fldChar w:fldCharType="begin"/>
    </w:r>
    <w:r>
      <w:rPr>
        <w:rStyle w:val="Puslapionumeris"/>
        <w:rFonts w:eastAsia="Calibri"/>
      </w:rPr>
      <w:instrText xml:space="preserve">PAGE  </w:instrText>
    </w:r>
    <w:r>
      <w:rPr>
        <w:rStyle w:val="Puslapionumeris"/>
        <w:rFonts w:eastAsia="Calibri"/>
      </w:rPr>
      <w:fldChar w:fldCharType="end"/>
    </w:r>
  </w:p>
  <w:p w14:paraId="314EB549" w14:textId="77777777" w:rsidR="00E01761" w:rsidRDefault="00E01761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BEFAF" w14:textId="77777777" w:rsidR="007E36CA" w:rsidRDefault="007E36C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56DE05" w14:textId="77777777" w:rsidR="007E36CA" w:rsidRDefault="007E36CA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6458" w14:textId="77777777" w:rsidR="0035016C" w:rsidRDefault="0035016C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537579">
      <w:rPr>
        <w:noProof/>
      </w:rPr>
      <w:t>2</w:t>
    </w:r>
    <w:r>
      <w:fldChar w:fldCharType="end"/>
    </w:r>
  </w:p>
  <w:p w14:paraId="7FDD74F5" w14:textId="77777777" w:rsidR="007E36CA" w:rsidRDefault="007E36CA">
    <w:pPr>
      <w:pStyle w:val="Antrats"/>
      <w:ind w:right="36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96C7A" w14:textId="77777777" w:rsidR="007E36CA" w:rsidRDefault="007E36CA">
    <w:pPr>
      <w:pStyle w:val="Antrats"/>
      <w:jc w:val="right"/>
      <w:rPr>
        <w:b/>
      </w:rPr>
    </w:pPr>
    <w:r>
      <w:rPr>
        <w:b/>
      </w:rPr>
      <w:t>Projektas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D78C2" w14:textId="77777777" w:rsidR="007E36CA" w:rsidRDefault="007E36C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E7E93E7" w14:textId="77777777" w:rsidR="007E36CA" w:rsidRDefault="007E36CA">
    <w:pPr>
      <w:pStyle w:val="Antrats"/>
      <w:ind w:right="36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F46BB" w14:textId="77777777" w:rsidR="007E36CA" w:rsidRDefault="007E36C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F2D30BD"/>
    <w:multiLevelType w:val="hybridMultilevel"/>
    <w:tmpl w:val="3DC2CE98"/>
    <w:lvl w:ilvl="0" w:tplc="AC5E3832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52358C"/>
    <w:multiLevelType w:val="hybridMultilevel"/>
    <w:tmpl w:val="FDB0060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229582456">
    <w:abstractNumId w:val="3"/>
  </w:num>
  <w:num w:numId="2" w16cid:durableId="127818001">
    <w:abstractNumId w:val="0"/>
  </w:num>
  <w:num w:numId="3" w16cid:durableId="20800579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8584606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BD3"/>
    <w:rsid w:val="00013A2C"/>
    <w:rsid w:val="0002148B"/>
    <w:rsid w:val="000244C6"/>
    <w:rsid w:val="00054F5F"/>
    <w:rsid w:val="000712E8"/>
    <w:rsid w:val="00083F1A"/>
    <w:rsid w:val="000A1C5E"/>
    <w:rsid w:val="000A20A0"/>
    <w:rsid w:val="000A4786"/>
    <w:rsid w:val="000B1049"/>
    <w:rsid w:val="000D1BB3"/>
    <w:rsid w:val="000D283B"/>
    <w:rsid w:val="000D5124"/>
    <w:rsid w:val="000D712D"/>
    <w:rsid w:val="000E451D"/>
    <w:rsid w:val="001144A6"/>
    <w:rsid w:val="00121ACB"/>
    <w:rsid w:val="001252EA"/>
    <w:rsid w:val="001337C1"/>
    <w:rsid w:val="00133F67"/>
    <w:rsid w:val="001424F4"/>
    <w:rsid w:val="00144139"/>
    <w:rsid w:val="00147258"/>
    <w:rsid w:val="00155682"/>
    <w:rsid w:val="001567CB"/>
    <w:rsid w:val="00184B50"/>
    <w:rsid w:val="001D0B9A"/>
    <w:rsid w:val="001D5234"/>
    <w:rsid w:val="001F4B94"/>
    <w:rsid w:val="001F6FEC"/>
    <w:rsid w:val="0020746A"/>
    <w:rsid w:val="0021210C"/>
    <w:rsid w:val="002156CC"/>
    <w:rsid w:val="0022508C"/>
    <w:rsid w:val="00230792"/>
    <w:rsid w:val="00232E5A"/>
    <w:rsid w:val="002351DA"/>
    <w:rsid w:val="00236E85"/>
    <w:rsid w:val="00237067"/>
    <w:rsid w:val="002403D8"/>
    <w:rsid w:val="00242C5F"/>
    <w:rsid w:val="00243DEE"/>
    <w:rsid w:val="00247FDC"/>
    <w:rsid w:val="00250DAD"/>
    <w:rsid w:val="00253D8C"/>
    <w:rsid w:val="00272A21"/>
    <w:rsid w:val="0027545A"/>
    <w:rsid w:val="00277BCB"/>
    <w:rsid w:val="00287777"/>
    <w:rsid w:val="00290B9C"/>
    <w:rsid w:val="002947B2"/>
    <w:rsid w:val="00295711"/>
    <w:rsid w:val="00296E11"/>
    <w:rsid w:val="002B2F30"/>
    <w:rsid w:val="002C0107"/>
    <w:rsid w:val="002C0283"/>
    <w:rsid w:val="002C5EC8"/>
    <w:rsid w:val="002F5F21"/>
    <w:rsid w:val="003024FC"/>
    <w:rsid w:val="00304392"/>
    <w:rsid w:val="00313DC4"/>
    <w:rsid w:val="0032533C"/>
    <w:rsid w:val="003436F1"/>
    <w:rsid w:val="003474B5"/>
    <w:rsid w:val="0035016C"/>
    <w:rsid w:val="00357499"/>
    <w:rsid w:val="00365FD0"/>
    <w:rsid w:val="00392CD6"/>
    <w:rsid w:val="003A2057"/>
    <w:rsid w:val="003B0414"/>
    <w:rsid w:val="003C0BFC"/>
    <w:rsid w:val="003C36D9"/>
    <w:rsid w:val="003D1560"/>
    <w:rsid w:val="003E04B8"/>
    <w:rsid w:val="003F1193"/>
    <w:rsid w:val="004061BE"/>
    <w:rsid w:val="00407CE7"/>
    <w:rsid w:val="00407F54"/>
    <w:rsid w:val="00413B8F"/>
    <w:rsid w:val="00424ABB"/>
    <w:rsid w:val="00444AA6"/>
    <w:rsid w:val="004506C5"/>
    <w:rsid w:val="0046357F"/>
    <w:rsid w:val="004734DF"/>
    <w:rsid w:val="0047430F"/>
    <w:rsid w:val="00482E5C"/>
    <w:rsid w:val="00495CB7"/>
    <w:rsid w:val="004A0D92"/>
    <w:rsid w:val="004A5F73"/>
    <w:rsid w:val="004B1CEB"/>
    <w:rsid w:val="004C1221"/>
    <w:rsid w:val="004C3E1F"/>
    <w:rsid w:val="004E30E8"/>
    <w:rsid w:val="004E5037"/>
    <w:rsid w:val="00513F1C"/>
    <w:rsid w:val="00525372"/>
    <w:rsid w:val="00527546"/>
    <w:rsid w:val="00532D91"/>
    <w:rsid w:val="00534170"/>
    <w:rsid w:val="00537579"/>
    <w:rsid w:val="005425DF"/>
    <w:rsid w:val="005454B6"/>
    <w:rsid w:val="00546150"/>
    <w:rsid w:val="00550890"/>
    <w:rsid w:val="00564185"/>
    <w:rsid w:val="00566F21"/>
    <w:rsid w:val="0056737D"/>
    <w:rsid w:val="0057489D"/>
    <w:rsid w:val="00592B24"/>
    <w:rsid w:val="00597D1E"/>
    <w:rsid w:val="005A656D"/>
    <w:rsid w:val="005E2604"/>
    <w:rsid w:val="00651547"/>
    <w:rsid w:val="006518B3"/>
    <w:rsid w:val="0066685C"/>
    <w:rsid w:val="00667F14"/>
    <w:rsid w:val="006704A1"/>
    <w:rsid w:val="006757AC"/>
    <w:rsid w:val="0069271A"/>
    <w:rsid w:val="006A1116"/>
    <w:rsid w:val="006A2956"/>
    <w:rsid w:val="006B63E7"/>
    <w:rsid w:val="006C30DF"/>
    <w:rsid w:val="006C398D"/>
    <w:rsid w:val="006C5F00"/>
    <w:rsid w:val="006D2B01"/>
    <w:rsid w:val="006D7468"/>
    <w:rsid w:val="006E05DD"/>
    <w:rsid w:val="006E3A7A"/>
    <w:rsid w:val="006F245B"/>
    <w:rsid w:val="00701FAA"/>
    <w:rsid w:val="00722AC6"/>
    <w:rsid w:val="00733F6B"/>
    <w:rsid w:val="00735623"/>
    <w:rsid w:val="0074716E"/>
    <w:rsid w:val="007705DC"/>
    <w:rsid w:val="007746AA"/>
    <w:rsid w:val="00785C68"/>
    <w:rsid w:val="007A3A24"/>
    <w:rsid w:val="007A5C90"/>
    <w:rsid w:val="007B1B81"/>
    <w:rsid w:val="007B2F37"/>
    <w:rsid w:val="007B752E"/>
    <w:rsid w:val="007C12BD"/>
    <w:rsid w:val="007E36CA"/>
    <w:rsid w:val="007F0142"/>
    <w:rsid w:val="00802341"/>
    <w:rsid w:val="00804C5F"/>
    <w:rsid w:val="00815B62"/>
    <w:rsid w:val="00817214"/>
    <w:rsid w:val="00830B4E"/>
    <w:rsid w:val="00860BD3"/>
    <w:rsid w:val="00861982"/>
    <w:rsid w:val="00873EEF"/>
    <w:rsid w:val="00876E5B"/>
    <w:rsid w:val="00881361"/>
    <w:rsid w:val="0089107E"/>
    <w:rsid w:val="00894D73"/>
    <w:rsid w:val="008A41A2"/>
    <w:rsid w:val="008A4DFF"/>
    <w:rsid w:val="008B6EA9"/>
    <w:rsid w:val="008F38B8"/>
    <w:rsid w:val="00901FEC"/>
    <w:rsid w:val="00913839"/>
    <w:rsid w:val="00914DFD"/>
    <w:rsid w:val="0093086B"/>
    <w:rsid w:val="00937150"/>
    <w:rsid w:val="009431D4"/>
    <w:rsid w:val="009468B7"/>
    <w:rsid w:val="009507E2"/>
    <w:rsid w:val="00953EB0"/>
    <w:rsid w:val="00954276"/>
    <w:rsid w:val="00965427"/>
    <w:rsid w:val="009911D9"/>
    <w:rsid w:val="009A031E"/>
    <w:rsid w:val="009A1C76"/>
    <w:rsid w:val="009B1C92"/>
    <w:rsid w:val="009B510E"/>
    <w:rsid w:val="009B59EF"/>
    <w:rsid w:val="009C0C06"/>
    <w:rsid w:val="009C4897"/>
    <w:rsid w:val="009E039D"/>
    <w:rsid w:val="009E53BE"/>
    <w:rsid w:val="009F5F6E"/>
    <w:rsid w:val="00A07A9D"/>
    <w:rsid w:val="00A122B3"/>
    <w:rsid w:val="00A266FE"/>
    <w:rsid w:val="00A27C6B"/>
    <w:rsid w:val="00A43A71"/>
    <w:rsid w:val="00A5559E"/>
    <w:rsid w:val="00A7175C"/>
    <w:rsid w:val="00A76D04"/>
    <w:rsid w:val="00A83680"/>
    <w:rsid w:val="00AC5AF2"/>
    <w:rsid w:val="00AD1A1E"/>
    <w:rsid w:val="00AE7826"/>
    <w:rsid w:val="00AF05BD"/>
    <w:rsid w:val="00B21D7A"/>
    <w:rsid w:val="00B232CA"/>
    <w:rsid w:val="00B2763A"/>
    <w:rsid w:val="00B31158"/>
    <w:rsid w:val="00B455D9"/>
    <w:rsid w:val="00B7109F"/>
    <w:rsid w:val="00B75978"/>
    <w:rsid w:val="00B84992"/>
    <w:rsid w:val="00B912CF"/>
    <w:rsid w:val="00BA4227"/>
    <w:rsid w:val="00BC028C"/>
    <w:rsid w:val="00BC12B9"/>
    <w:rsid w:val="00BC2305"/>
    <w:rsid w:val="00BD0BC2"/>
    <w:rsid w:val="00BD56DD"/>
    <w:rsid w:val="00BF2A6F"/>
    <w:rsid w:val="00C06F63"/>
    <w:rsid w:val="00C15C2E"/>
    <w:rsid w:val="00C368CE"/>
    <w:rsid w:val="00C577ED"/>
    <w:rsid w:val="00C74263"/>
    <w:rsid w:val="00C91710"/>
    <w:rsid w:val="00C921C7"/>
    <w:rsid w:val="00C95FFA"/>
    <w:rsid w:val="00CA1039"/>
    <w:rsid w:val="00CA1CA8"/>
    <w:rsid w:val="00CC7A69"/>
    <w:rsid w:val="00CD2E00"/>
    <w:rsid w:val="00CD4E23"/>
    <w:rsid w:val="00CE1A46"/>
    <w:rsid w:val="00CE5E46"/>
    <w:rsid w:val="00CF6AC1"/>
    <w:rsid w:val="00D004A7"/>
    <w:rsid w:val="00D20D9E"/>
    <w:rsid w:val="00D219C4"/>
    <w:rsid w:val="00D21B36"/>
    <w:rsid w:val="00D22F36"/>
    <w:rsid w:val="00D35959"/>
    <w:rsid w:val="00D460A0"/>
    <w:rsid w:val="00D5196B"/>
    <w:rsid w:val="00D709CF"/>
    <w:rsid w:val="00D71724"/>
    <w:rsid w:val="00D71882"/>
    <w:rsid w:val="00D73711"/>
    <w:rsid w:val="00D86BA9"/>
    <w:rsid w:val="00D96019"/>
    <w:rsid w:val="00DA2105"/>
    <w:rsid w:val="00DC585F"/>
    <w:rsid w:val="00E008EF"/>
    <w:rsid w:val="00E009D0"/>
    <w:rsid w:val="00E00F86"/>
    <w:rsid w:val="00E01761"/>
    <w:rsid w:val="00E231E2"/>
    <w:rsid w:val="00E24DA0"/>
    <w:rsid w:val="00E336B1"/>
    <w:rsid w:val="00E4136C"/>
    <w:rsid w:val="00E433F7"/>
    <w:rsid w:val="00E4563F"/>
    <w:rsid w:val="00E46F2F"/>
    <w:rsid w:val="00E51A5B"/>
    <w:rsid w:val="00E67E21"/>
    <w:rsid w:val="00E75526"/>
    <w:rsid w:val="00E84FEB"/>
    <w:rsid w:val="00E95B79"/>
    <w:rsid w:val="00EA357A"/>
    <w:rsid w:val="00EA3979"/>
    <w:rsid w:val="00EB3D68"/>
    <w:rsid w:val="00EB707A"/>
    <w:rsid w:val="00EC4F90"/>
    <w:rsid w:val="00EC6E81"/>
    <w:rsid w:val="00ED6A93"/>
    <w:rsid w:val="00EF3212"/>
    <w:rsid w:val="00F03EF5"/>
    <w:rsid w:val="00F0609A"/>
    <w:rsid w:val="00F07451"/>
    <w:rsid w:val="00F111CA"/>
    <w:rsid w:val="00F16577"/>
    <w:rsid w:val="00F17A11"/>
    <w:rsid w:val="00F205B6"/>
    <w:rsid w:val="00F43BD6"/>
    <w:rsid w:val="00F4431F"/>
    <w:rsid w:val="00F47058"/>
    <w:rsid w:val="00F506FB"/>
    <w:rsid w:val="00F64FD9"/>
    <w:rsid w:val="00F73D99"/>
    <w:rsid w:val="00F8305B"/>
    <w:rsid w:val="00F85531"/>
    <w:rsid w:val="00F91A1C"/>
    <w:rsid w:val="00FB0B49"/>
    <w:rsid w:val="00FC08F8"/>
    <w:rsid w:val="00FC1BE6"/>
    <w:rsid w:val="00FD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05DDD9"/>
  <w15:chartTrackingRefBased/>
  <w15:docId w15:val="{9209C7D0-9D56-49EE-AB22-815AC8CCD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Char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uiPriority w:val="99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PoratDiagrama">
    <w:name w:val="Poraštė Diagrama"/>
    <w:link w:val="Porat"/>
    <w:uiPriority w:val="99"/>
    <w:rsid w:val="00E01761"/>
    <w:rPr>
      <w:rFonts w:ascii="TimesLT" w:hAnsi="TimesLT"/>
      <w:sz w:val="24"/>
      <w:lang w:eastAsia="en-US"/>
    </w:rPr>
  </w:style>
  <w:style w:type="character" w:customStyle="1" w:styleId="AntratsDiagrama">
    <w:name w:val="Antraštės Diagrama"/>
    <w:link w:val="Antrats"/>
    <w:uiPriority w:val="99"/>
    <w:rsid w:val="00E01761"/>
    <w:rPr>
      <w:sz w:val="24"/>
      <w:szCs w:val="24"/>
      <w:lang w:eastAsia="en-US"/>
    </w:rPr>
  </w:style>
  <w:style w:type="character" w:customStyle="1" w:styleId="statymopavadChar">
    <w:name w:val="?statymo pavad. Char"/>
    <w:link w:val="statymopavad"/>
    <w:locked/>
    <w:rsid w:val="00D20D9E"/>
    <w:rPr>
      <w:rFonts w:ascii="TimesLT" w:hAnsi="TimesLT"/>
      <w:caps/>
      <w:sz w:val="24"/>
      <w:lang w:eastAsia="en-US"/>
    </w:rPr>
  </w:style>
  <w:style w:type="character" w:styleId="Grietas">
    <w:name w:val="Strong"/>
    <w:qFormat/>
    <w:rsid w:val="00D20D9E"/>
    <w:rPr>
      <w:b/>
      <w:bCs/>
    </w:rPr>
  </w:style>
  <w:style w:type="paragraph" w:styleId="Sraopastraipa">
    <w:name w:val="List Paragraph"/>
    <w:basedOn w:val="prastasis"/>
    <w:uiPriority w:val="34"/>
    <w:qFormat/>
    <w:rsid w:val="00D20D9E"/>
    <w:pPr>
      <w:ind w:left="1296"/>
    </w:pPr>
    <w:rPr>
      <w:lang w:val="en-GB"/>
    </w:rPr>
  </w:style>
  <w:style w:type="character" w:styleId="Komentaronuoroda">
    <w:name w:val="annotation reference"/>
    <w:basedOn w:val="Numatytasispastraiposriftas"/>
    <w:rsid w:val="00BA422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BA422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A4227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A422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A422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Desktop\NAUJI%20BLANKAI%202011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D5D6-15BD-49C4-8BD3-BB767A5B4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27</TotalTime>
  <Pages>2</Pages>
  <Words>2507</Words>
  <Characters>1429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Daiva Beliokaitė</cp:lastModifiedBy>
  <cp:revision>6</cp:revision>
  <cp:lastPrinted>2018-04-13T12:33:00Z</cp:lastPrinted>
  <dcterms:created xsi:type="dcterms:W3CDTF">2023-03-17T09:40:00Z</dcterms:created>
  <dcterms:modified xsi:type="dcterms:W3CDTF">2023-03-20T08:13:00Z</dcterms:modified>
</cp:coreProperties>
</file>