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2784F" w14:textId="06EB710E" w:rsidR="00C91710" w:rsidRPr="00426DB1" w:rsidRDefault="001C527B" w:rsidP="00426DB1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  <w:noProof/>
          <w:szCs w:val="24"/>
          <w:lang w:val="en-US"/>
        </w:rPr>
      </w:pPr>
      <w:r w:rsidRPr="002F3C3C">
        <w:rPr>
          <w:rFonts w:ascii="Times New Roman" w:hAnsi="Times New Roman"/>
          <w:b/>
          <w:caps w:val="0"/>
          <w:noProof/>
          <w:szCs w:val="24"/>
          <w:lang w:val="en-US"/>
        </w:rPr>
        <w:t xml:space="preserve">                                                                                  </w:t>
      </w:r>
    </w:p>
    <w:p w14:paraId="708E64B5" w14:textId="77777777" w:rsidR="009B1C92" w:rsidRPr="002F3C3C" w:rsidRDefault="003F0821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2F3C3C">
        <w:rPr>
          <w:rFonts w:ascii="Times New Roman" w:hAnsi="Times New Roman"/>
          <w:b/>
          <w:bCs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 w:rsidRPr="002F3C3C">
        <w:rPr>
          <w:rFonts w:ascii="Times New Roman" w:hAnsi="Times New Roman"/>
          <w:b/>
          <w:bCs/>
          <w:sz w:val="28"/>
          <w:szCs w:val="28"/>
        </w:rPr>
        <w:instrText xml:space="preserve"> FORMTEXT </w:instrText>
      </w:r>
      <w:r w:rsidRPr="002F3C3C">
        <w:rPr>
          <w:rFonts w:ascii="Times New Roman" w:hAnsi="Times New Roman"/>
          <w:b/>
          <w:bCs/>
          <w:sz w:val="28"/>
          <w:szCs w:val="28"/>
        </w:rPr>
      </w:r>
      <w:r w:rsidRPr="002F3C3C">
        <w:rPr>
          <w:rFonts w:ascii="Times New Roman" w:hAnsi="Times New Roman"/>
          <w:b/>
          <w:bCs/>
          <w:sz w:val="28"/>
          <w:szCs w:val="28"/>
        </w:rPr>
        <w:fldChar w:fldCharType="separate"/>
      </w:r>
      <w:r w:rsidR="009B1C92" w:rsidRPr="002F3C3C">
        <w:rPr>
          <w:rFonts w:ascii="Times New Roman" w:hAnsi="Times New Roman"/>
          <w:b/>
          <w:bCs/>
          <w:noProof/>
          <w:sz w:val="28"/>
          <w:szCs w:val="28"/>
        </w:rPr>
        <w:t xml:space="preserve">KLAIPĖDOS RAJONO </w:t>
      </w:r>
      <w:r w:rsidRPr="002F3C3C">
        <w:rPr>
          <w:rFonts w:ascii="Times New Roman" w:hAnsi="Times New Roman"/>
          <w:b/>
          <w:bCs/>
          <w:sz w:val="28"/>
          <w:szCs w:val="28"/>
        </w:rPr>
        <w:fldChar w:fldCharType="end"/>
      </w:r>
      <w:bookmarkEnd w:id="0"/>
      <w:r w:rsidRPr="002F3C3C">
        <w:rPr>
          <w:rFonts w:ascii="Times New Roman" w:hAnsi="Times New Roman"/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 w:rsidRPr="002F3C3C">
        <w:rPr>
          <w:rFonts w:ascii="Times New Roman" w:hAnsi="Times New Roman"/>
          <w:b/>
          <w:bCs/>
          <w:sz w:val="28"/>
          <w:szCs w:val="28"/>
        </w:rPr>
        <w:instrText xml:space="preserve"> FORMTEXT </w:instrText>
      </w:r>
      <w:r w:rsidRPr="002F3C3C">
        <w:rPr>
          <w:rFonts w:ascii="Times New Roman" w:hAnsi="Times New Roman"/>
          <w:b/>
          <w:bCs/>
          <w:sz w:val="28"/>
          <w:szCs w:val="28"/>
        </w:rPr>
      </w:r>
      <w:r w:rsidRPr="002F3C3C">
        <w:rPr>
          <w:rFonts w:ascii="Times New Roman" w:hAnsi="Times New Roman"/>
          <w:b/>
          <w:bCs/>
          <w:sz w:val="28"/>
          <w:szCs w:val="28"/>
        </w:rPr>
        <w:fldChar w:fldCharType="separate"/>
      </w:r>
      <w:r w:rsidR="009B1C92" w:rsidRPr="002F3C3C">
        <w:rPr>
          <w:rFonts w:ascii="Times New Roman" w:hAnsi="Times New Roman"/>
          <w:b/>
          <w:bCs/>
          <w:noProof/>
          <w:sz w:val="28"/>
          <w:szCs w:val="28"/>
        </w:rPr>
        <w:t>savivaldybės taryba</w:t>
      </w:r>
      <w:r w:rsidRPr="002F3C3C">
        <w:rPr>
          <w:rFonts w:ascii="Times New Roman" w:hAnsi="Times New Roman"/>
          <w:b/>
          <w:bCs/>
          <w:sz w:val="28"/>
          <w:szCs w:val="28"/>
        </w:rPr>
        <w:fldChar w:fldCharType="end"/>
      </w:r>
      <w:bookmarkStart w:id="1" w:name="data_metai"/>
    </w:p>
    <w:p w14:paraId="21BA772E" w14:textId="77777777" w:rsidR="009B1C92" w:rsidRPr="002F3C3C" w:rsidRDefault="009B1C92">
      <w:pPr>
        <w:pStyle w:val="statymopavad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bookmarkEnd w:id="1"/>
    <w:p w14:paraId="097AEA45" w14:textId="77777777" w:rsidR="008F38B8" w:rsidRPr="002F3C3C" w:rsidRDefault="008F38B8" w:rsidP="008F38B8">
      <w:pPr>
        <w:tabs>
          <w:tab w:val="left" w:pos="3450"/>
        </w:tabs>
        <w:jc w:val="both"/>
        <w:rPr>
          <w:sz w:val="28"/>
          <w:szCs w:val="28"/>
        </w:rPr>
      </w:pPr>
    </w:p>
    <w:p w14:paraId="425A7A6B" w14:textId="77777777" w:rsidR="005E0F13" w:rsidRDefault="005E0F13" w:rsidP="005E0F1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241738FC" w14:textId="667DC859" w:rsidR="005E0F13" w:rsidRDefault="005E0F13" w:rsidP="005E0F13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</w:rPr>
        <w:t>DĖL</w:t>
      </w:r>
      <w:r>
        <w:rPr>
          <w:rFonts w:ascii="Times New Roman" w:hAnsi="Times New Roman"/>
          <w:b/>
          <w:sz w:val="28"/>
          <w:szCs w:val="28"/>
        </w:rPr>
        <w:t xml:space="preserve"> SOCIALINIŲ PASLAUGŲ ĮSTAIGŲ 202</w:t>
      </w:r>
      <w:r w:rsidR="006A63A8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mETŲ veiklos ATASKAITŲ TVIRTINIMO</w:t>
      </w:r>
    </w:p>
    <w:p w14:paraId="29F1D46B" w14:textId="77777777" w:rsidR="005E0F13" w:rsidRPr="008D426A" w:rsidRDefault="005E0F13" w:rsidP="005E0F13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</w:rPr>
      </w:pPr>
    </w:p>
    <w:p w14:paraId="2CD83A6E" w14:textId="6B9F1914" w:rsidR="005E0F13" w:rsidRDefault="005E0F13" w:rsidP="005E0F13">
      <w:pPr>
        <w:jc w:val="center"/>
        <w:rPr>
          <w:bCs/>
        </w:rPr>
      </w:pPr>
      <w:bookmarkStart w:id="2" w:name="_Hlk54605192"/>
      <w:r>
        <w:rPr>
          <w:bCs/>
        </w:rPr>
        <w:t>202</w:t>
      </w:r>
      <w:r w:rsidR="006A63A8">
        <w:rPr>
          <w:bCs/>
        </w:rPr>
        <w:t>3</w:t>
      </w:r>
      <w:r>
        <w:rPr>
          <w:bCs/>
        </w:rPr>
        <w:t xml:space="preserve"> m. kovo</w:t>
      </w:r>
      <w:r w:rsidR="00540BD6">
        <w:rPr>
          <w:bCs/>
        </w:rPr>
        <w:t xml:space="preserve"> 30 </w:t>
      </w:r>
      <w:r>
        <w:rPr>
          <w:bCs/>
        </w:rPr>
        <w:t>d. Nr. T11-</w:t>
      </w:r>
    </w:p>
    <w:p w14:paraId="7E465570" w14:textId="77777777" w:rsidR="005E0F13" w:rsidRDefault="005E0F13" w:rsidP="005E0F13">
      <w:pPr>
        <w:jc w:val="center"/>
        <w:rPr>
          <w:bCs/>
        </w:rPr>
      </w:pPr>
      <w:r>
        <w:rPr>
          <w:bCs/>
        </w:rPr>
        <w:t>Gargždai</w:t>
      </w:r>
    </w:p>
    <w:bookmarkEnd w:id="2"/>
    <w:p w14:paraId="61CF4EB6" w14:textId="77777777" w:rsidR="005E0F13" w:rsidRPr="008D426A" w:rsidRDefault="005E0F13" w:rsidP="005E0F13">
      <w:pPr>
        <w:pStyle w:val="statymopavad"/>
        <w:spacing w:line="240" w:lineRule="auto"/>
        <w:ind w:firstLine="0"/>
        <w:rPr>
          <w:rFonts w:ascii="Times New Roman" w:hAnsi="Times New Roman"/>
          <w:bCs/>
          <w:caps w:val="0"/>
        </w:rPr>
      </w:pPr>
    </w:p>
    <w:p w14:paraId="690B8550" w14:textId="677EDC27" w:rsidR="005E0F13" w:rsidRDefault="005E0F13" w:rsidP="005E0F13">
      <w:pPr>
        <w:tabs>
          <w:tab w:val="right" w:pos="9639"/>
        </w:tabs>
        <w:ind w:firstLine="1134"/>
        <w:jc w:val="both"/>
      </w:pPr>
      <w:r>
        <w:t>Klaipėdos rajono savivaldybės taryba, vadovaudamasi Lietuvos Respublikos vietos savivaldos įstatymo 16 straipsnio 2 dalies 19 punktu, Klaipėdos rajono savivaldybės tarybos veiklos reglamento, patvirtinto Klaipėdos rajono savivaldybės tarybos 2013 m. sausio 31 d. sprendimu Nr. T11-46 „</w:t>
      </w:r>
      <w:bookmarkStart w:id="3" w:name="_Hlk66787539"/>
      <w:r>
        <w:t xml:space="preserve">Dėl Klaipėdos rajono savivaldybės tarybos veiklos reglamento patvirtinimo“, </w:t>
      </w:r>
      <w:r w:rsidR="00220844">
        <w:t>91</w:t>
      </w:r>
      <w:r>
        <w:t>.3</w:t>
      </w:r>
      <w:r w:rsidR="00220844">
        <w:t xml:space="preserve"> ir 92 </w:t>
      </w:r>
      <w:r w:rsidR="00C641F8">
        <w:t xml:space="preserve"> </w:t>
      </w:r>
      <w:r>
        <w:t>punkt</w:t>
      </w:r>
      <w:bookmarkEnd w:id="3"/>
      <w:r w:rsidR="00220844">
        <w:t>ais</w:t>
      </w:r>
      <w:r>
        <w:t>, n u s p r e n d ž i a:</w:t>
      </w:r>
    </w:p>
    <w:p w14:paraId="7A064F29" w14:textId="27CF2797" w:rsidR="005E0F13" w:rsidRDefault="005E0F13" w:rsidP="005E0F13">
      <w:pPr>
        <w:tabs>
          <w:tab w:val="right" w:pos="9639"/>
        </w:tabs>
        <w:ind w:firstLine="1134"/>
        <w:jc w:val="both"/>
      </w:pPr>
      <w:r>
        <w:t>Patvirtinti socialinių paslaugų įstaigų 20</w:t>
      </w:r>
      <w:r w:rsidR="00916665">
        <w:t>2</w:t>
      </w:r>
      <w:r w:rsidR="00ED76D3">
        <w:t>2</w:t>
      </w:r>
      <w:r>
        <w:t xml:space="preserve"> metų veiklos ataskaitas (pridedamos):</w:t>
      </w:r>
    </w:p>
    <w:p w14:paraId="5F17D6D2" w14:textId="77777777" w:rsidR="005E0F13" w:rsidRDefault="005E0F13" w:rsidP="005E0F13">
      <w:pPr>
        <w:pStyle w:val="Sraopastraipa"/>
        <w:tabs>
          <w:tab w:val="right" w:pos="9639"/>
        </w:tabs>
        <w:ind w:left="1134"/>
        <w:jc w:val="both"/>
      </w:pPr>
      <w:r>
        <w:t>1. Gargždų socialinių paslaugų centro;</w:t>
      </w:r>
    </w:p>
    <w:p w14:paraId="30992B1B" w14:textId="77777777" w:rsidR="005E0F13" w:rsidRDefault="005E0F13" w:rsidP="005E0F13">
      <w:pPr>
        <w:pStyle w:val="Sraopastraipa"/>
        <w:tabs>
          <w:tab w:val="right" w:pos="9639"/>
        </w:tabs>
        <w:ind w:left="1134"/>
        <w:jc w:val="both"/>
      </w:pPr>
      <w:r>
        <w:t>2. Klaipėdos rajono paramos šeimai centro;</w:t>
      </w:r>
    </w:p>
    <w:p w14:paraId="7F176519" w14:textId="77777777" w:rsidR="005E0F13" w:rsidRDefault="005E0F13" w:rsidP="005E0F13">
      <w:pPr>
        <w:pStyle w:val="Sraopastraipa"/>
        <w:tabs>
          <w:tab w:val="right" w:pos="9639"/>
        </w:tabs>
        <w:ind w:left="1134"/>
        <w:jc w:val="both"/>
      </w:pPr>
      <w:r>
        <w:t>3. Priekulės socialinių paslaugų centro;</w:t>
      </w:r>
    </w:p>
    <w:p w14:paraId="3F8E7C6C" w14:textId="77777777" w:rsidR="005E0F13" w:rsidRDefault="005E0F13" w:rsidP="005E0F13">
      <w:pPr>
        <w:pStyle w:val="Sraopastraipa"/>
        <w:tabs>
          <w:tab w:val="right" w:pos="9639"/>
        </w:tabs>
        <w:ind w:left="1134"/>
        <w:jc w:val="both"/>
      </w:pPr>
      <w:r>
        <w:t xml:space="preserve">4. Viliaus Gaigalaičio globos namų. </w:t>
      </w:r>
    </w:p>
    <w:p w14:paraId="09960B0E" w14:textId="77777777" w:rsidR="00D36518" w:rsidRDefault="00D36518" w:rsidP="00D36518">
      <w:pPr>
        <w:tabs>
          <w:tab w:val="right" w:pos="8730"/>
        </w:tabs>
      </w:pPr>
    </w:p>
    <w:p w14:paraId="10DA23B8" w14:textId="67CD2069" w:rsidR="00D36518" w:rsidRDefault="00D36518" w:rsidP="00D36518">
      <w:pPr>
        <w:tabs>
          <w:tab w:val="right" w:pos="8730"/>
        </w:tabs>
      </w:pPr>
    </w:p>
    <w:p w14:paraId="43614B0A" w14:textId="77777777" w:rsidR="00ED2598" w:rsidRDefault="00ED2598" w:rsidP="00D36518">
      <w:pPr>
        <w:tabs>
          <w:tab w:val="right" w:pos="8730"/>
        </w:tabs>
      </w:pPr>
    </w:p>
    <w:p w14:paraId="00A7BF03" w14:textId="79FD98C1" w:rsidR="008F38B8" w:rsidRPr="00BD3403" w:rsidRDefault="00BD2177" w:rsidP="00D36518">
      <w:pPr>
        <w:tabs>
          <w:tab w:val="right" w:pos="8730"/>
        </w:tabs>
      </w:pPr>
      <w:r>
        <w:t>S</w:t>
      </w:r>
      <w:r w:rsidR="004635C5" w:rsidRPr="00BD3403">
        <w:t>av</w:t>
      </w:r>
      <w:r w:rsidR="006C5F00" w:rsidRPr="00BD3403">
        <w:t xml:space="preserve">ivaldybės meras                                                                                       </w:t>
      </w:r>
    </w:p>
    <w:p w14:paraId="59296E37" w14:textId="77777777" w:rsidR="00D36518" w:rsidRDefault="00D36518" w:rsidP="00D36518">
      <w:pPr>
        <w:tabs>
          <w:tab w:val="right" w:pos="8730"/>
        </w:tabs>
        <w:rPr>
          <w:rStyle w:val="Pareigos"/>
          <w:rFonts w:ascii="Times New Roman" w:hAnsi="Times New Roman"/>
        </w:rPr>
      </w:pPr>
    </w:p>
    <w:p w14:paraId="4B83F6E2" w14:textId="77777777" w:rsidR="00426DB1" w:rsidRDefault="00426DB1" w:rsidP="00426DB1">
      <w:pPr>
        <w:tabs>
          <w:tab w:val="right" w:pos="8730"/>
        </w:tabs>
        <w:rPr>
          <w:caps/>
        </w:rPr>
      </w:pPr>
    </w:p>
    <w:p w14:paraId="2B56F2AE" w14:textId="77777777" w:rsidR="00426DB1" w:rsidRDefault="00426DB1" w:rsidP="00426DB1">
      <w:pPr>
        <w:tabs>
          <w:tab w:val="right" w:pos="8730"/>
        </w:tabs>
        <w:rPr>
          <w:caps/>
        </w:rPr>
      </w:pPr>
    </w:p>
    <w:p w14:paraId="0579FD75" w14:textId="77777777" w:rsidR="00426DB1" w:rsidRDefault="00426DB1" w:rsidP="00426DB1">
      <w:pPr>
        <w:tabs>
          <w:tab w:val="right" w:pos="8730"/>
        </w:tabs>
        <w:rPr>
          <w:caps/>
        </w:rPr>
      </w:pPr>
    </w:p>
    <w:p w14:paraId="13AB49E6" w14:textId="3D3644F0" w:rsidR="00426DB1" w:rsidRDefault="00426DB1" w:rsidP="00426DB1">
      <w:pPr>
        <w:tabs>
          <w:tab w:val="right" w:pos="8730"/>
        </w:tabs>
        <w:rPr>
          <w:caps/>
        </w:rPr>
      </w:pPr>
    </w:p>
    <w:p w14:paraId="65FF7D15" w14:textId="77777777" w:rsidR="00ED76D3" w:rsidRDefault="00ED76D3" w:rsidP="00426DB1">
      <w:pPr>
        <w:tabs>
          <w:tab w:val="right" w:pos="8730"/>
        </w:tabs>
        <w:rPr>
          <w:caps/>
        </w:rPr>
      </w:pPr>
    </w:p>
    <w:p w14:paraId="5A6C83A3" w14:textId="77777777" w:rsidR="00426DB1" w:rsidRDefault="00426DB1" w:rsidP="00426DB1">
      <w:pPr>
        <w:tabs>
          <w:tab w:val="right" w:pos="8730"/>
        </w:tabs>
        <w:rPr>
          <w:caps/>
        </w:rPr>
      </w:pPr>
    </w:p>
    <w:p w14:paraId="5891F651" w14:textId="77777777" w:rsidR="00426DB1" w:rsidRDefault="00426DB1" w:rsidP="00426DB1">
      <w:pPr>
        <w:tabs>
          <w:tab w:val="right" w:pos="8730"/>
        </w:tabs>
        <w:rPr>
          <w:caps/>
        </w:rPr>
      </w:pPr>
    </w:p>
    <w:p w14:paraId="036F0929" w14:textId="77777777" w:rsidR="00426DB1" w:rsidRDefault="00426DB1" w:rsidP="00426DB1">
      <w:pPr>
        <w:tabs>
          <w:tab w:val="right" w:pos="8730"/>
        </w:tabs>
        <w:rPr>
          <w:caps/>
        </w:rPr>
      </w:pPr>
    </w:p>
    <w:p w14:paraId="1D6F72DD" w14:textId="77777777" w:rsidR="00426DB1" w:rsidRDefault="00426DB1" w:rsidP="00426DB1">
      <w:pPr>
        <w:tabs>
          <w:tab w:val="right" w:pos="8730"/>
        </w:tabs>
        <w:rPr>
          <w:caps/>
        </w:rPr>
      </w:pPr>
    </w:p>
    <w:p w14:paraId="395CFB10" w14:textId="77777777" w:rsidR="00426DB1" w:rsidRDefault="00426DB1" w:rsidP="00426DB1">
      <w:pPr>
        <w:tabs>
          <w:tab w:val="right" w:pos="8730"/>
        </w:tabs>
        <w:rPr>
          <w:caps/>
        </w:rPr>
      </w:pPr>
    </w:p>
    <w:p w14:paraId="2D360A72" w14:textId="4EDDC525" w:rsidR="00426DB1" w:rsidRDefault="00426DB1" w:rsidP="00426DB1">
      <w:pPr>
        <w:tabs>
          <w:tab w:val="right" w:pos="8730"/>
        </w:tabs>
      </w:pPr>
      <w:r w:rsidRPr="007822A5">
        <w:rPr>
          <w:caps/>
        </w:rPr>
        <w:t xml:space="preserve">TEIKIA </w:t>
      </w:r>
      <w:r>
        <w:t>administracijos</w:t>
      </w:r>
      <w:r w:rsidRPr="007822A5">
        <w:rPr>
          <w:caps/>
        </w:rPr>
        <w:t xml:space="preserve"> </w:t>
      </w:r>
      <w:r>
        <w:t xml:space="preserve">direktorius </w:t>
      </w:r>
      <w:r w:rsidR="00ED76D3">
        <w:t>Sigitas Karbauskas</w:t>
      </w:r>
      <w:r w:rsidRPr="007822A5">
        <w:t xml:space="preserve">  </w:t>
      </w:r>
    </w:p>
    <w:p w14:paraId="0D3B91A2" w14:textId="77777777" w:rsidR="00426DB1" w:rsidRPr="007822A5" w:rsidRDefault="00426DB1" w:rsidP="00426DB1">
      <w:pPr>
        <w:tabs>
          <w:tab w:val="right" w:pos="8730"/>
        </w:tabs>
      </w:pPr>
    </w:p>
    <w:p w14:paraId="414E9BA4" w14:textId="77777777" w:rsidR="00426DB1" w:rsidRDefault="00426DB1" w:rsidP="00426DB1">
      <w:pPr>
        <w:tabs>
          <w:tab w:val="right" w:pos="8730"/>
        </w:tabs>
      </w:pPr>
      <w:r w:rsidRPr="007822A5">
        <w:t xml:space="preserve">PARENGĖ  </w:t>
      </w:r>
      <w:r>
        <w:t>I. Gailienė</w:t>
      </w:r>
    </w:p>
    <w:p w14:paraId="7FB5A75C" w14:textId="77777777" w:rsidR="00426DB1" w:rsidRDefault="00426DB1" w:rsidP="00426DB1">
      <w:pPr>
        <w:tabs>
          <w:tab w:val="right" w:pos="8730"/>
        </w:tabs>
      </w:pPr>
    </w:p>
    <w:p w14:paraId="76E26AE1" w14:textId="77777777" w:rsidR="00426DB1" w:rsidRPr="007822A5" w:rsidRDefault="00426DB1" w:rsidP="00426DB1">
      <w:pPr>
        <w:tabs>
          <w:tab w:val="right" w:pos="8730"/>
        </w:tabs>
      </w:pPr>
      <w:r w:rsidRPr="007822A5">
        <w:t xml:space="preserve">SUDERINTA   </w:t>
      </w:r>
    </w:p>
    <w:p w14:paraId="015D58AA" w14:textId="77777777" w:rsidR="00426DB1" w:rsidRDefault="00426DB1" w:rsidP="00426DB1">
      <w:pPr>
        <w:tabs>
          <w:tab w:val="right" w:pos="8730"/>
        </w:tabs>
      </w:pPr>
      <w:r>
        <w:t>D. Beliokaitė</w:t>
      </w:r>
    </w:p>
    <w:p w14:paraId="751F1220" w14:textId="77777777" w:rsidR="00426DB1" w:rsidRDefault="00426DB1" w:rsidP="00426DB1">
      <w:pPr>
        <w:tabs>
          <w:tab w:val="right" w:pos="8730"/>
        </w:tabs>
      </w:pPr>
      <w:r w:rsidRPr="007822A5">
        <w:t xml:space="preserve">V. Jasas </w:t>
      </w:r>
    </w:p>
    <w:p w14:paraId="6566A67A" w14:textId="77777777" w:rsidR="00426DB1" w:rsidRDefault="00426DB1" w:rsidP="00426DB1">
      <w:pPr>
        <w:tabs>
          <w:tab w:val="right" w:pos="8730"/>
        </w:tabs>
      </w:pPr>
      <w:r>
        <w:t>A. Jansonienė</w:t>
      </w:r>
    </w:p>
    <w:p w14:paraId="2E0D7E06" w14:textId="7564F5CA" w:rsidR="00426DB1" w:rsidRDefault="00ED76D3" w:rsidP="00426DB1">
      <w:pPr>
        <w:tabs>
          <w:tab w:val="right" w:pos="8730"/>
        </w:tabs>
      </w:pPr>
      <w:r>
        <w:t>V. Butkus</w:t>
      </w:r>
    </w:p>
    <w:p w14:paraId="56A86EA4" w14:textId="77777777" w:rsidR="00426DB1" w:rsidRDefault="00426DB1" w:rsidP="00426DB1">
      <w:pPr>
        <w:tabs>
          <w:tab w:val="right" w:pos="8730"/>
        </w:tabs>
      </w:pPr>
      <w:r>
        <w:t>L. Liutikienė</w:t>
      </w:r>
    </w:p>
    <w:p w14:paraId="16A967D7" w14:textId="77777777" w:rsidR="00426DB1" w:rsidRPr="007822A5" w:rsidRDefault="00426DB1" w:rsidP="00426DB1">
      <w:pPr>
        <w:tabs>
          <w:tab w:val="right" w:pos="8730"/>
        </w:tabs>
      </w:pPr>
      <w:r>
        <w:t xml:space="preserve">B. Markauskas </w:t>
      </w:r>
    </w:p>
    <w:p w14:paraId="3FEE2114" w14:textId="77777777" w:rsidR="00D36518" w:rsidRDefault="00D36518" w:rsidP="00E63245">
      <w:pPr>
        <w:jc w:val="center"/>
        <w:rPr>
          <w:b/>
        </w:rPr>
      </w:pPr>
    </w:p>
    <w:p w14:paraId="6877A5D3" w14:textId="20313D21" w:rsidR="00D36518" w:rsidRDefault="00D36518" w:rsidP="00E63245">
      <w:pPr>
        <w:jc w:val="center"/>
        <w:rPr>
          <w:b/>
        </w:rPr>
      </w:pPr>
    </w:p>
    <w:p w14:paraId="1C02D356" w14:textId="77777777" w:rsidR="00EE3C4B" w:rsidRDefault="00EE3C4B" w:rsidP="00E63245">
      <w:pPr>
        <w:jc w:val="center"/>
        <w:rPr>
          <w:b/>
        </w:rPr>
      </w:pPr>
    </w:p>
    <w:p w14:paraId="1C421029" w14:textId="77777777" w:rsidR="00490963" w:rsidRDefault="00490963" w:rsidP="00E63245">
      <w:pPr>
        <w:jc w:val="center"/>
        <w:rPr>
          <w:b/>
        </w:rPr>
      </w:pPr>
    </w:p>
    <w:p w14:paraId="7437F2CA" w14:textId="1A5A7B8A" w:rsidR="00E63245" w:rsidRPr="00BD3403" w:rsidRDefault="00E63245" w:rsidP="00E63245">
      <w:pPr>
        <w:jc w:val="center"/>
        <w:rPr>
          <w:b/>
        </w:rPr>
      </w:pPr>
      <w:r w:rsidRPr="00BD3403">
        <w:rPr>
          <w:b/>
        </w:rPr>
        <w:lastRenderedPageBreak/>
        <w:t>KLAIPĖDOS RAJONO SAVIVALDYBĖS ADMINISTRACIJA</w:t>
      </w:r>
    </w:p>
    <w:p w14:paraId="216A1C41" w14:textId="77777777" w:rsidR="00E63245" w:rsidRPr="00BD3403" w:rsidRDefault="00E63245" w:rsidP="00E63245">
      <w:pPr>
        <w:jc w:val="center"/>
        <w:rPr>
          <w:b/>
          <w:lang w:val="en-GB"/>
        </w:rPr>
      </w:pPr>
    </w:p>
    <w:p w14:paraId="7ECAC09A" w14:textId="77777777" w:rsidR="00E63245" w:rsidRPr="00BD3403" w:rsidRDefault="00E63245" w:rsidP="00E63245">
      <w:pPr>
        <w:jc w:val="center"/>
        <w:rPr>
          <w:b/>
        </w:rPr>
      </w:pPr>
      <w:r w:rsidRPr="00BD3403">
        <w:rPr>
          <w:b/>
        </w:rPr>
        <w:t>AIŠKINAMASIS RAŠTAS</w:t>
      </w:r>
    </w:p>
    <w:p w14:paraId="434BCFBA" w14:textId="77E8258E" w:rsidR="00E63245" w:rsidRDefault="00E63245" w:rsidP="00E63245">
      <w:pPr>
        <w:jc w:val="center"/>
        <w:rPr>
          <w:b/>
        </w:rPr>
      </w:pPr>
      <w:r w:rsidRPr="00BD3403">
        <w:rPr>
          <w:b/>
        </w:rPr>
        <w:t>20</w:t>
      </w:r>
      <w:r w:rsidR="001516BA">
        <w:rPr>
          <w:b/>
        </w:rPr>
        <w:t>2</w:t>
      </w:r>
      <w:r w:rsidR="00ED76D3">
        <w:rPr>
          <w:b/>
        </w:rPr>
        <w:t>3</w:t>
      </w:r>
      <w:r w:rsidRPr="00BD3403">
        <w:rPr>
          <w:b/>
        </w:rPr>
        <w:t>-</w:t>
      </w:r>
      <w:r w:rsidR="001311E4">
        <w:rPr>
          <w:b/>
        </w:rPr>
        <w:t>0</w:t>
      </w:r>
      <w:r w:rsidR="003C235D">
        <w:rPr>
          <w:b/>
        </w:rPr>
        <w:t>3</w:t>
      </w:r>
      <w:r w:rsidRPr="00BD3403">
        <w:rPr>
          <w:b/>
        </w:rPr>
        <w:t>-</w:t>
      </w:r>
      <w:r w:rsidR="00ED76D3">
        <w:rPr>
          <w:b/>
        </w:rPr>
        <w:t>13</w:t>
      </w:r>
      <w:r w:rsidRPr="00BD3403">
        <w:rPr>
          <w:b/>
        </w:rPr>
        <w:t xml:space="preserve"> </w:t>
      </w:r>
    </w:p>
    <w:p w14:paraId="4E6CEF1B" w14:textId="77777777" w:rsidR="00674ACC" w:rsidRPr="00BD3403" w:rsidRDefault="00674ACC" w:rsidP="00E63245">
      <w:pPr>
        <w:jc w:val="center"/>
        <w:rPr>
          <w:b/>
        </w:rPr>
      </w:pPr>
    </w:p>
    <w:p w14:paraId="5235B199" w14:textId="2A661518" w:rsidR="004E1BB3" w:rsidRDefault="00E63245" w:rsidP="00993A3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BD3403">
        <w:rPr>
          <w:rStyle w:val="Grietas"/>
          <w:rFonts w:ascii="Times New Roman" w:hAnsi="Times New Roman"/>
          <w:szCs w:val="24"/>
        </w:rPr>
        <w:t>DĖL TARYBOS SPRENDIMO „</w:t>
      </w:r>
      <w:r w:rsidR="00993A3D" w:rsidRPr="00BD3403">
        <w:rPr>
          <w:rFonts w:ascii="Times New Roman" w:hAnsi="Times New Roman"/>
          <w:b/>
          <w:spacing w:val="20"/>
          <w:szCs w:val="24"/>
        </w:rPr>
        <w:t>DĖL</w:t>
      </w:r>
      <w:r w:rsidR="005E0F13">
        <w:rPr>
          <w:rFonts w:ascii="Times New Roman" w:hAnsi="Times New Roman"/>
          <w:b/>
          <w:spacing w:val="20"/>
          <w:szCs w:val="24"/>
        </w:rPr>
        <w:t xml:space="preserve"> SOCIALINIŲ PASLAUGŲ ĮSTAIGŲ 202</w:t>
      </w:r>
      <w:r w:rsidR="00ED76D3">
        <w:rPr>
          <w:rFonts w:ascii="Times New Roman" w:hAnsi="Times New Roman"/>
          <w:b/>
          <w:spacing w:val="20"/>
          <w:szCs w:val="24"/>
        </w:rPr>
        <w:t>2</w:t>
      </w:r>
      <w:r w:rsidR="005E0F13">
        <w:rPr>
          <w:rFonts w:ascii="Times New Roman" w:hAnsi="Times New Roman"/>
          <w:b/>
          <w:spacing w:val="20"/>
          <w:szCs w:val="24"/>
        </w:rPr>
        <w:t xml:space="preserve"> METŲ VEIKLOS ATASKAITŲ </w:t>
      </w:r>
      <w:r w:rsidR="00993A3D">
        <w:rPr>
          <w:rFonts w:ascii="Times New Roman" w:hAnsi="Times New Roman"/>
          <w:b/>
          <w:spacing w:val="20"/>
          <w:szCs w:val="24"/>
        </w:rPr>
        <w:t xml:space="preserve"> </w:t>
      </w:r>
      <w:r w:rsidR="001311E4">
        <w:rPr>
          <w:rFonts w:ascii="Times New Roman" w:hAnsi="Times New Roman"/>
          <w:b/>
          <w:spacing w:val="20"/>
          <w:szCs w:val="24"/>
        </w:rPr>
        <w:t>TVIRTINIMO</w:t>
      </w:r>
      <w:r w:rsidR="00993A3D">
        <w:rPr>
          <w:rFonts w:ascii="Times New Roman" w:hAnsi="Times New Roman"/>
          <w:b/>
          <w:spacing w:val="20"/>
          <w:szCs w:val="24"/>
        </w:rPr>
        <w:t>“</w:t>
      </w:r>
      <w:r w:rsidR="00F46717">
        <w:rPr>
          <w:rFonts w:ascii="Times New Roman" w:hAnsi="Times New Roman"/>
          <w:b/>
          <w:spacing w:val="20"/>
          <w:szCs w:val="24"/>
        </w:rPr>
        <w:t xml:space="preserve"> PROJEKTO</w:t>
      </w:r>
    </w:p>
    <w:p w14:paraId="57961DBD" w14:textId="4D4103A5" w:rsidR="00993A3D" w:rsidRPr="00BD3403" w:rsidRDefault="00993A3D" w:rsidP="00993A3D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pacing w:val="20"/>
          <w:szCs w:val="24"/>
        </w:rPr>
        <w:t xml:space="preserve">    </w:t>
      </w:r>
    </w:p>
    <w:p w14:paraId="22C0DA27" w14:textId="34FFCB61" w:rsidR="001516BA" w:rsidRPr="00BD3403" w:rsidRDefault="001516BA" w:rsidP="001516BA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</w:p>
    <w:p w14:paraId="627F5091" w14:textId="5C2878D6" w:rsidR="00E81D45" w:rsidRDefault="00426DB1" w:rsidP="00426DB1">
      <w:pPr>
        <w:pStyle w:val="Sraopastraipa"/>
        <w:numPr>
          <w:ilvl w:val="0"/>
          <w:numId w:val="14"/>
        </w:numPr>
        <w:tabs>
          <w:tab w:val="left" w:pos="1134"/>
        </w:tabs>
        <w:ind w:left="0" w:firstLine="720"/>
        <w:jc w:val="both"/>
      </w:pPr>
      <w:r w:rsidRPr="006E2918">
        <w:rPr>
          <w:b/>
          <w:bCs/>
        </w:rPr>
        <w:t>Parengto sprendimo projekto tikslai, uždaviniai (ko sprendimo projektu norima pasiekti)</w:t>
      </w:r>
      <w:r w:rsidRPr="00F34D34">
        <w:rPr>
          <w:bCs/>
        </w:rPr>
        <w:t>:</w:t>
      </w:r>
      <w:r>
        <w:t xml:space="preserve"> p</w:t>
      </w:r>
      <w:r w:rsidR="00E81D45" w:rsidRPr="00E81D45">
        <w:t>ateikti steigėjui</w:t>
      </w:r>
      <w:r w:rsidR="00BC7B78">
        <w:t xml:space="preserve"> – Klaipėdos rajono savivaldybės tarybai</w:t>
      </w:r>
      <w:r w:rsidR="00E81D45" w:rsidRPr="00E81D45">
        <w:t xml:space="preserve"> susipažinti ir priimti sprendimą dėl </w:t>
      </w:r>
      <w:r w:rsidR="00E81D45">
        <w:t xml:space="preserve">Klaipėdos rajono savivaldybės </w:t>
      </w:r>
      <w:r w:rsidR="00E81D45" w:rsidRPr="00E81D45">
        <w:t>biudžetinių įstaigų, teikiančių socialines paslaugas, 202</w:t>
      </w:r>
      <w:r w:rsidR="00ED76D3">
        <w:t>2</w:t>
      </w:r>
      <w:r w:rsidR="00E81D45" w:rsidRPr="00E81D45">
        <w:t xml:space="preserve"> metų veiklos ataskaitų.  </w:t>
      </w:r>
    </w:p>
    <w:p w14:paraId="6AE309BE" w14:textId="453BD7FB" w:rsidR="00E81D45" w:rsidRPr="00847D4D" w:rsidRDefault="00847D4D" w:rsidP="00426DB1">
      <w:pPr>
        <w:tabs>
          <w:tab w:val="left" w:pos="9072"/>
          <w:tab w:val="left" w:pos="9356"/>
        </w:tabs>
        <w:ind w:firstLine="709"/>
        <w:jc w:val="both"/>
        <w:rPr>
          <w:b/>
        </w:rPr>
      </w:pPr>
      <w:r>
        <w:rPr>
          <w:b/>
        </w:rPr>
        <w:t xml:space="preserve">2. </w:t>
      </w:r>
      <w:r w:rsidR="00426DB1" w:rsidRPr="00F34D34">
        <w:rPr>
          <w:b/>
        </w:rPr>
        <w:t>Kuo vadovaujantis parengtas sprendimo projektas</w:t>
      </w:r>
      <w:r w:rsidR="00322081" w:rsidRPr="00847D4D">
        <w:rPr>
          <w:b/>
          <w:lang w:val="x-none"/>
        </w:rPr>
        <w:t>:</w:t>
      </w:r>
      <w:r w:rsidR="001311E4" w:rsidRPr="00847D4D">
        <w:rPr>
          <w:b/>
        </w:rPr>
        <w:t xml:space="preserve"> </w:t>
      </w:r>
      <w:r w:rsidR="00E81D45">
        <w:t xml:space="preserve">Klaipėdos rajono savivaldybės tarybos veiklos reglamento, patvirtinto Klaipėdos rajono savivaldybės tarybos 2013 m. sausio 31 d. sprendimu Nr. T11-46 „Dėl Klaipėdos rajono savivaldybės tarybos veiklos reglamento patvirtinimo“, </w:t>
      </w:r>
      <w:r w:rsidR="00220844">
        <w:t>91</w:t>
      </w:r>
      <w:r w:rsidR="00E81D45">
        <w:t>.3 punkt</w:t>
      </w:r>
      <w:r>
        <w:t xml:space="preserve">e numatyta prievolė biudžetinėms įstaigoms teikti </w:t>
      </w:r>
      <w:r w:rsidR="005F1A4D">
        <w:t>steigėjui</w:t>
      </w:r>
      <w:r>
        <w:t xml:space="preserve"> metines veiklos ataskaitas, dėl kurių steigėjas priima sprendimą. </w:t>
      </w:r>
    </w:p>
    <w:p w14:paraId="4295E23A" w14:textId="7F5256FB" w:rsidR="00322081" w:rsidRDefault="00322081" w:rsidP="00322081">
      <w:pPr>
        <w:tabs>
          <w:tab w:val="left" w:pos="0"/>
          <w:tab w:val="left" w:pos="851"/>
          <w:tab w:val="left" w:pos="1985"/>
          <w:tab w:val="left" w:pos="9072"/>
          <w:tab w:val="left" w:pos="9356"/>
          <w:tab w:val="right" w:pos="9639"/>
        </w:tabs>
        <w:ind w:right="-81"/>
        <w:jc w:val="both"/>
      </w:pPr>
      <w:r w:rsidRPr="00322081">
        <w:t xml:space="preserve"> </w:t>
      </w:r>
      <w:r w:rsidRPr="00322081">
        <w:rPr>
          <w:b/>
          <w:bCs/>
        </w:rPr>
        <w:t xml:space="preserve">           3. </w:t>
      </w:r>
      <w:r w:rsidR="00426DB1" w:rsidRPr="006E2918">
        <w:rPr>
          <w:b/>
        </w:rPr>
        <w:t>Kaip šiuo metu yra teisiškai reglamentuojami projekte aptariami klausimai</w:t>
      </w:r>
      <w:r w:rsidRPr="00322081">
        <w:rPr>
          <w:b/>
          <w:bCs/>
          <w:lang w:val="en-GB"/>
        </w:rPr>
        <w:t>:</w:t>
      </w:r>
      <w:r w:rsidR="001311E4">
        <w:t xml:space="preserve">. </w:t>
      </w:r>
      <w:r w:rsidRPr="00322081">
        <w:t xml:space="preserve"> </w:t>
      </w:r>
    </w:p>
    <w:p w14:paraId="14DFE14F" w14:textId="6CA2FB0B" w:rsidR="00426DB1" w:rsidRPr="00322081" w:rsidRDefault="00426DB1" w:rsidP="00426DB1">
      <w:pPr>
        <w:tabs>
          <w:tab w:val="left" w:pos="0"/>
          <w:tab w:val="left" w:pos="851"/>
          <w:tab w:val="left" w:pos="1985"/>
          <w:tab w:val="left" w:pos="9072"/>
          <w:tab w:val="left" w:pos="9356"/>
          <w:tab w:val="right" w:pos="9639"/>
        </w:tabs>
        <w:ind w:right="-81" w:firstLine="709"/>
        <w:jc w:val="both"/>
        <w:rPr>
          <w:bCs/>
        </w:rPr>
      </w:pPr>
      <w:r>
        <w:rPr>
          <w:b/>
          <w:bCs/>
        </w:rPr>
        <w:t xml:space="preserve">4. </w:t>
      </w:r>
      <w:r w:rsidRPr="00BE272D">
        <w:rPr>
          <w:b/>
          <w:bCs/>
        </w:rPr>
        <w:t xml:space="preserve">Kokių </w:t>
      </w:r>
      <w:r>
        <w:rPr>
          <w:b/>
          <w:bCs/>
        </w:rPr>
        <w:t xml:space="preserve">teigiamų </w:t>
      </w:r>
      <w:r w:rsidRPr="00BE272D">
        <w:rPr>
          <w:b/>
          <w:bCs/>
        </w:rPr>
        <w:t>rezultatų yra laukiama</w:t>
      </w:r>
      <w:r w:rsidR="00F86C93">
        <w:rPr>
          <w:b/>
          <w:bCs/>
        </w:rPr>
        <w:t xml:space="preserve">: </w:t>
      </w:r>
      <w:r w:rsidR="00F86C93" w:rsidRPr="00AE357E">
        <w:rPr>
          <w:bCs/>
        </w:rPr>
        <w:t>Savivaldybės tarybos nariai ir visuomenė gali susipažinti su įstaigų veiklos 20</w:t>
      </w:r>
      <w:r w:rsidR="00F86C93">
        <w:rPr>
          <w:bCs/>
        </w:rPr>
        <w:t>2</w:t>
      </w:r>
      <w:r w:rsidR="00ED76D3">
        <w:rPr>
          <w:bCs/>
        </w:rPr>
        <w:t>2</w:t>
      </w:r>
      <w:r w:rsidR="00F86C93" w:rsidRPr="00AE357E">
        <w:rPr>
          <w:bCs/>
        </w:rPr>
        <w:t xml:space="preserve"> </w:t>
      </w:r>
      <w:r w:rsidR="00F86C93">
        <w:rPr>
          <w:bCs/>
        </w:rPr>
        <w:t>metais pagrindiniais rezultatų rodikliais</w:t>
      </w:r>
    </w:p>
    <w:p w14:paraId="0B149FD1" w14:textId="3ABBFABD" w:rsidR="00322081" w:rsidRPr="00214230" w:rsidRDefault="00426DB1" w:rsidP="00BA0808">
      <w:pPr>
        <w:tabs>
          <w:tab w:val="left" w:pos="0"/>
          <w:tab w:val="left" w:pos="851"/>
          <w:tab w:val="left" w:pos="1985"/>
          <w:tab w:val="left" w:pos="9072"/>
          <w:tab w:val="left" w:pos="9356"/>
          <w:tab w:val="right" w:pos="9639"/>
        </w:tabs>
        <w:ind w:right="-81" w:firstLine="709"/>
        <w:jc w:val="both"/>
      </w:pPr>
      <w:r>
        <w:rPr>
          <w:b/>
          <w:bCs/>
        </w:rPr>
        <w:t>5</w:t>
      </w:r>
      <w:r w:rsidR="00322081" w:rsidRPr="00322081">
        <w:rPr>
          <w:b/>
          <w:bCs/>
        </w:rPr>
        <w:t>.</w:t>
      </w:r>
      <w:r w:rsidR="00322081" w:rsidRPr="00322081">
        <w:rPr>
          <w:bCs/>
        </w:rPr>
        <w:t xml:space="preserve"> </w:t>
      </w:r>
      <w:r w:rsidR="00BA0808" w:rsidRPr="00D62355">
        <w:rPr>
          <w:b/>
        </w:rPr>
        <w:t>Galimos neigiamos pasekmės priėmus siūlomą Savivaldybės tarybos sprendimo pro</w:t>
      </w:r>
      <w:r w:rsidR="00BA0808" w:rsidRPr="00D62355">
        <w:rPr>
          <w:b/>
          <w:bCs/>
        </w:rPr>
        <w:t>jektą ir kokių</w:t>
      </w:r>
      <w:r w:rsidR="00BA0808" w:rsidRPr="00BE272D">
        <w:rPr>
          <w:b/>
          <w:bCs/>
        </w:rPr>
        <w:t xml:space="preserve"> priemonių būtina imtis, siekiant išvengti neigiamų pasekmių</w:t>
      </w:r>
      <w:r w:rsidR="00322081" w:rsidRPr="00322081">
        <w:rPr>
          <w:b/>
          <w:bCs/>
        </w:rPr>
        <w:t xml:space="preserve">: </w:t>
      </w:r>
      <w:r w:rsidR="00214230" w:rsidRPr="00214230">
        <w:t xml:space="preserve">neigiamų pasekmių nenumatoma. </w:t>
      </w:r>
    </w:p>
    <w:p w14:paraId="3143D91D" w14:textId="7E2685E2" w:rsidR="00322081" w:rsidRPr="001561B0" w:rsidRDefault="00BA0808" w:rsidP="001561B0">
      <w:pPr>
        <w:ind w:firstLine="709"/>
        <w:jc w:val="both"/>
        <w:rPr>
          <w:bCs/>
        </w:rPr>
      </w:pPr>
      <w:r>
        <w:rPr>
          <w:b/>
        </w:rPr>
        <w:t>6</w:t>
      </w:r>
      <w:r w:rsidR="00322081" w:rsidRPr="00322081">
        <w:rPr>
          <w:b/>
        </w:rPr>
        <w:t>. Kokie šios srities teisės aktai tebegalioja ir kokius teisės aktus būtina pakeisti ar panaikinti, priėmus teikiamą Savivaldybės tarybos sprendimo projektą:</w:t>
      </w:r>
      <w:r w:rsidR="00322081" w:rsidRPr="00322081">
        <w:t xml:space="preserve"> </w:t>
      </w:r>
      <w:r w:rsidR="00AD57BD">
        <w:t xml:space="preserve"> </w:t>
      </w:r>
      <w:r w:rsidR="001561B0" w:rsidRPr="00D62355">
        <w:t>galioja preambulėje nurodyti teisės aktai.</w:t>
      </w:r>
    </w:p>
    <w:p w14:paraId="7839329A" w14:textId="6C40F9A9" w:rsidR="00BA0808" w:rsidRDefault="00BA0808" w:rsidP="00BA0808">
      <w:pPr>
        <w:tabs>
          <w:tab w:val="left" w:pos="9072"/>
          <w:tab w:val="left" w:pos="9356"/>
        </w:tabs>
        <w:ind w:firstLine="709"/>
        <w:contextualSpacing/>
        <w:jc w:val="both"/>
        <w:rPr>
          <w:bCs/>
        </w:rPr>
      </w:pPr>
      <w:r>
        <w:rPr>
          <w:b/>
          <w:bCs/>
        </w:rPr>
        <w:t>7</w:t>
      </w:r>
      <w:r w:rsidR="001561B0" w:rsidRPr="001561B0">
        <w:rPr>
          <w:b/>
          <w:bCs/>
        </w:rPr>
        <w:t xml:space="preserve"> </w:t>
      </w:r>
      <w:r w:rsidR="001561B0" w:rsidRPr="00BE272D">
        <w:rPr>
          <w:b/>
          <w:bCs/>
        </w:rPr>
        <w:t>Projekto rengimo metu gauti specialistų vertinimai ir išvados. Ekonominiai apskaičiavimai</w:t>
      </w:r>
      <w:r w:rsidR="00322081" w:rsidRPr="00322081">
        <w:rPr>
          <w:bCs/>
        </w:rPr>
        <w:t xml:space="preserve">: </w:t>
      </w:r>
      <w:r w:rsidR="00490963">
        <w:rPr>
          <w:bCs/>
        </w:rPr>
        <w:t>nėra.</w:t>
      </w:r>
    </w:p>
    <w:p w14:paraId="0A0F6582" w14:textId="158BBB81" w:rsidR="00033262" w:rsidRDefault="00BA0808" w:rsidP="00BA0808">
      <w:pPr>
        <w:tabs>
          <w:tab w:val="left" w:pos="9072"/>
          <w:tab w:val="left" w:pos="9356"/>
        </w:tabs>
        <w:ind w:firstLine="709"/>
        <w:contextualSpacing/>
        <w:jc w:val="both"/>
        <w:rPr>
          <w:bCs/>
        </w:rPr>
      </w:pPr>
      <w:r>
        <w:rPr>
          <w:b/>
          <w:bCs/>
        </w:rPr>
        <w:t>8</w:t>
      </w:r>
      <w:r w:rsidR="00322081" w:rsidRPr="00322081">
        <w:rPr>
          <w:b/>
          <w:bCs/>
        </w:rPr>
        <w:t>. Sprendimo įgyvendinimui reikalingos lėš</w:t>
      </w:r>
      <w:r w:rsidR="00033262">
        <w:rPr>
          <w:b/>
          <w:bCs/>
        </w:rPr>
        <w:t>os</w:t>
      </w:r>
      <w:r w:rsidR="00F86C93">
        <w:rPr>
          <w:b/>
          <w:bCs/>
        </w:rPr>
        <w:t>:</w:t>
      </w:r>
      <w:r w:rsidR="00F86C93" w:rsidRPr="00F86C93">
        <w:rPr>
          <w:bCs/>
        </w:rPr>
        <w:t xml:space="preserve"> </w:t>
      </w:r>
      <w:r w:rsidR="00490963">
        <w:rPr>
          <w:bCs/>
        </w:rPr>
        <w:t>nereikalingos</w:t>
      </w:r>
      <w:r w:rsidR="00F86C93">
        <w:rPr>
          <w:bCs/>
        </w:rPr>
        <w:t>.</w:t>
      </w:r>
    </w:p>
    <w:p w14:paraId="189420DF" w14:textId="77777777" w:rsidR="000D2CD3" w:rsidRDefault="00BA0808" w:rsidP="00BA0808">
      <w:pPr>
        <w:pStyle w:val="Sraopastraipa"/>
        <w:tabs>
          <w:tab w:val="left" w:pos="540"/>
          <w:tab w:val="right" w:pos="9639"/>
        </w:tabs>
        <w:ind w:left="0" w:right="-81" w:firstLine="709"/>
        <w:jc w:val="both"/>
        <w:rPr>
          <w:bCs/>
          <w:lang w:eastAsia="lt-LT"/>
        </w:rPr>
      </w:pPr>
      <w:r>
        <w:rPr>
          <w:b/>
          <w:bCs/>
        </w:rPr>
        <w:t>9</w:t>
      </w:r>
      <w:r w:rsidR="000E6D9C" w:rsidRPr="00AD57BD">
        <w:rPr>
          <w:b/>
          <w:bCs/>
        </w:rPr>
        <w:t xml:space="preserve">. </w:t>
      </w:r>
      <w:r w:rsidR="00E63245" w:rsidRPr="00AD57BD">
        <w:rPr>
          <w:b/>
          <w:bCs/>
        </w:rPr>
        <w:t>Kiti, autoriaus nuomone, reikalingi pagrindimai ir paaiškinima</w:t>
      </w:r>
      <w:r w:rsidR="00E63245" w:rsidRPr="00AD57BD">
        <w:rPr>
          <w:b/>
          <w:bCs/>
          <w:lang w:eastAsia="lt-LT"/>
        </w:rPr>
        <w:t>i:</w:t>
      </w:r>
      <w:r w:rsidR="00E63245" w:rsidRPr="00AD57BD">
        <w:rPr>
          <w:bCs/>
          <w:lang w:eastAsia="lt-LT"/>
        </w:rPr>
        <w:t xml:space="preserve"> </w:t>
      </w:r>
      <w:r w:rsidR="00847D4D">
        <w:rPr>
          <w:bCs/>
          <w:lang w:eastAsia="lt-LT"/>
        </w:rPr>
        <w:t>Klaipėdos rajono savivaldybėje veikia 4 biudžetinės socialinių paslaugų įstaigos</w:t>
      </w:r>
      <w:r w:rsidR="00654495">
        <w:rPr>
          <w:bCs/>
          <w:lang w:eastAsia="lt-LT"/>
        </w:rPr>
        <w:t xml:space="preserve">, teikiančios skirtingas socialines paslaugas. Gargždų socialinių paslaugų centras turi </w:t>
      </w:r>
      <w:r w:rsidR="00ED76D3">
        <w:rPr>
          <w:bCs/>
          <w:lang w:eastAsia="lt-LT"/>
        </w:rPr>
        <w:t>tris</w:t>
      </w:r>
      <w:r w:rsidR="00654495">
        <w:rPr>
          <w:bCs/>
          <w:lang w:eastAsia="lt-LT"/>
        </w:rPr>
        <w:t xml:space="preserve"> padalinius (Globos centras</w:t>
      </w:r>
      <w:r w:rsidR="00ED76D3">
        <w:rPr>
          <w:bCs/>
          <w:lang w:eastAsia="lt-LT"/>
        </w:rPr>
        <w:t>, Pagalbos vaikui ir šeimai padalinys</w:t>
      </w:r>
      <w:r w:rsidR="00654495">
        <w:rPr>
          <w:bCs/>
          <w:lang w:eastAsia="lt-LT"/>
        </w:rPr>
        <w:t xml:space="preserve"> ir nakvynės namai), kitos įstaigos struktūrinių padalinių ar filialų neturi.</w:t>
      </w:r>
    </w:p>
    <w:p w14:paraId="12DCD7B7" w14:textId="77777777" w:rsidR="000D2CD3" w:rsidRDefault="000D2CD3" w:rsidP="00BA0808">
      <w:pPr>
        <w:pStyle w:val="Sraopastraipa"/>
        <w:tabs>
          <w:tab w:val="left" w:pos="540"/>
          <w:tab w:val="right" w:pos="9639"/>
        </w:tabs>
        <w:ind w:left="0" w:right="-81" w:firstLine="709"/>
        <w:jc w:val="both"/>
        <w:rPr>
          <w:bCs/>
          <w:lang w:eastAsia="lt-LT"/>
        </w:rPr>
      </w:pPr>
      <w:r>
        <w:rPr>
          <w:bCs/>
          <w:lang w:eastAsia="lt-LT"/>
        </w:rPr>
        <w:t>PRIDEDAMA:</w:t>
      </w:r>
    </w:p>
    <w:p w14:paraId="67FAD0C1" w14:textId="793432A1" w:rsidR="000D2CD3" w:rsidRDefault="000D2CD3" w:rsidP="000D2CD3">
      <w:pPr>
        <w:pStyle w:val="Sraopastraipa"/>
        <w:numPr>
          <w:ilvl w:val="0"/>
          <w:numId w:val="15"/>
        </w:numPr>
        <w:tabs>
          <w:tab w:val="left" w:pos="540"/>
          <w:tab w:val="right" w:pos="9639"/>
        </w:tabs>
        <w:ind w:right="-81"/>
        <w:jc w:val="both"/>
        <w:rPr>
          <w:bCs/>
          <w:lang w:eastAsia="lt-LT"/>
        </w:rPr>
      </w:pPr>
      <w:r>
        <w:rPr>
          <w:bCs/>
          <w:lang w:eastAsia="lt-LT"/>
        </w:rPr>
        <w:t xml:space="preserve">Gargždų socialinių paslaugų centro 2022 m. veiklos ataskaita, </w:t>
      </w:r>
      <w:r w:rsidR="00E051AE">
        <w:rPr>
          <w:bCs/>
          <w:lang w:eastAsia="lt-LT"/>
        </w:rPr>
        <w:t>13 lapų;</w:t>
      </w:r>
    </w:p>
    <w:p w14:paraId="0C815FC2" w14:textId="2C6E59EF" w:rsidR="000D2CD3" w:rsidRDefault="000D2CD3" w:rsidP="000D2CD3">
      <w:pPr>
        <w:pStyle w:val="Sraopastraipa"/>
        <w:numPr>
          <w:ilvl w:val="0"/>
          <w:numId w:val="15"/>
        </w:numPr>
        <w:tabs>
          <w:tab w:val="left" w:pos="540"/>
          <w:tab w:val="right" w:pos="9639"/>
        </w:tabs>
        <w:ind w:right="-81"/>
        <w:jc w:val="both"/>
        <w:rPr>
          <w:bCs/>
          <w:lang w:eastAsia="lt-LT"/>
        </w:rPr>
      </w:pPr>
      <w:r>
        <w:rPr>
          <w:bCs/>
          <w:lang w:eastAsia="lt-LT"/>
        </w:rPr>
        <w:t>Klaipėdos rajono paramos šeimai centro 2022 m. ataskaita,</w:t>
      </w:r>
      <w:r w:rsidR="00E051AE">
        <w:rPr>
          <w:bCs/>
          <w:lang w:eastAsia="lt-LT"/>
        </w:rPr>
        <w:t xml:space="preserve"> 18 lapų;</w:t>
      </w:r>
    </w:p>
    <w:p w14:paraId="68BFD4D4" w14:textId="77777777" w:rsidR="000D2CD3" w:rsidRDefault="000D2CD3" w:rsidP="000D2CD3">
      <w:pPr>
        <w:pStyle w:val="Sraopastraipa"/>
        <w:numPr>
          <w:ilvl w:val="0"/>
          <w:numId w:val="15"/>
        </w:numPr>
        <w:tabs>
          <w:tab w:val="left" w:pos="540"/>
          <w:tab w:val="right" w:pos="9639"/>
        </w:tabs>
        <w:ind w:right="-81"/>
        <w:jc w:val="both"/>
        <w:rPr>
          <w:bCs/>
          <w:lang w:eastAsia="lt-LT"/>
        </w:rPr>
      </w:pPr>
      <w:r>
        <w:rPr>
          <w:bCs/>
          <w:lang w:eastAsia="lt-LT"/>
        </w:rPr>
        <w:t>Priekulės socialinių paslaugų centro 2022 m. ataskaita, 10 lapų;</w:t>
      </w:r>
    </w:p>
    <w:p w14:paraId="282C4679" w14:textId="3EAFB614" w:rsidR="00F9521D" w:rsidRPr="00AD57BD" w:rsidRDefault="000D2CD3" w:rsidP="000D2CD3">
      <w:pPr>
        <w:pStyle w:val="Sraopastraipa"/>
        <w:numPr>
          <w:ilvl w:val="0"/>
          <w:numId w:val="15"/>
        </w:numPr>
        <w:tabs>
          <w:tab w:val="left" w:pos="540"/>
          <w:tab w:val="right" w:pos="9639"/>
        </w:tabs>
        <w:ind w:right="-81"/>
        <w:jc w:val="both"/>
        <w:rPr>
          <w:bCs/>
          <w:lang w:eastAsia="lt-LT"/>
        </w:rPr>
      </w:pPr>
      <w:r>
        <w:rPr>
          <w:bCs/>
          <w:lang w:eastAsia="lt-LT"/>
        </w:rPr>
        <w:t>V. Gaigalaičio globos namų 2022 m. veiklos ataskaita, 15 lapų.</w:t>
      </w:r>
      <w:r w:rsidR="00654495">
        <w:rPr>
          <w:bCs/>
          <w:lang w:eastAsia="lt-LT"/>
        </w:rPr>
        <w:t xml:space="preserve"> </w:t>
      </w:r>
      <w:r w:rsidR="00847D4D">
        <w:rPr>
          <w:bCs/>
          <w:lang w:eastAsia="lt-LT"/>
        </w:rPr>
        <w:t xml:space="preserve"> </w:t>
      </w:r>
    </w:p>
    <w:p w14:paraId="27FB46AD" w14:textId="77777777" w:rsidR="00D072EF" w:rsidRDefault="00D072EF" w:rsidP="00D072EF">
      <w:pPr>
        <w:pStyle w:val="Pagrindiniotekstotrauka"/>
        <w:tabs>
          <w:tab w:val="left" w:pos="0"/>
        </w:tabs>
        <w:ind w:right="-81" w:firstLine="0"/>
        <w:rPr>
          <w:bCs/>
          <w:lang w:val="lt-LT"/>
        </w:rPr>
      </w:pPr>
    </w:p>
    <w:p w14:paraId="3F967FC5" w14:textId="77777777" w:rsidR="004E1BB3" w:rsidRDefault="004E1BB3" w:rsidP="00ED1A3B">
      <w:pPr>
        <w:pStyle w:val="Pagrindiniotekstotrauka"/>
        <w:tabs>
          <w:tab w:val="left" w:pos="0"/>
        </w:tabs>
        <w:ind w:right="-81" w:firstLine="0"/>
        <w:rPr>
          <w:bCs/>
          <w:lang w:val="lt-LT"/>
        </w:rPr>
      </w:pPr>
    </w:p>
    <w:p w14:paraId="0FDD868E" w14:textId="07F0CC93" w:rsidR="004E1BB3" w:rsidRDefault="004E1BB3" w:rsidP="00ED1A3B">
      <w:pPr>
        <w:pStyle w:val="Pagrindiniotekstotrauka"/>
        <w:tabs>
          <w:tab w:val="left" w:pos="0"/>
        </w:tabs>
        <w:ind w:right="-81" w:firstLine="0"/>
        <w:rPr>
          <w:bCs/>
          <w:lang w:val="lt-LT"/>
        </w:rPr>
      </w:pPr>
    </w:p>
    <w:p w14:paraId="1F28EA37" w14:textId="77777777" w:rsidR="0018537D" w:rsidRDefault="0018537D" w:rsidP="00ED1A3B">
      <w:pPr>
        <w:pStyle w:val="Pagrindiniotekstotrauka"/>
        <w:tabs>
          <w:tab w:val="left" w:pos="0"/>
        </w:tabs>
        <w:ind w:right="-81" w:firstLine="0"/>
        <w:rPr>
          <w:bCs/>
          <w:lang w:val="lt-LT"/>
        </w:rPr>
      </w:pPr>
    </w:p>
    <w:p w14:paraId="116DB8EC" w14:textId="77777777" w:rsidR="00F7714E" w:rsidRDefault="00F7714E" w:rsidP="00ED1A3B">
      <w:pPr>
        <w:pStyle w:val="Pagrindiniotekstotrauka"/>
        <w:tabs>
          <w:tab w:val="left" w:pos="0"/>
        </w:tabs>
        <w:ind w:right="-81" w:firstLine="0"/>
        <w:rPr>
          <w:bCs/>
          <w:lang w:val="lt-LT"/>
        </w:rPr>
      </w:pPr>
    </w:p>
    <w:p w14:paraId="5D6660BA" w14:textId="6D7B4B8A" w:rsidR="004E272F" w:rsidRDefault="00ED76D3" w:rsidP="00ED1A3B">
      <w:pPr>
        <w:pStyle w:val="Pagrindiniotekstotrauka"/>
        <w:tabs>
          <w:tab w:val="left" w:pos="0"/>
        </w:tabs>
        <w:ind w:right="-81" w:firstLine="0"/>
        <w:rPr>
          <w:bCs/>
          <w:lang w:val="lt-LT"/>
        </w:rPr>
      </w:pPr>
      <w:r>
        <w:rPr>
          <w:bCs/>
          <w:lang w:val="lt-LT"/>
        </w:rPr>
        <w:t>Sveikatos ir socialinės apsaugos skyriaus vedėja</w:t>
      </w:r>
      <w:r w:rsidR="004E272F">
        <w:rPr>
          <w:bCs/>
          <w:lang w:val="lt-LT"/>
        </w:rPr>
        <w:t xml:space="preserve">             </w:t>
      </w:r>
      <w:r w:rsidR="004E1BB3">
        <w:rPr>
          <w:bCs/>
          <w:lang w:val="lt-LT"/>
        </w:rPr>
        <w:t xml:space="preserve">     </w:t>
      </w:r>
      <w:r w:rsidR="004E272F">
        <w:rPr>
          <w:bCs/>
          <w:lang w:val="lt-LT"/>
        </w:rPr>
        <w:t xml:space="preserve">                    </w:t>
      </w:r>
      <w:r w:rsidR="00BA0808">
        <w:rPr>
          <w:bCs/>
          <w:lang w:val="lt-LT"/>
        </w:rPr>
        <w:t xml:space="preserve">                  </w:t>
      </w:r>
      <w:r w:rsidR="00BA0808">
        <w:t>Iveta Gailienė</w:t>
      </w:r>
    </w:p>
    <w:p w14:paraId="38C33D95" w14:textId="03E09E27" w:rsidR="00322536" w:rsidRDefault="00322536" w:rsidP="00DE1713">
      <w:pPr>
        <w:pStyle w:val="Pagrindiniotekstotrauka"/>
        <w:tabs>
          <w:tab w:val="left" w:pos="0"/>
        </w:tabs>
        <w:ind w:right="-81" w:firstLine="0"/>
      </w:pPr>
    </w:p>
    <w:sectPr w:rsidR="00322536" w:rsidSect="002F5F21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24674" w14:textId="77777777" w:rsidR="005B773E" w:rsidRDefault="005B773E">
      <w:r>
        <w:separator/>
      </w:r>
    </w:p>
  </w:endnote>
  <w:endnote w:type="continuationSeparator" w:id="0">
    <w:p w14:paraId="606F0DCB" w14:textId="77777777" w:rsidR="005B773E" w:rsidRDefault="005B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37CCD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E48BC" w14:textId="77777777" w:rsidR="005B773E" w:rsidRDefault="005B773E">
      <w:r>
        <w:separator/>
      </w:r>
    </w:p>
  </w:footnote>
  <w:footnote w:type="continuationSeparator" w:id="0">
    <w:p w14:paraId="0ED83EA1" w14:textId="77777777" w:rsidR="005B773E" w:rsidRDefault="005B7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C1F7" w14:textId="77777777" w:rsidR="0027545A" w:rsidRDefault="003F082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1AE237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A51D" w14:textId="77777777"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49FB7" w14:textId="77777777"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7242C55"/>
    <w:multiLevelType w:val="hybridMultilevel"/>
    <w:tmpl w:val="060A1452"/>
    <w:lvl w:ilvl="0" w:tplc="71EA7C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DF34F29"/>
    <w:multiLevelType w:val="hybridMultilevel"/>
    <w:tmpl w:val="64B030D2"/>
    <w:lvl w:ilvl="0" w:tplc="3EC8E07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276347"/>
    <w:multiLevelType w:val="hybridMultilevel"/>
    <w:tmpl w:val="26A63340"/>
    <w:lvl w:ilvl="0" w:tplc="8662DEF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96774"/>
    <w:multiLevelType w:val="hybridMultilevel"/>
    <w:tmpl w:val="BF720A4C"/>
    <w:lvl w:ilvl="0" w:tplc="FB86FED4">
      <w:start w:val="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CF525F9"/>
    <w:multiLevelType w:val="hybridMultilevel"/>
    <w:tmpl w:val="4F669572"/>
    <w:lvl w:ilvl="0" w:tplc="11264D3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013EF2"/>
    <w:multiLevelType w:val="hybridMultilevel"/>
    <w:tmpl w:val="A934E42C"/>
    <w:lvl w:ilvl="0" w:tplc="C04461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3783E0B"/>
    <w:multiLevelType w:val="multilevel"/>
    <w:tmpl w:val="380C88A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8" w15:restartNumberingAfterBreak="0">
    <w:nsid w:val="38914E57"/>
    <w:multiLevelType w:val="hybridMultilevel"/>
    <w:tmpl w:val="1E68C304"/>
    <w:lvl w:ilvl="0" w:tplc="21CE36D0">
      <w:start w:val="9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25" w:hanging="360"/>
      </w:pPr>
    </w:lvl>
    <w:lvl w:ilvl="2" w:tplc="0427001B" w:tentative="1">
      <w:start w:val="1"/>
      <w:numFmt w:val="lowerRoman"/>
      <w:lvlText w:val="%3."/>
      <w:lvlJc w:val="right"/>
      <w:pPr>
        <w:ind w:left="2745" w:hanging="180"/>
      </w:pPr>
    </w:lvl>
    <w:lvl w:ilvl="3" w:tplc="0427000F" w:tentative="1">
      <w:start w:val="1"/>
      <w:numFmt w:val="decimal"/>
      <w:lvlText w:val="%4."/>
      <w:lvlJc w:val="left"/>
      <w:pPr>
        <w:ind w:left="3465" w:hanging="360"/>
      </w:pPr>
    </w:lvl>
    <w:lvl w:ilvl="4" w:tplc="04270019" w:tentative="1">
      <w:start w:val="1"/>
      <w:numFmt w:val="lowerLetter"/>
      <w:lvlText w:val="%5."/>
      <w:lvlJc w:val="left"/>
      <w:pPr>
        <w:ind w:left="4185" w:hanging="360"/>
      </w:pPr>
    </w:lvl>
    <w:lvl w:ilvl="5" w:tplc="0427001B" w:tentative="1">
      <w:start w:val="1"/>
      <w:numFmt w:val="lowerRoman"/>
      <w:lvlText w:val="%6."/>
      <w:lvlJc w:val="right"/>
      <w:pPr>
        <w:ind w:left="4905" w:hanging="180"/>
      </w:pPr>
    </w:lvl>
    <w:lvl w:ilvl="6" w:tplc="0427000F" w:tentative="1">
      <w:start w:val="1"/>
      <w:numFmt w:val="decimal"/>
      <w:lvlText w:val="%7."/>
      <w:lvlJc w:val="left"/>
      <w:pPr>
        <w:ind w:left="5625" w:hanging="360"/>
      </w:pPr>
    </w:lvl>
    <w:lvl w:ilvl="7" w:tplc="04270019" w:tentative="1">
      <w:start w:val="1"/>
      <w:numFmt w:val="lowerLetter"/>
      <w:lvlText w:val="%8."/>
      <w:lvlJc w:val="left"/>
      <w:pPr>
        <w:ind w:left="6345" w:hanging="360"/>
      </w:pPr>
    </w:lvl>
    <w:lvl w:ilvl="8" w:tplc="0427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9" w15:restartNumberingAfterBreak="0">
    <w:nsid w:val="6C2056FF"/>
    <w:multiLevelType w:val="hybridMultilevel"/>
    <w:tmpl w:val="12AA5118"/>
    <w:lvl w:ilvl="0" w:tplc="FFD682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6F090E45"/>
    <w:multiLevelType w:val="hybridMultilevel"/>
    <w:tmpl w:val="FA705EFC"/>
    <w:lvl w:ilvl="0" w:tplc="0F405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F2B015D"/>
    <w:multiLevelType w:val="hybridMultilevel"/>
    <w:tmpl w:val="AF56125A"/>
    <w:lvl w:ilvl="0" w:tplc="4F56E7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41D3AB8"/>
    <w:multiLevelType w:val="hybridMultilevel"/>
    <w:tmpl w:val="4B10FA76"/>
    <w:lvl w:ilvl="0" w:tplc="1C9E23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7D64370B"/>
    <w:multiLevelType w:val="hybridMultilevel"/>
    <w:tmpl w:val="B8BA296A"/>
    <w:lvl w:ilvl="0" w:tplc="0AB8A99E">
      <w:start w:val="2"/>
      <w:numFmt w:val="decimal"/>
      <w:lvlText w:val="%1."/>
      <w:lvlJc w:val="left"/>
      <w:pPr>
        <w:ind w:left="1854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836842801">
    <w:abstractNumId w:val="12"/>
  </w:num>
  <w:num w:numId="2" w16cid:durableId="1532567416">
    <w:abstractNumId w:val="0"/>
  </w:num>
  <w:num w:numId="3" w16cid:durableId="2782202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2458283">
    <w:abstractNumId w:val="4"/>
  </w:num>
  <w:num w:numId="5" w16cid:durableId="1081022677">
    <w:abstractNumId w:val="8"/>
  </w:num>
  <w:num w:numId="6" w16cid:durableId="1644970958">
    <w:abstractNumId w:val="9"/>
  </w:num>
  <w:num w:numId="7" w16cid:durableId="511647498">
    <w:abstractNumId w:val="11"/>
  </w:num>
  <w:num w:numId="8" w16cid:durableId="576944854">
    <w:abstractNumId w:val="14"/>
  </w:num>
  <w:num w:numId="9" w16cid:durableId="1037699069">
    <w:abstractNumId w:val="2"/>
  </w:num>
  <w:num w:numId="10" w16cid:durableId="1860316991">
    <w:abstractNumId w:val="1"/>
  </w:num>
  <w:num w:numId="11" w16cid:durableId="419375867">
    <w:abstractNumId w:val="6"/>
  </w:num>
  <w:num w:numId="12" w16cid:durableId="1590231758">
    <w:abstractNumId w:val="7"/>
  </w:num>
  <w:num w:numId="13" w16cid:durableId="1632050192">
    <w:abstractNumId w:val="3"/>
  </w:num>
  <w:num w:numId="14" w16cid:durableId="152987044">
    <w:abstractNumId w:val="5"/>
  </w:num>
  <w:num w:numId="15" w16cid:durableId="2515518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5C"/>
    <w:rsid w:val="000045D0"/>
    <w:rsid w:val="0002148B"/>
    <w:rsid w:val="00032E66"/>
    <w:rsid w:val="00033262"/>
    <w:rsid w:val="00034879"/>
    <w:rsid w:val="00043E00"/>
    <w:rsid w:val="00054147"/>
    <w:rsid w:val="00070ECA"/>
    <w:rsid w:val="00074609"/>
    <w:rsid w:val="00077B70"/>
    <w:rsid w:val="000851B2"/>
    <w:rsid w:val="00090283"/>
    <w:rsid w:val="000910E1"/>
    <w:rsid w:val="000A20A0"/>
    <w:rsid w:val="000C1C62"/>
    <w:rsid w:val="000D1BB3"/>
    <w:rsid w:val="000D2CD3"/>
    <w:rsid w:val="000E4029"/>
    <w:rsid w:val="000E6D9C"/>
    <w:rsid w:val="000F183C"/>
    <w:rsid w:val="000F2837"/>
    <w:rsid w:val="000F5292"/>
    <w:rsid w:val="001103C3"/>
    <w:rsid w:val="001144A6"/>
    <w:rsid w:val="00121ACB"/>
    <w:rsid w:val="00124F2D"/>
    <w:rsid w:val="001311E4"/>
    <w:rsid w:val="001337C1"/>
    <w:rsid w:val="001516BA"/>
    <w:rsid w:val="00155682"/>
    <w:rsid w:val="001561B0"/>
    <w:rsid w:val="001567CB"/>
    <w:rsid w:val="001607A6"/>
    <w:rsid w:val="001642FF"/>
    <w:rsid w:val="00170C2C"/>
    <w:rsid w:val="00184B50"/>
    <w:rsid w:val="0018537D"/>
    <w:rsid w:val="00194CA8"/>
    <w:rsid w:val="00196076"/>
    <w:rsid w:val="001B2779"/>
    <w:rsid w:val="001B3190"/>
    <w:rsid w:val="001B7500"/>
    <w:rsid w:val="001C527B"/>
    <w:rsid w:val="001C63D9"/>
    <w:rsid w:val="001C6841"/>
    <w:rsid w:val="001D7B2B"/>
    <w:rsid w:val="001D7C0A"/>
    <w:rsid w:val="001F6E0D"/>
    <w:rsid w:val="0020746A"/>
    <w:rsid w:val="00211C51"/>
    <w:rsid w:val="0021210C"/>
    <w:rsid w:val="00214230"/>
    <w:rsid w:val="002156CC"/>
    <w:rsid w:val="00216A0E"/>
    <w:rsid w:val="00217747"/>
    <w:rsid w:val="00217E4E"/>
    <w:rsid w:val="00220844"/>
    <w:rsid w:val="00230792"/>
    <w:rsid w:val="00237067"/>
    <w:rsid w:val="002403D8"/>
    <w:rsid w:val="00242123"/>
    <w:rsid w:val="00242C5F"/>
    <w:rsid w:val="00243DEE"/>
    <w:rsid w:val="00261D78"/>
    <w:rsid w:val="002642F4"/>
    <w:rsid w:val="00272A21"/>
    <w:rsid w:val="0027545A"/>
    <w:rsid w:val="00290B9C"/>
    <w:rsid w:val="002947B2"/>
    <w:rsid w:val="00295711"/>
    <w:rsid w:val="00296E11"/>
    <w:rsid w:val="002C0283"/>
    <w:rsid w:val="002D2F5F"/>
    <w:rsid w:val="002E047D"/>
    <w:rsid w:val="002E3BEC"/>
    <w:rsid w:val="002F3C3C"/>
    <w:rsid w:val="002F5F21"/>
    <w:rsid w:val="00311FCE"/>
    <w:rsid w:val="00322081"/>
    <w:rsid w:val="00322536"/>
    <w:rsid w:val="00323618"/>
    <w:rsid w:val="00331580"/>
    <w:rsid w:val="00342F53"/>
    <w:rsid w:val="003436F1"/>
    <w:rsid w:val="00365FD0"/>
    <w:rsid w:val="003802D1"/>
    <w:rsid w:val="003877AC"/>
    <w:rsid w:val="003904B2"/>
    <w:rsid w:val="00392CD6"/>
    <w:rsid w:val="00394FB9"/>
    <w:rsid w:val="003A030A"/>
    <w:rsid w:val="003A2057"/>
    <w:rsid w:val="003B0414"/>
    <w:rsid w:val="003B1A34"/>
    <w:rsid w:val="003B63F9"/>
    <w:rsid w:val="003B735D"/>
    <w:rsid w:val="003C1E38"/>
    <w:rsid w:val="003C235D"/>
    <w:rsid w:val="003C36D9"/>
    <w:rsid w:val="003C4F8D"/>
    <w:rsid w:val="003D1560"/>
    <w:rsid w:val="003D7638"/>
    <w:rsid w:val="003E04B8"/>
    <w:rsid w:val="003E3972"/>
    <w:rsid w:val="003F0821"/>
    <w:rsid w:val="003F1193"/>
    <w:rsid w:val="00407F54"/>
    <w:rsid w:val="00412BEB"/>
    <w:rsid w:val="0041363A"/>
    <w:rsid w:val="00413B8F"/>
    <w:rsid w:val="00421E1A"/>
    <w:rsid w:val="00426DB1"/>
    <w:rsid w:val="004506C5"/>
    <w:rsid w:val="00457BC4"/>
    <w:rsid w:val="004635C5"/>
    <w:rsid w:val="004648F5"/>
    <w:rsid w:val="00464A23"/>
    <w:rsid w:val="00465CE3"/>
    <w:rsid w:val="00482E5C"/>
    <w:rsid w:val="00490963"/>
    <w:rsid w:val="004A1C3C"/>
    <w:rsid w:val="004A209E"/>
    <w:rsid w:val="004B1CEB"/>
    <w:rsid w:val="004D6011"/>
    <w:rsid w:val="004E1BB3"/>
    <w:rsid w:val="004E272F"/>
    <w:rsid w:val="004E30E8"/>
    <w:rsid w:val="004E5037"/>
    <w:rsid w:val="00515545"/>
    <w:rsid w:val="00522798"/>
    <w:rsid w:val="00525372"/>
    <w:rsid w:val="00527546"/>
    <w:rsid w:val="00534170"/>
    <w:rsid w:val="00540BD6"/>
    <w:rsid w:val="005425DF"/>
    <w:rsid w:val="005455B7"/>
    <w:rsid w:val="00546150"/>
    <w:rsid w:val="00566F21"/>
    <w:rsid w:val="0056737D"/>
    <w:rsid w:val="00572A8B"/>
    <w:rsid w:val="0057489D"/>
    <w:rsid w:val="00582E1E"/>
    <w:rsid w:val="00593546"/>
    <w:rsid w:val="005A28B7"/>
    <w:rsid w:val="005B1F07"/>
    <w:rsid w:val="005B773E"/>
    <w:rsid w:val="005B779C"/>
    <w:rsid w:val="005C5272"/>
    <w:rsid w:val="005D0240"/>
    <w:rsid w:val="005E0F13"/>
    <w:rsid w:val="005E21DC"/>
    <w:rsid w:val="005F1A4D"/>
    <w:rsid w:val="00617399"/>
    <w:rsid w:val="00643525"/>
    <w:rsid w:val="00643FA5"/>
    <w:rsid w:val="00645556"/>
    <w:rsid w:val="00651547"/>
    <w:rsid w:val="006518B3"/>
    <w:rsid w:val="00654495"/>
    <w:rsid w:val="00656F98"/>
    <w:rsid w:val="00661AE0"/>
    <w:rsid w:val="00667F14"/>
    <w:rsid w:val="00674ACC"/>
    <w:rsid w:val="00676BC6"/>
    <w:rsid w:val="00685454"/>
    <w:rsid w:val="00691807"/>
    <w:rsid w:val="006A2277"/>
    <w:rsid w:val="006A2956"/>
    <w:rsid w:val="006A63A8"/>
    <w:rsid w:val="006A7978"/>
    <w:rsid w:val="006A7F03"/>
    <w:rsid w:val="006B63E7"/>
    <w:rsid w:val="006C07F1"/>
    <w:rsid w:val="006C30DF"/>
    <w:rsid w:val="006C35D4"/>
    <w:rsid w:val="006C5F00"/>
    <w:rsid w:val="006D2B01"/>
    <w:rsid w:val="006D457E"/>
    <w:rsid w:val="006D7468"/>
    <w:rsid w:val="006E3A7A"/>
    <w:rsid w:val="006F245B"/>
    <w:rsid w:val="006F62BF"/>
    <w:rsid w:val="00732DEF"/>
    <w:rsid w:val="00735F04"/>
    <w:rsid w:val="0074055C"/>
    <w:rsid w:val="00740735"/>
    <w:rsid w:val="00762A65"/>
    <w:rsid w:val="007718E2"/>
    <w:rsid w:val="00780EB1"/>
    <w:rsid w:val="007816E1"/>
    <w:rsid w:val="00787E91"/>
    <w:rsid w:val="007A4EF2"/>
    <w:rsid w:val="007A5C90"/>
    <w:rsid w:val="007A5D2D"/>
    <w:rsid w:val="007B0E29"/>
    <w:rsid w:val="007B1B81"/>
    <w:rsid w:val="007C12BD"/>
    <w:rsid w:val="007F0142"/>
    <w:rsid w:val="007F6271"/>
    <w:rsid w:val="00802D1E"/>
    <w:rsid w:val="00810313"/>
    <w:rsid w:val="00830B4E"/>
    <w:rsid w:val="00840FC3"/>
    <w:rsid w:val="00847D4D"/>
    <w:rsid w:val="00847F39"/>
    <w:rsid w:val="008544A3"/>
    <w:rsid w:val="008605A2"/>
    <w:rsid w:val="00861982"/>
    <w:rsid w:val="00867F87"/>
    <w:rsid w:val="00894D73"/>
    <w:rsid w:val="008A4DFF"/>
    <w:rsid w:val="008B32AB"/>
    <w:rsid w:val="008B6EA9"/>
    <w:rsid w:val="008C3330"/>
    <w:rsid w:val="008D3E22"/>
    <w:rsid w:val="008E6655"/>
    <w:rsid w:val="008F38B8"/>
    <w:rsid w:val="00901FEC"/>
    <w:rsid w:val="00907FAC"/>
    <w:rsid w:val="00913839"/>
    <w:rsid w:val="00914DFD"/>
    <w:rsid w:val="00916665"/>
    <w:rsid w:val="00924F77"/>
    <w:rsid w:val="009261BF"/>
    <w:rsid w:val="00937150"/>
    <w:rsid w:val="009444AF"/>
    <w:rsid w:val="00953355"/>
    <w:rsid w:val="0095767F"/>
    <w:rsid w:val="0096506E"/>
    <w:rsid w:val="009834F2"/>
    <w:rsid w:val="009911D9"/>
    <w:rsid w:val="00993A3D"/>
    <w:rsid w:val="009A031E"/>
    <w:rsid w:val="009A6D8D"/>
    <w:rsid w:val="009A78B1"/>
    <w:rsid w:val="009B1C92"/>
    <w:rsid w:val="009B1E9C"/>
    <w:rsid w:val="009B1ED2"/>
    <w:rsid w:val="009B35FA"/>
    <w:rsid w:val="009C2EA9"/>
    <w:rsid w:val="009D0497"/>
    <w:rsid w:val="009D706A"/>
    <w:rsid w:val="009D7708"/>
    <w:rsid w:val="009E039D"/>
    <w:rsid w:val="009E2AF8"/>
    <w:rsid w:val="009E452F"/>
    <w:rsid w:val="009E6C5C"/>
    <w:rsid w:val="00A122B3"/>
    <w:rsid w:val="00A12FE7"/>
    <w:rsid w:val="00A13C0E"/>
    <w:rsid w:val="00A14B5A"/>
    <w:rsid w:val="00A27C6B"/>
    <w:rsid w:val="00A46441"/>
    <w:rsid w:val="00A51253"/>
    <w:rsid w:val="00A5559E"/>
    <w:rsid w:val="00A621D0"/>
    <w:rsid w:val="00A73A4F"/>
    <w:rsid w:val="00A76736"/>
    <w:rsid w:val="00A76D04"/>
    <w:rsid w:val="00A81DD6"/>
    <w:rsid w:val="00A82A6C"/>
    <w:rsid w:val="00A8451A"/>
    <w:rsid w:val="00A87BAA"/>
    <w:rsid w:val="00AA0897"/>
    <w:rsid w:val="00AA6677"/>
    <w:rsid w:val="00AD1AD4"/>
    <w:rsid w:val="00AD1CB0"/>
    <w:rsid w:val="00AD455C"/>
    <w:rsid w:val="00AD57BD"/>
    <w:rsid w:val="00AD7A8E"/>
    <w:rsid w:val="00AE4471"/>
    <w:rsid w:val="00B455D9"/>
    <w:rsid w:val="00B47142"/>
    <w:rsid w:val="00B5183C"/>
    <w:rsid w:val="00B52B55"/>
    <w:rsid w:val="00B53A0B"/>
    <w:rsid w:val="00B7498D"/>
    <w:rsid w:val="00B75978"/>
    <w:rsid w:val="00B75E64"/>
    <w:rsid w:val="00B826FC"/>
    <w:rsid w:val="00B912CF"/>
    <w:rsid w:val="00BA0808"/>
    <w:rsid w:val="00BC1465"/>
    <w:rsid w:val="00BC2017"/>
    <w:rsid w:val="00BC4317"/>
    <w:rsid w:val="00BC7B78"/>
    <w:rsid w:val="00BD2177"/>
    <w:rsid w:val="00BD3403"/>
    <w:rsid w:val="00BD560B"/>
    <w:rsid w:val="00BD56DD"/>
    <w:rsid w:val="00C21223"/>
    <w:rsid w:val="00C21E5A"/>
    <w:rsid w:val="00C27ED5"/>
    <w:rsid w:val="00C35D19"/>
    <w:rsid w:val="00C36443"/>
    <w:rsid w:val="00C368CE"/>
    <w:rsid w:val="00C415C2"/>
    <w:rsid w:val="00C51719"/>
    <w:rsid w:val="00C577ED"/>
    <w:rsid w:val="00C641F8"/>
    <w:rsid w:val="00C67C62"/>
    <w:rsid w:val="00C77A89"/>
    <w:rsid w:val="00C80F8D"/>
    <w:rsid w:val="00C91710"/>
    <w:rsid w:val="00C92D11"/>
    <w:rsid w:val="00CA1CA8"/>
    <w:rsid w:val="00CA51DD"/>
    <w:rsid w:val="00CD079B"/>
    <w:rsid w:val="00CD1091"/>
    <w:rsid w:val="00CD2E00"/>
    <w:rsid w:val="00CD4E23"/>
    <w:rsid w:val="00CF1059"/>
    <w:rsid w:val="00CF528C"/>
    <w:rsid w:val="00D004A7"/>
    <w:rsid w:val="00D01657"/>
    <w:rsid w:val="00D072EF"/>
    <w:rsid w:val="00D1613C"/>
    <w:rsid w:val="00D2529F"/>
    <w:rsid w:val="00D32FDD"/>
    <w:rsid w:val="00D36156"/>
    <w:rsid w:val="00D36518"/>
    <w:rsid w:val="00D402D9"/>
    <w:rsid w:val="00D43405"/>
    <w:rsid w:val="00D458FB"/>
    <w:rsid w:val="00D5056F"/>
    <w:rsid w:val="00D57A22"/>
    <w:rsid w:val="00D672FE"/>
    <w:rsid w:val="00D71882"/>
    <w:rsid w:val="00D751DF"/>
    <w:rsid w:val="00DA108C"/>
    <w:rsid w:val="00DA6BC7"/>
    <w:rsid w:val="00DC585F"/>
    <w:rsid w:val="00DE1713"/>
    <w:rsid w:val="00DE6C51"/>
    <w:rsid w:val="00E008EF"/>
    <w:rsid w:val="00E009D0"/>
    <w:rsid w:val="00E00F86"/>
    <w:rsid w:val="00E051AE"/>
    <w:rsid w:val="00E06293"/>
    <w:rsid w:val="00E07C59"/>
    <w:rsid w:val="00E16111"/>
    <w:rsid w:val="00E2486C"/>
    <w:rsid w:val="00E24DA0"/>
    <w:rsid w:val="00E24ED8"/>
    <w:rsid w:val="00E4563F"/>
    <w:rsid w:val="00E46F2F"/>
    <w:rsid w:val="00E5118C"/>
    <w:rsid w:val="00E5207D"/>
    <w:rsid w:val="00E63245"/>
    <w:rsid w:val="00E748CB"/>
    <w:rsid w:val="00E81D45"/>
    <w:rsid w:val="00E955A6"/>
    <w:rsid w:val="00EA357A"/>
    <w:rsid w:val="00EB6DAB"/>
    <w:rsid w:val="00EC315D"/>
    <w:rsid w:val="00EC4F90"/>
    <w:rsid w:val="00ED1A3B"/>
    <w:rsid w:val="00ED2598"/>
    <w:rsid w:val="00ED76D3"/>
    <w:rsid w:val="00EE15F4"/>
    <w:rsid w:val="00EE2790"/>
    <w:rsid w:val="00EE3C4B"/>
    <w:rsid w:val="00F05CC4"/>
    <w:rsid w:val="00F06E11"/>
    <w:rsid w:val="00F07451"/>
    <w:rsid w:val="00F13E40"/>
    <w:rsid w:val="00F16577"/>
    <w:rsid w:val="00F17A11"/>
    <w:rsid w:val="00F205B6"/>
    <w:rsid w:val="00F21858"/>
    <w:rsid w:val="00F46717"/>
    <w:rsid w:val="00F47058"/>
    <w:rsid w:val="00F47789"/>
    <w:rsid w:val="00F5134B"/>
    <w:rsid w:val="00F7714E"/>
    <w:rsid w:val="00F77BDB"/>
    <w:rsid w:val="00F8305B"/>
    <w:rsid w:val="00F85620"/>
    <w:rsid w:val="00F85927"/>
    <w:rsid w:val="00F86C93"/>
    <w:rsid w:val="00F9521D"/>
    <w:rsid w:val="00FB0D9C"/>
    <w:rsid w:val="00FC2897"/>
    <w:rsid w:val="00FC3525"/>
    <w:rsid w:val="00FE229A"/>
    <w:rsid w:val="00FE35DB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514E0"/>
  <w15:chartTrackingRefBased/>
  <w15:docId w15:val="{1B7A47AF-674A-4202-8E27-4AB1EA42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C3330"/>
    <w:pPr>
      <w:tabs>
        <w:tab w:val="right" w:pos="9639"/>
      </w:tabs>
      <w:ind w:firstLine="1134"/>
      <w:jc w:val="both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8C3330"/>
    <w:rPr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E63245"/>
    <w:pPr>
      <w:spacing w:after="120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E63245"/>
    <w:rPr>
      <w:sz w:val="24"/>
      <w:szCs w:val="24"/>
      <w:lang w:val="x-none"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E63245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63245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63245"/>
    <w:pPr>
      <w:ind w:left="720"/>
      <w:contextualSpacing/>
    </w:pPr>
  </w:style>
  <w:style w:type="character" w:customStyle="1" w:styleId="FontStyle150">
    <w:name w:val="Font Style150"/>
    <w:rsid w:val="00E63245"/>
    <w:rPr>
      <w:rFonts w:ascii="Times New Roman" w:hAnsi="Times New Roman" w:cs="Times New Roman" w:hint="default"/>
      <w:sz w:val="18"/>
      <w:szCs w:val="18"/>
    </w:rPr>
  </w:style>
  <w:style w:type="character" w:styleId="Grietas">
    <w:name w:val="Strong"/>
    <w:qFormat/>
    <w:rsid w:val="00E63245"/>
    <w:rPr>
      <w:b/>
      <w:bCs/>
    </w:rPr>
  </w:style>
  <w:style w:type="paragraph" w:customStyle="1" w:styleId="Patvirtinta">
    <w:name w:val="Patvirtinta"/>
    <w:basedOn w:val="prastasis"/>
    <w:rsid w:val="006A7F03"/>
    <w:pPr>
      <w:autoSpaceDE w:val="0"/>
      <w:autoSpaceDN w:val="0"/>
      <w:spacing w:line="288" w:lineRule="auto"/>
      <w:ind w:left="5953"/>
    </w:pPr>
    <w:rPr>
      <w:rFonts w:eastAsiaTheme="minorHAnsi"/>
      <w:color w:val="000000"/>
      <w:sz w:val="20"/>
      <w:szCs w:val="20"/>
      <w:lang w:eastAsia="lt-LT"/>
    </w:rPr>
  </w:style>
  <w:style w:type="paragraph" w:customStyle="1" w:styleId="style6">
    <w:name w:val="style6"/>
    <w:basedOn w:val="prastasis"/>
    <w:rsid w:val="00D32FDD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A5C2A-52C5-40A9-BD80-3E2F72F21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27</TotalTime>
  <Pages>2</Pages>
  <Words>2365</Words>
  <Characters>1349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Iveta Gailienė</cp:lastModifiedBy>
  <cp:revision>5</cp:revision>
  <cp:lastPrinted>2020-12-10T13:22:00Z</cp:lastPrinted>
  <dcterms:created xsi:type="dcterms:W3CDTF">2023-03-08T13:19:00Z</dcterms:created>
  <dcterms:modified xsi:type="dcterms:W3CDTF">2023-03-13T07:50:00Z</dcterms:modified>
</cp:coreProperties>
</file>