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DBD80" w14:textId="5F177296" w:rsidR="003B4BB0" w:rsidRDefault="000813A6" w:rsidP="00D466C6">
      <w:r>
        <w:t>Klaipėdos rajono</w:t>
      </w:r>
      <w:r w:rsidR="00136CE0" w:rsidRPr="00136CE0">
        <w:t xml:space="preserve"> savivaldybės administracija</w:t>
      </w:r>
      <w:r w:rsidR="00136CE0">
        <w:t>i</w:t>
      </w:r>
      <w:r w:rsidR="002A66A4">
        <w:tab/>
      </w:r>
      <w:r w:rsidR="00D90519">
        <w:t xml:space="preserve">    </w:t>
      </w:r>
      <w:r w:rsidR="003B4BB0">
        <w:t>202</w:t>
      </w:r>
      <w:r w:rsidR="00596B7F">
        <w:t>3</w:t>
      </w:r>
      <w:r w:rsidR="003B4BB0">
        <w:t>-</w:t>
      </w:r>
      <w:r w:rsidR="00596B7F">
        <w:t>0</w:t>
      </w:r>
      <w:r w:rsidR="00FE70E9">
        <w:rPr>
          <w:lang w:val="en-US"/>
        </w:rPr>
        <w:t>3</w:t>
      </w:r>
      <w:r w:rsidR="003B4BB0">
        <w:t>-          Nr. (6.47Mr-13) 10-</w:t>
      </w:r>
    </w:p>
    <w:p w14:paraId="0C59D46B" w14:textId="11EDB12D" w:rsidR="00FE70E9" w:rsidRDefault="00FE70E9" w:rsidP="00D466C6">
      <w:pPr>
        <w:tabs>
          <w:tab w:val="left" w:pos="5430"/>
        </w:tabs>
      </w:pPr>
      <w:r>
        <w:tab/>
        <w:t xml:space="preserve">Į </w:t>
      </w:r>
      <w:r>
        <w:rPr>
          <w:lang w:val="en-US"/>
        </w:rPr>
        <w:t>2022-</w:t>
      </w:r>
      <w:r w:rsidR="000813A6">
        <w:rPr>
          <w:lang w:val="en-US"/>
        </w:rPr>
        <w:t>10-31</w:t>
      </w:r>
      <w:r>
        <w:rPr>
          <w:lang w:val="en-US"/>
        </w:rPr>
        <w:t xml:space="preserve">    Nr. </w:t>
      </w:r>
      <w:r w:rsidR="000813A6" w:rsidRPr="000813A6">
        <w:t>(5.1.26 E) A5-5056</w:t>
      </w:r>
    </w:p>
    <w:p w14:paraId="4432C3D5" w14:textId="151659EE" w:rsidR="000813A6" w:rsidRDefault="000813A6" w:rsidP="000813A6">
      <w:pPr>
        <w:tabs>
          <w:tab w:val="left" w:pos="5430"/>
        </w:tabs>
      </w:pPr>
      <w:r>
        <w:t>Klaipėdos rajono savivaldybės</w:t>
      </w:r>
    </w:p>
    <w:p w14:paraId="6A8F9A91" w14:textId="77777777" w:rsidR="000813A6" w:rsidRDefault="000813A6" w:rsidP="000813A6">
      <w:pPr>
        <w:tabs>
          <w:tab w:val="left" w:pos="5430"/>
        </w:tabs>
      </w:pPr>
      <w:r>
        <w:t>Gargždų pirminės sveikatos</w:t>
      </w:r>
    </w:p>
    <w:p w14:paraId="41BF5C28" w14:textId="284EF4E9" w:rsidR="00870B91" w:rsidRPr="00E70353" w:rsidRDefault="000813A6" w:rsidP="000813A6">
      <w:pPr>
        <w:tabs>
          <w:tab w:val="left" w:pos="5430"/>
        </w:tabs>
        <w:rPr>
          <w:lang w:val="en-US"/>
        </w:rPr>
      </w:pPr>
      <w:r>
        <w:t>priežiūros centrui</w:t>
      </w:r>
      <w:r w:rsidR="00870B91">
        <w:tab/>
      </w:r>
    </w:p>
    <w:p w14:paraId="4177930E" w14:textId="77777777" w:rsidR="00FE70E9" w:rsidRDefault="00FE70E9" w:rsidP="00D466C6"/>
    <w:p w14:paraId="37AA89B8" w14:textId="17E4D978" w:rsidR="003B0998" w:rsidRDefault="003B0998" w:rsidP="00D466C6">
      <w:r>
        <w:t>Kopija</w:t>
      </w:r>
    </w:p>
    <w:p w14:paraId="7D3E02CF" w14:textId="51D3E4CE" w:rsidR="00A3202A" w:rsidRPr="00E97741" w:rsidRDefault="00E97741" w:rsidP="00D466C6">
      <w:r w:rsidRPr="00E97741">
        <w:t>VšĮ Kauno miesto greitosios medicinos pagalbos</w:t>
      </w:r>
    </w:p>
    <w:p w14:paraId="47081E3B" w14:textId="6A72105C" w:rsidR="00E97741" w:rsidRPr="00E97741" w:rsidRDefault="00E97741" w:rsidP="00D466C6">
      <w:r>
        <w:t>s</w:t>
      </w:r>
      <w:r w:rsidRPr="00E97741">
        <w:t>točiai</w:t>
      </w:r>
    </w:p>
    <w:p w14:paraId="30CECC16" w14:textId="37636E50" w:rsidR="008139B2" w:rsidRDefault="008139B2" w:rsidP="00D466C6">
      <w:r>
        <w:tab/>
      </w:r>
      <w:r>
        <w:tab/>
      </w:r>
    </w:p>
    <w:p w14:paraId="75AB1DC7" w14:textId="77777777" w:rsidR="00136CE0" w:rsidRPr="00C215DC" w:rsidRDefault="00136CE0" w:rsidP="00D466C6">
      <w:pPr>
        <w:pStyle w:val="Pagrindinistekstas"/>
        <w:rPr>
          <w:b/>
          <w:bCs/>
        </w:rPr>
      </w:pPr>
      <w:r w:rsidRPr="00C215DC">
        <w:rPr>
          <w:b/>
          <w:bCs/>
        </w:rPr>
        <w:t xml:space="preserve">DĖL </w:t>
      </w:r>
      <w:r>
        <w:rPr>
          <w:b/>
          <w:bCs/>
        </w:rPr>
        <w:t>SPRENDIMŲ PRIĖMIMO</w:t>
      </w:r>
    </w:p>
    <w:p w14:paraId="40A259D9" w14:textId="77777777" w:rsidR="00136CE0" w:rsidRPr="00C215DC" w:rsidRDefault="00136CE0" w:rsidP="00D466C6">
      <w:pPr>
        <w:pStyle w:val="Pagrindinistekstas"/>
      </w:pPr>
    </w:p>
    <w:p w14:paraId="0C6E8716" w14:textId="159207D9" w:rsidR="000813A6" w:rsidRDefault="00E77B20" w:rsidP="000813A6">
      <w:pPr>
        <w:ind w:firstLine="709"/>
        <w:jc w:val="both"/>
      </w:pPr>
      <w:bookmarkStart w:id="1" w:name="_Hlk106216546"/>
      <w:r w:rsidRPr="00701D4E">
        <w:t>Lietuvos Respublikos sveikatos apsaugos ministerija (toliau – Ministerija)</w:t>
      </w:r>
      <w:r w:rsidR="00DC6FA1">
        <w:t>,</w:t>
      </w:r>
      <w:r w:rsidR="0034673D">
        <w:t xml:space="preserve"> </w:t>
      </w:r>
      <w:r w:rsidR="00DC6FA1">
        <w:t xml:space="preserve">atsakydama į </w:t>
      </w:r>
      <w:r w:rsidR="000813A6">
        <w:t>Klaipėdos rajono</w:t>
      </w:r>
      <w:r w:rsidR="000813A6" w:rsidRPr="00136CE0">
        <w:t xml:space="preserve"> savivaldybės administracij</w:t>
      </w:r>
      <w:r w:rsidR="000813A6">
        <w:t xml:space="preserve">os </w:t>
      </w:r>
      <w:r w:rsidR="00DC6FA1" w:rsidRPr="00701D4E">
        <w:t>202</w:t>
      </w:r>
      <w:r w:rsidR="00DC6FA1">
        <w:rPr>
          <w:lang w:val="en-US"/>
        </w:rPr>
        <w:t>2</w:t>
      </w:r>
      <w:r w:rsidR="00DC6FA1" w:rsidRPr="00701D4E">
        <w:t xml:space="preserve"> m. </w:t>
      </w:r>
      <w:r w:rsidR="000813A6">
        <w:t>spalio 31</w:t>
      </w:r>
      <w:r w:rsidR="00DC6FA1" w:rsidRPr="00701D4E">
        <w:t xml:space="preserve"> d. rašt</w:t>
      </w:r>
      <w:r w:rsidR="00DC6FA1">
        <w:t xml:space="preserve">ą </w:t>
      </w:r>
      <w:r w:rsidR="00DC6FA1" w:rsidRPr="00701D4E">
        <w:t>Nr</w:t>
      </w:r>
      <w:r w:rsidR="00FE70E9">
        <w:t xml:space="preserve">. </w:t>
      </w:r>
      <w:r w:rsidR="000813A6" w:rsidRPr="000813A6">
        <w:t>(5.1.26 E) A5-5056</w:t>
      </w:r>
      <w:r w:rsidR="00DC6FA1">
        <w:t xml:space="preserve"> </w:t>
      </w:r>
      <w:r w:rsidR="00DC6FA1" w:rsidRPr="00701D4E">
        <w:t>„</w:t>
      </w:r>
      <w:r w:rsidR="00DC6FA1" w:rsidRPr="00F749EF">
        <w:t xml:space="preserve">Dėl </w:t>
      </w:r>
      <w:r w:rsidR="000813A6">
        <w:t>siunčiamo dokumento</w:t>
      </w:r>
      <w:r w:rsidR="00DC6FA1" w:rsidRPr="00701D4E">
        <w:t>“</w:t>
      </w:r>
      <w:r w:rsidR="00DC6FA1">
        <w:t xml:space="preserve">, dėkoja </w:t>
      </w:r>
      <w:r w:rsidR="000813A6">
        <w:t>Klaipėdos rajono</w:t>
      </w:r>
      <w:r w:rsidR="000813A6" w:rsidRPr="00136CE0">
        <w:t xml:space="preserve"> savivaldybė</w:t>
      </w:r>
      <w:r w:rsidR="000813A6">
        <w:t xml:space="preserve">s tarybai </w:t>
      </w:r>
      <w:r w:rsidR="00DC6FA1">
        <w:t xml:space="preserve">už </w:t>
      </w:r>
      <w:r w:rsidR="000813A6">
        <w:t xml:space="preserve">2022 m. spalio 27 d. priimtą sprendimą Nr. AV-349 „Dėl sutikimo perduoti Klaipėdos rajono savivaldybės turtą valdyti panaudos pagrindais steigiamai viešajai įstaigai Greitosios medicinos pagalbos tarnybai“, kuriuo </w:t>
      </w:r>
      <w:r w:rsidR="00E130F8">
        <w:t>Klaipėdos rajono</w:t>
      </w:r>
      <w:r w:rsidR="00E130F8" w:rsidRPr="00136CE0">
        <w:t xml:space="preserve"> savivaldybė</w:t>
      </w:r>
      <w:r w:rsidR="00E130F8">
        <w:t xml:space="preserve">s taryba sutiko greitosios medicinos pagalbos (toliau – GMP) paslaugoms teikti naudojamą nekilnojamąjį turtą </w:t>
      </w:r>
      <w:r w:rsidR="00F664F7">
        <w:t xml:space="preserve">perduoti panaudos pagrindais nuo </w:t>
      </w:r>
      <w:r w:rsidR="00E130F8">
        <w:t xml:space="preserve">2023 m. liepos </w:t>
      </w:r>
      <w:r w:rsidR="00F664F7">
        <w:t xml:space="preserve">  </w:t>
      </w:r>
      <w:r w:rsidR="00E130F8">
        <w:t xml:space="preserve">1 d. veiksiančiai viešajai </w:t>
      </w:r>
      <w:r w:rsidR="00E130F8" w:rsidRPr="00212EAE">
        <w:t>įstaigai Greitosios medicinos pagalbos tarnybai</w:t>
      </w:r>
      <w:r w:rsidR="00E130F8">
        <w:t>.</w:t>
      </w:r>
    </w:p>
    <w:p w14:paraId="2911AA90" w14:textId="7F03D693" w:rsidR="00A03948" w:rsidRDefault="00A03948" w:rsidP="00E130F8">
      <w:pPr>
        <w:ind w:firstLine="709"/>
        <w:jc w:val="both"/>
      </w:pPr>
      <w:r>
        <w:t xml:space="preserve">Ministerijos turtimais duomenimis, </w:t>
      </w:r>
      <w:r w:rsidR="00FE70E9">
        <w:t xml:space="preserve">sprendimai dėl </w:t>
      </w:r>
      <w:r w:rsidR="00E130F8">
        <w:t xml:space="preserve">Klaipėdos rajono savivaldybės Gargždų pirminės sveikatos priežiūros centro </w:t>
      </w:r>
      <w:r>
        <w:t xml:space="preserve">(toliau – </w:t>
      </w:r>
      <w:r w:rsidR="00E130F8">
        <w:t>Gargždų</w:t>
      </w:r>
      <w:r>
        <w:t xml:space="preserve"> PSPC) </w:t>
      </w:r>
      <w:r w:rsidR="00FE70E9">
        <w:t>nuosavybės teise valdomo turto</w:t>
      </w:r>
      <w:r>
        <w:t>, naudojamo GMP paslaugoms teikti,</w:t>
      </w:r>
      <w:r w:rsidR="00FE70E9">
        <w:t xml:space="preserve"> perleidimo nuo 2023 m. liepos 1 d. veiksiančiai viešajai </w:t>
      </w:r>
      <w:r w:rsidR="00FE70E9" w:rsidRPr="00212EAE">
        <w:t>įstaigai Greitosios medicinos pagalbos tarnybai</w:t>
      </w:r>
      <w:r>
        <w:t xml:space="preserve"> ir </w:t>
      </w:r>
      <w:r w:rsidR="00E130F8">
        <w:t>Gargždų PSPC</w:t>
      </w:r>
      <w:r>
        <w:t xml:space="preserve"> struktūros, kurioje nuo 2023 m. liepos 1 d. turi nelikti GMP paslaugas teikiančio struktūrinio padalinio</w:t>
      </w:r>
      <w:r w:rsidR="00FE70E9">
        <w:t>, nėra priimti</w:t>
      </w:r>
      <w:r>
        <w:t xml:space="preserve">. </w:t>
      </w:r>
      <w:r w:rsidR="00E130F8">
        <w:t xml:space="preserve"> </w:t>
      </w:r>
    </w:p>
    <w:p w14:paraId="0BD55DC1" w14:textId="29AF471E" w:rsidR="00FE70E9" w:rsidRDefault="00A03948" w:rsidP="00A03948">
      <w:pPr>
        <w:ind w:firstLine="709"/>
        <w:jc w:val="both"/>
      </w:pPr>
      <w:r>
        <w:t xml:space="preserve">Ministerija, siekdama </w:t>
      </w:r>
      <w:r w:rsidRPr="00163C99">
        <w:rPr>
          <w:lang w:eastAsia="lt-LT"/>
        </w:rPr>
        <w:t>užtikrinti</w:t>
      </w:r>
      <w:r>
        <w:rPr>
          <w:lang w:eastAsia="lt-LT"/>
        </w:rPr>
        <w:t xml:space="preserve"> nepertraukiamą</w:t>
      </w:r>
      <w:r w:rsidRPr="00163C99">
        <w:rPr>
          <w:lang w:eastAsia="lt-LT"/>
        </w:rPr>
        <w:t xml:space="preserve"> GMP paslaug</w:t>
      </w:r>
      <w:r>
        <w:rPr>
          <w:lang w:eastAsia="lt-LT"/>
        </w:rPr>
        <w:t>ų teikimą</w:t>
      </w:r>
      <w:r w:rsidRPr="00163C99">
        <w:rPr>
          <w:lang w:eastAsia="lt-LT"/>
        </w:rPr>
        <w:t xml:space="preserve"> </w:t>
      </w:r>
      <w:r w:rsidR="00E130F8">
        <w:t>Klaipėdos</w:t>
      </w:r>
      <w:r>
        <w:t xml:space="preserve"> </w:t>
      </w:r>
      <w:r w:rsidR="00E130F8">
        <w:t xml:space="preserve">rajono </w:t>
      </w:r>
      <w:r>
        <w:t xml:space="preserve">savivaldybės </w:t>
      </w:r>
      <w:r w:rsidRPr="00163C99">
        <w:rPr>
          <w:lang w:eastAsia="lt-LT"/>
        </w:rPr>
        <w:t>gyventojams</w:t>
      </w:r>
      <w:r>
        <w:t xml:space="preserve"> ir kitiems asmenims, esantiems </w:t>
      </w:r>
      <w:r w:rsidR="00E130F8">
        <w:t>Klaipėdos rajono</w:t>
      </w:r>
      <w:r>
        <w:t xml:space="preserve"> savivaldybės teritorijoje, taip pat siekdama užtikrinti, kad darbo sąlygos GMP paslaugas teikiantiems darbuotojams liks lygiavertės, </w:t>
      </w:r>
      <w:r w:rsidR="00E130F8">
        <w:t xml:space="preserve">Klaipėdos rajono </w:t>
      </w:r>
      <w:r>
        <w:t xml:space="preserve">savivaldybės ir </w:t>
      </w:r>
      <w:r w:rsidR="00E130F8">
        <w:t>Gargždų PSPC</w:t>
      </w:r>
      <w:r>
        <w:t xml:space="preserve"> </w:t>
      </w:r>
      <w:r w:rsidR="00FE70E9">
        <w:t>prašo šiuos sprendimus</w:t>
      </w:r>
      <w:r w:rsidR="00E130F8">
        <w:t xml:space="preserve"> priimti</w:t>
      </w:r>
      <w:r w:rsidR="00FE70E9">
        <w:t xml:space="preserve">. </w:t>
      </w:r>
    </w:p>
    <w:p w14:paraId="25D3FE0B" w14:textId="2D9272A8" w:rsidR="00A03948" w:rsidRDefault="00FE70E9" w:rsidP="00A03948">
      <w:pPr>
        <w:ind w:firstLine="709"/>
        <w:jc w:val="both"/>
      </w:pPr>
      <w:r>
        <w:t>Apie priimtus sprendimus maloniai prašome informuoti Ministeriją.</w:t>
      </w:r>
      <w:bookmarkStart w:id="2" w:name="_Hlk106217385"/>
      <w:bookmarkStart w:id="3" w:name="_Hlk106216570"/>
      <w:bookmarkEnd w:id="1"/>
      <w:r w:rsidR="00E130F8">
        <w:t xml:space="preserve"> </w:t>
      </w:r>
    </w:p>
    <w:p w14:paraId="408AE877" w14:textId="56737516" w:rsidR="00136CE0" w:rsidRDefault="00136CE0" w:rsidP="00A03948">
      <w:pPr>
        <w:ind w:firstLine="709"/>
        <w:jc w:val="both"/>
      </w:pPr>
      <w:r w:rsidRPr="003B0998">
        <w:t xml:space="preserve">Dėkojame už bendradarbiavimą. </w:t>
      </w:r>
    </w:p>
    <w:p w14:paraId="265FA675" w14:textId="77777777" w:rsidR="00A03948" w:rsidRPr="003B0998" w:rsidRDefault="00A03948" w:rsidP="00A03948">
      <w:pPr>
        <w:ind w:firstLine="709"/>
        <w:jc w:val="both"/>
      </w:pPr>
    </w:p>
    <w:bookmarkEnd w:id="2"/>
    <w:bookmarkEnd w:id="3"/>
    <w:p w14:paraId="646AAEF4" w14:textId="77777777" w:rsidR="00E04815" w:rsidRDefault="00E04815" w:rsidP="00D466C6">
      <w:pPr>
        <w:pStyle w:val="Pagrindinistekstas"/>
      </w:pPr>
    </w:p>
    <w:p w14:paraId="09E30091" w14:textId="77777777" w:rsidR="00FB7C53" w:rsidRDefault="00FB7C53" w:rsidP="00D466C6">
      <w:pPr>
        <w:tabs>
          <w:tab w:val="left" w:pos="851"/>
        </w:tabs>
        <w:jc w:val="both"/>
        <w:rPr>
          <w:szCs w:val="20"/>
        </w:rPr>
      </w:pPr>
      <w:r>
        <w:t>Viceministrė                                                                                                             Danguolė Jankauskienė</w:t>
      </w:r>
    </w:p>
    <w:p w14:paraId="570030C1" w14:textId="77777777" w:rsidR="00B23EAA" w:rsidRDefault="00B23EAA" w:rsidP="00D466C6">
      <w:pPr>
        <w:pStyle w:val="Pagrindinistekstas"/>
      </w:pPr>
    </w:p>
    <w:p w14:paraId="3D5B4011" w14:textId="77777777" w:rsidR="00B23EAA" w:rsidRDefault="00B23EAA" w:rsidP="00D466C6"/>
    <w:p w14:paraId="3D991058" w14:textId="77777777" w:rsidR="00E04815" w:rsidRDefault="00E04815" w:rsidP="00D466C6">
      <w:pPr>
        <w:pStyle w:val="Pagrindinistekstas"/>
        <w:ind w:firstLine="426"/>
        <w:sectPr w:rsidR="00E04815" w:rsidSect="00E04815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701" w:right="567" w:bottom="1134" w:left="1701" w:header="709" w:footer="0" w:gutter="0"/>
          <w:cols w:space="1296"/>
          <w:titlePg/>
          <w:docGrid w:linePitch="326"/>
        </w:sectPr>
      </w:pPr>
    </w:p>
    <w:p w14:paraId="3CE9B115" w14:textId="6C3B3EFA" w:rsidR="00A3202A" w:rsidRDefault="00A3202A" w:rsidP="00D466C6">
      <w:pPr>
        <w:tabs>
          <w:tab w:val="left" w:pos="6750"/>
        </w:tabs>
      </w:pPr>
    </w:p>
    <w:sectPr w:rsidR="00A3202A" w:rsidSect="00A3202A">
      <w:headerReference w:type="default" r:id="rId16"/>
      <w:footerReference w:type="default" r:id="rId17"/>
      <w:type w:val="continuous"/>
      <w:pgSz w:w="11906" w:h="16838" w:code="9"/>
      <w:pgMar w:top="1701" w:right="567" w:bottom="1134" w:left="1701" w:header="851" w:footer="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329BC" w14:textId="77777777" w:rsidR="00F34422" w:rsidRDefault="00F34422" w:rsidP="00377C8F">
      <w:r>
        <w:separator/>
      </w:r>
    </w:p>
  </w:endnote>
  <w:endnote w:type="continuationSeparator" w:id="0">
    <w:p w14:paraId="217FA75F" w14:textId="77777777" w:rsidR="00F34422" w:rsidRDefault="00F34422" w:rsidP="00377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24759" w14:textId="77777777" w:rsidR="00A3202A" w:rsidRPr="00A0304A" w:rsidRDefault="00A3202A" w:rsidP="00A3202A">
    <w:pPr>
      <w:pStyle w:val="Porat"/>
    </w:pPr>
    <w:r w:rsidRPr="000C730C">
      <w:t>Ineta Baliukonytė, tel. (8 5) 205 3377, el. p. ineta.baliukonyte@sam.lt</w:t>
    </w:r>
    <w:r>
      <w:rPr>
        <w:lang w:val="en-US"/>
      </w:rPr>
      <w:t xml:space="preserve"> </w:t>
    </w:r>
    <w:r>
      <w:rPr>
        <w:lang w:val="en-US"/>
      </w:rPr>
      <w:tab/>
      <w:t xml:space="preserve">                        </w:t>
    </w:r>
    <w:r w:rsidRPr="009F3013">
      <w:rPr>
        <w:color w:val="1F497D"/>
      </w:rPr>
      <w:t xml:space="preserve"> </w:t>
    </w:r>
  </w:p>
  <w:p w14:paraId="07AEB654" w14:textId="76A072D5" w:rsidR="00C5457F" w:rsidRPr="00A3202A" w:rsidRDefault="00C5457F" w:rsidP="00A3202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E1ECE" w14:textId="6977C376" w:rsidR="00192A69" w:rsidRPr="005079A2" w:rsidRDefault="004902A2" w:rsidP="005079A2">
    <w:pPr>
      <w:pStyle w:val="Porat"/>
      <w:rPr>
        <w:lang w:val="en-US"/>
      </w:rPr>
    </w:pPr>
    <w:r>
      <w:rPr>
        <w:rStyle w:val="Hipersaitas"/>
        <w:lang w:val="en-US"/>
      </w:rPr>
      <w:tab/>
    </w:r>
    <w:r w:rsidR="00192A69">
      <w:rPr>
        <w:lang w:val="en-US"/>
      </w:rPr>
      <w:t xml:space="preserve">                              </w:t>
    </w:r>
    <w:r w:rsidR="00192A69" w:rsidRPr="009F3013">
      <w:rPr>
        <w:color w:val="1F497D"/>
      </w:rPr>
      <w:t xml:space="preserve"> </w:t>
    </w:r>
  </w:p>
  <w:p w14:paraId="10343B21" w14:textId="12CED72A" w:rsidR="00E04815" w:rsidRPr="00A0304A" w:rsidRDefault="00D466C6" w:rsidP="00E04815">
    <w:pPr>
      <w:pStyle w:val="Porat"/>
    </w:pPr>
    <w:r w:rsidRPr="00A03948">
      <w:rPr>
        <w:sz w:val="20"/>
        <w:szCs w:val="20"/>
      </w:rPr>
      <w:t>Liubava Uzielienė</w:t>
    </w:r>
    <w:r w:rsidR="00E04815" w:rsidRPr="00A03948">
      <w:rPr>
        <w:sz w:val="20"/>
        <w:szCs w:val="20"/>
      </w:rPr>
      <w:t xml:space="preserve">, tel. (8 5) </w:t>
    </w:r>
    <w:r w:rsidRPr="00A03948">
      <w:rPr>
        <w:sz w:val="20"/>
        <w:szCs w:val="20"/>
      </w:rPr>
      <w:t>266 1450</w:t>
    </w:r>
    <w:r w:rsidR="00E04815" w:rsidRPr="00A03948">
      <w:rPr>
        <w:sz w:val="20"/>
        <w:szCs w:val="20"/>
      </w:rPr>
      <w:t xml:space="preserve">, el. p. </w:t>
    </w:r>
    <w:r w:rsidRPr="00A03948">
      <w:rPr>
        <w:sz w:val="20"/>
        <w:szCs w:val="20"/>
      </w:rPr>
      <w:t>liubava.uzieliene</w:t>
    </w:r>
    <w:r w:rsidR="00E04815" w:rsidRPr="00A03948">
      <w:rPr>
        <w:sz w:val="20"/>
        <w:szCs w:val="20"/>
      </w:rPr>
      <w:t>@sam.lt</w:t>
    </w:r>
    <w:r w:rsidR="00E04815" w:rsidRPr="00A03948">
      <w:rPr>
        <w:sz w:val="20"/>
        <w:szCs w:val="20"/>
        <w:lang w:val="en-US"/>
      </w:rPr>
      <w:t xml:space="preserve"> </w:t>
    </w:r>
    <w:r w:rsidR="00E04815">
      <w:rPr>
        <w:lang w:val="en-US"/>
      </w:rPr>
      <w:tab/>
      <w:t xml:space="preserve">                        </w:t>
    </w:r>
    <w:r w:rsidR="00E04815" w:rsidRPr="009F3013">
      <w:rPr>
        <w:color w:val="1F497D"/>
      </w:rPr>
      <w:t xml:space="preserve"> </w:t>
    </w:r>
  </w:p>
  <w:p w14:paraId="53409C47" w14:textId="46AA5964" w:rsidR="00192A69" w:rsidRDefault="00192A69" w:rsidP="00192A69">
    <w:pPr>
      <w:tabs>
        <w:tab w:val="left" w:pos="9356"/>
        <w:tab w:val="right" w:pos="9498"/>
      </w:tabs>
      <w:ind w:left="5184"/>
      <w:rPr>
        <w:sz w:val="22"/>
        <w:szCs w:val="22"/>
      </w:rPr>
    </w:pPr>
    <w:r>
      <w:rPr>
        <w:sz w:val="22"/>
        <w:szCs w:val="22"/>
      </w:rPr>
      <w:t xml:space="preserve">               </w:t>
    </w:r>
  </w:p>
  <w:p w14:paraId="70B828A8" w14:textId="77777777" w:rsidR="00A72CFA" w:rsidRPr="00192A69" w:rsidRDefault="00A72CFA" w:rsidP="00192A69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0B153" w14:textId="7F006BD9" w:rsidR="00BF3549" w:rsidRPr="00A3202A" w:rsidRDefault="00BF3549" w:rsidP="00A3202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26236" w14:textId="77777777" w:rsidR="00F34422" w:rsidRDefault="00F34422" w:rsidP="00377C8F">
      <w:bookmarkStart w:id="0" w:name="_Hlk455458"/>
      <w:bookmarkEnd w:id="0"/>
      <w:r>
        <w:separator/>
      </w:r>
    </w:p>
  </w:footnote>
  <w:footnote w:type="continuationSeparator" w:id="0">
    <w:p w14:paraId="032B386C" w14:textId="77777777" w:rsidR="00F34422" w:rsidRDefault="00F34422" w:rsidP="00377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B937D" w14:textId="58281C7A" w:rsidR="00A72CFA" w:rsidRDefault="00795D1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72CF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3202A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47460218" w14:textId="77777777" w:rsidR="00A72CFA" w:rsidRDefault="00A72CF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9FE78" w14:textId="77777777" w:rsidR="00A72CFA" w:rsidRDefault="00795D19" w:rsidP="00A3202A">
    <w:pPr>
      <w:pStyle w:val="Antrats"/>
      <w:framePr w:h="977" w:hRule="exact" w:wrap="around" w:vAnchor="text" w:hAnchor="margin" w:xAlign="center" w:y="-707"/>
      <w:rPr>
        <w:rStyle w:val="Puslapionumeris"/>
      </w:rPr>
    </w:pPr>
    <w:r>
      <w:rPr>
        <w:rStyle w:val="Puslapionumeris"/>
      </w:rPr>
      <w:fldChar w:fldCharType="begin"/>
    </w:r>
    <w:r w:rsidR="00A72CF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C7C1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FE4028F" w14:textId="77777777" w:rsidR="00A72CFA" w:rsidRDefault="00A72CFA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10ED1" w14:textId="77777777" w:rsidR="00A72CFA" w:rsidRDefault="00A72CFA">
    <w:pPr>
      <w:pStyle w:val="Antrats"/>
      <w:jc w:val="center"/>
      <w:rPr>
        <w:noProof/>
      </w:rPr>
    </w:pPr>
    <w:r>
      <w:rPr>
        <w:noProof/>
      </w:rPr>
      <w:object w:dxaOrig="811" w:dyaOrig="961" w14:anchorId="3AA462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6.75pt;height:42pt" fillcolor="window">
          <v:imagedata r:id="rId1" o:title=""/>
        </v:shape>
        <o:OLEObject Type="Embed" ProgID="Word.Picture.8" ShapeID="_x0000_i1025" DrawAspect="Content" ObjectID="_1743589475" r:id="rId2"/>
      </w:object>
    </w:r>
  </w:p>
  <w:p w14:paraId="778219D3" w14:textId="77777777" w:rsidR="00A72CFA" w:rsidRDefault="00A72CFA">
    <w:pPr>
      <w:pStyle w:val="Antrats"/>
      <w:jc w:val="center"/>
      <w:rPr>
        <w:sz w:val="20"/>
        <w:szCs w:val="20"/>
      </w:rPr>
    </w:pPr>
  </w:p>
  <w:p w14:paraId="5525B2CE" w14:textId="77777777" w:rsidR="00A72CFA" w:rsidRPr="001E5D3A" w:rsidRDefault="00A72CFA">
    <w:pPr>
      <w:pStyle w:val="Antrats"/>
      <w:jc w:val="center"/>
      <w:rPr>
        <w:b/>
        <w:bCs/>
        <w:sz w:val="28"/>
        <w:szCs w:val="28"/>
      </w:rPr>
    </w:pPr>
    <w:r w:rsidRPr="001E5D3A">
      <w:rPr>
        <w:b/>
        <w:bCs/>
        <w:sz w:val="28"/>
        <w:szCs w:val="28"/>
      </w:rPr>
      <w:t>LIETUVOS RESPUBLIKOS SVEIKATOS APSAUGOS MINISTERIJA</w:t>
    </w:r>
  </w:p>
  <w:p w14:paraId="22496C1E" w14:textId="77777777" w:rsidR="00A72CFA" w:rsidRDefault="00A72CFA">
    <w:pPr>
      <w:pStyle w:val="Antrats"/>
      <w:jc w:val="center"/>
      <w:rPr>
        <w:sz w:val="16"/>
        <w:szCs w:val="16"/>
      </w:rPr>
    </w:pPr>
  </w:p>
  <w:p w14:paraId="75C58839" w14:textId="77777777" w:rsidR="00A72CFA" w:rsidRDefault="00A72CFA">
    <w:pPr>
      <w:pBdr>
        <w:bottom w:val="single" w:sz="6" w:space="2" w:color="auto"/>
      </w:pBdr>
      <w:tabs>
        <w:tab w:val="left" w:pos="1560"/>
        <w:tab w:val="left" w:pos="3686"/>
      </w:tabs>
      <w:spacing w:line="216" w:lineRule="exact"/>
      <w:ind w:left="-284" w:right="-113"/>
      <w:jc w:val="center"/>
      <w:rPr>
        <w:sz w:val="18"/>
        <w:szCs w:val="18"/>
      </w:rPr>
    </w:pPr>
    <w:r>
      <w:rPr>
        <w:sz w:val="18"/>
        <w:szCs w:val="18"/>
      </w:rPr>
      <w:t>Biudžetinė įstaiga, Vilniaus g. 33, LT-01506 Vilnius, tel. (8 5) 266 1400,</w:t>
    </w:r>
  </w:p>
  <w:p w14:paraId="3607DDEE" w14:textId="77777777" w:rsidR="00A72CFA" w:rsidRDefault="00A72CFA">
    <w:pPr>
      <w:pBdr>
        <w:bottom w:val="single" w:sz="6" w:space="2" w:color="auto"/>
      </w:pBdr>
      <w:tabs>
        <w:tab w:val="left" w:pos="1560"/>
        <w:tab w:val="left" w:pos="3686"/>
      </w:tabs>
      <w:spacing w:line="216" w:lineRule="exact"/>
      <w:ind w:left="-284" w:right="-113"/>
      <w:jc w:val="center"/>
      <w:rPr>
        <w:sz w:val="18"/>
        <w:szCs w:val="18"/>
      </w:rPr>
    </w:pPr>
    <w:r>
      <w:rPr>
        <w:sz w:val="18"/>
        <w:szCs w:val="18"/>
      </w:rPr>
      <w:t xml:space="preserve">faks. (8 5) 266 1402, el. p. </w:t>
    </w:r>
    <w:proofErr w:type="spellStart"/>
    <w:r w:rsidRPr="00A60EDB">
      <w:rPr>
        <w:rStyle w:val="Hipersaitas"/>
        <w:sz w:val="18"/>
        <w:szCs w:val="18"/>
      </w:rPr>
      <w:t>ministerija@sam.lt</w:t>
    </w:r>
    <w:proofErr w:type="spellEnd"/>
    <w:r>
      <w:rPr>
        <w:sz w:val="18"/>
        <w:szCs w:val="18"/>
      </w:rPr>
      <w:t>, http://</w:t>
    </w:r>
    <w:hyperlink r:id="rId3" w:history="1">
      <w:r w:rsidRPr="007D183E">
        <w:rPr>
          <w:rStyle w:val="Hipersaitas"/>
          <w:sz w:val="18"/>
          <w:szCs w:val="18"/>
        </w:rPr>
        <w:t>www.sam.lt</w:t>
      </w:r>
    </w:hyperlink>
    <w:r>
      <w:rPr>
        <w:sz w:val="18"/>
        <w:szCs w:val="18"/>
      </w:rPr>
      <w:t>.</w:t>
    </w:r>
  </w:p>
  <w:p w14:paraId="66D9CA9A" w14:textId="77777777" w:rsidR="00A72CFA" w:rsidRDefault="00A72CFA">
    <w:pPr>
      <w:pBdr>
        <w:bottom w:val="single" w:sz="6" w:space="2" w:color="auto"/>
      </w:pBdr>
      <w:tabs>
        <w:tab w:val="left" w:pos="1560"/>
        <w:tab w:val="left" w:pos="3686"/>
      </w:tabs>
      <w:spacing w:line="216" w:lineRule="exact"/>
      <w:ind w:left="-284" w:right="-113"/>
      <w:jc w:val="center"/>
      <w:rPr>
        <w:sz w:val="18"/>
        <w:szCs w:val="18"/>
      </w:rPr>
    </w:pPr>
    <w:r>
      <w:rPr>
        <w:sz w:val="18"/>
        <w:szCs w:val="18"/>
      </w:rPr>
      <w:t>Duomenys kaupiami ir saugomi</w:t>
    </w:r>
    <w:r w:rsidRPr="00464B88">
      <w:rPr>
        <w:sz w:val="18"/>
        <w:szCs w:val="18"/>
      </w:rPr>
      <w:t xml:space="preserve"> </w:t>
    </w:r>
    <w:r>
      <w:rPr>
        <w:sz w:val="18"/>
        <w:szCs w:val="18"/>
      </w:rPr>
      <w:t>Juridinių asmenų registre, kodas 188603472</w:t>
    </w:r>
  </w:p>
  <w:p w14:paraId="4C3E594D" w14:textId="77777777" w:rsidR="00A72CFA" w:rsidRDefault="00A72CFA">
    <w:pPr>
      <w:pStyle w:val="Antrats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CC319" w14:textId="532C1E74" w:rsidR="00A3202A" w:rsidRPr="00A3202A" w:rsidRDefault="00A3202A" w:rsidP="00A3202A">
    <w:pPr>
      <w:pStyle w:val="Antrats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848EE"/>
    <w:multiLevelType w:val="hybridMultilevel"/>
    <w:tmpl w:val="634498D8"/>
    <w:lvl w:ilvl="0" w:tplc="C5E4706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7F7DD9"/>
    <w:multiLevelType w:val="hybridMultilevel"/>
    <w:tmpl w:val="ECF8671C"/>
    <w:lvl w:ilvl="0" w:tplc="B5FAB50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A3E43F9"/>
    <w:multiLevelType w:val="hybridMultilevel"/>
    <w:tmpl w:val="44F49AA2"/>
    <w:lvl w:ilvl="0" w:tplc="96B4E4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F8C3604"/>
    <w:multiLevelType w:val="hybridMultilevel"/>
    <w:tmpl w:val="1F5A1538"/>
    <w:lvl w:ilvl="0" w:tplc="8752DD92">
      <w:start w:val="1"/>
      <w:numFmt w:val="decimal"/>
      <w:lvlText w:val="%1."/>
      <w:lvlJc w:val="left"/>
      <w:pPr>
        <w:ind w:left="454" w:hanging="397"/>
      </w:pPr>
      <w:rPr>
        <w:strike w:val="0"/>
        <w:dstrike w:val="0"/>
        <w:u w:val="none"/>
        <w:effect w:val="none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537A73"/>
    <w:multiLevelType w:val="hybridMultilevel"/>
    <w:tmpl w:val="8E1C382C"/>
    <w:lvl w:ilvl="0" w:tplc="BA5864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8761BAF"/>
    <w:multiLevelType w:val="hybridMultilevel"/>
    <w:tmpl w:val="4FB0A332"/>
    <w:lvl w:ilvl="0" w:tplc="D7C2D9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8159212">
    <w:abstractNumId w:val="4"/>
  </w:num>
  <w:num w:numId="2" w16cid:durableId="1823696873">
    <w:abstractNumId w:val="1"/>
  </w:num>
  <w:num w:numId="3" w16cid:durableId="2021269857">
    <w:abstractNumId w:val="5"/>
  </w:num>
  <w:num w:numId="4" w16cid:durableId="1500466270">
    <w:abstractNumId w:val="0"/>
  </w:num>
  <w:num w:numId="5" w16cid:durableId="542442065">
    <w:abstractNumId w:val="2"/>
  </w:num>
  <w:num w:numId="6" w16cid:durableId="17412434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8A3"/>
    <w:rsid w:val="00000BCD"/>
    <w:rsid w:val="00010E93"/>
    <w:rsid w:val="0001664E"/>
    <w:rsid w:val="0002333F"/>
    <w:rsid w:val="00027AF7"/>
    <w:rsid w:val="00032547"/>
    <w:rsid w:val="00033D81"/>
    <w:rsid w:val="00051DBF"/>
    <w:rsid w:val="00055F97"/>
    <w:rsid w:val="000813A6"/>
    <w:rsid w:val="00081B7F"/>
    <w:rsid w:val="0008701D"/>
    <w:rsid w:val="000A4559"/>
    <w:rsid w:val="000B4182"/>
    <w:rsid w:val="000C2385"/>
    <w:rsid w:val="000C354D"/>
    <w:rsid w:val="000C7C1B"/>
    <w:rsid w:val="000D2009"/>
    <w:rsid w:val="000F2CDD"/>
    <w:rsid w:val="00104DB5"/>
    <w:rsid w:val="0011348D"/>
    <w:rsid w:val="00123443"/>
    <w:rsid w:val="00124311"/>
    <w:rsid w:val="00136CE0"/>
    <w:rsid w:val="00153381"/>
    <w:rsid w:val="00163719"/>
    <w:rsid w:val="0017650E"/>
    <w:rsid w:val="00192A69"/>
    <w:rsid w:val="00197701"/>
    <w:rsid w:val="001A1E39"/>
    <w:rsid w:val="001A498C"/>
    <w:rsid w:val="001B70D3"/>
    <w:rsid w:val="001D6BC6"/>
    <w:rsid w:val="001D6F1F"/>
    <w:rsid w:val="001E28A9"/>
    <w:rsid w:val="001E5D3A"/>
    <w:rsid w:val="0020463F"/>
    <w:rsid w:val="00213189"/>
    <w:rsid w:val="00216C0D"/>
    <w:rsid w:val="00221C91"/>
    <w:rsid w:val="00227297"/>
    <w:rsid w:val="00235C81"/>
    <w:rsid w:val="002565A6"/>
    <w:rsid w:val="002668A3"/>
    <w:rsid w:val="00271CB1"/>
    <w:rsid w:val="00284AF5"/>
    <w:rsid w:val="00290894"/>
    <w:rsid w:val="00292E11"/>
    <w:rsid w:val="002964F8"/>
    <w:rsid w:val="002A66A4"/>
    <w:rsid w:val="002B5D8A"/>
    <w:rsid w:val="002C5B4E"/>
    <w:rsid w:val="002E0D5D"/>
    <w:rsid w:val="002E6806"/>
    <w:rsid w:val="002E79F9"/>
    <w:rsid w:val="002F488F"/>
    <w:rsid w:val="00302160"/>
    <w:rsid w:val="00315263"/>
    <w:rsid w:val="00316E40"/>
    <w:rsid w:val="003323A3"/>
    <w:rsid w:val="003372AD"/>
    <w:rsid w:val="00341D53"/>
    <w:rsid w:val="0034673D"/>
    <w:rsid w:val="0036274C"/>
    <w:rsid w:val="00377C8F"/>
    <w:rsid w:val="00383C2D"/>
    <w:rsid w:val="00387C25"/>
    <w:rsid w:val="003A1FEB"/>
    <w:rsid w:val="003B0998"/>
    <w:rsid w:val="003B4BB0"/>
    <w:rsid w:val="003C44B7"/>
    <w:rsid w:val="003F487C"/>
    <w:rsid w:val="004025A7"/>
    <w:rsid w:val="004028C6"/>
    <w:rsid w:val="0040551A"/>
    <w:rsid w:val="00410BE7"/>
    <w:rsid w:val="0041740D"/>
    <w:rsid w:val="00420AED"/>
    <w:rsid w:val="00422F82"/>
    <w:rsid w:val="0043216A"/>
    <w:rsid w:val="004326A8"/>
    <w:rsid w:val="004332B4"/>
    <w:rsid w:val="0043369D"/>
    <w:rsid w:val="00434FA3"/>
    <w:rsid w:val="00440B48"/>
    <w:rsid w:val="00444211"/>
    <w:rsid w:val="00444731"/>
    <w:rsid w:val="00455140"/>
    <w:rsid w:val="004554FF"/>
    <w:rsid w:val="00456517"/>
    <w:rsid w:val="00457809"/>
    <w:rsid w:val="004601EC"/>
    <w:rsid w:val="00462AD9"/>
    <w:rsid w:val="0046448D"/>
    <w:rsid w:val="00464B88"/>
    <w:rsid w:val="00475C6D"/>
    <w:rsid w:val="00475F65"/>
    <w:rsid w:val="00486D2B"/>
    <w:rsid w:val="004902A2"/>
    <w:rsid w:val="004A65F9"/>
    <w:rsid w:val="004B1272"/>
    <w:rsid w:val="004D4D56"/>
    <w:rsid w:val="004E33FF"/>
    <w:rsid w:val="004F510B"/>
    <w:rsid w:val="005079A2"/>
    <w:rsid w:val="00526D1F"/>
    <w:rsid w:val="00532CFA"/>
    <w:rsid w:val="00544E70"/>
    <w:rsid w:val="005571EE"/>
    <w:rsid w:val="00560083"/>
    <w:rsid w:val="0056130D"/>
    <w:rsid w:val="00596B7F"/>
    <w:rsid w:val="00597382"/>
    <w:rsid w:val="005A4D0D"/>
    <w:rsid w:val="005B54C5"/>
    <w:rsid w:val="005C4B88"/>
    <w:rsid w:val="005D34A5"/>
    <w:rsid w:val="00602AF7"/>
    <w:rsid w:val="00611D6A"/>
    <w:rsid w:val="00614D13"/>
    <w:rsid w:val="00627FA7"/>
    <w:rsid w:val="00645B08"/>
    <w:rsid w:val="00646C46"/>
    <w:rsid w:val="006508D8"/>
    <w:rsid w:val="00657F00"/>
    <w:rsid w:val="0066017A"/>
    <w:rsid w:val="00664A8D"/>
    <w:rsid w:val="0067385C"/>
    <w:rsid w:val="006826AA"/>
    <w:rsid w:val="006842D8"/>
    <w:rsid w:val="00686F64"/>
    <w:rsid w:val="00687682"/>
    <w:rsid w:val="00694A13"/>
    <w:rsid w:val="006A383C"/>
    <w:rsid w:val="006C2DF6"/>
    <w:rsid w:val="006C659D"/>
    <w:rsid w:val="006E287C"/>
    <w:rsid w:val="006E4E40"/>
    <w:rsid w:val="006F1932"/>
    <w:rsid w:val="006F7FAE"/>
    <w:rsid w:val="00707069"/>
    <w:rsid w:val="007106EC"/>
    <w:rsid w:val="007221B7"/>
    <w:rsid w:val="00745924"/>
    <w:rsid w:val="007553E1"/>
    <w:rsid w:val="007657A0"/>
    <w:rsid w:val="007661AD"/>
    <w:rsid w:val="00767A0D"/>
    <w:rsid w:val="00790F7B"/>
    <w:rsid w:val="00792707"/>
    <w:rsid w:val="007930FB"/>
    <w:rsid w:val="007932CC"/>
    <w:rsid w:val="00795D19"/>
    <w:rsid w:val="00797ACB"/>
    <w:rsid w:val="00797B17"/>
    <w:rsid w:val="007A05B2"/>
    <w:rsid w:val="007B4A09"/>
    <w:rsid w:val="007B7798"/>
    <w:rsid w:val="007C21B5"/>
    <w:rsid w:val="007C6B78"/>
    <w:rsid w:val="007C7309"/>
    <w:rsid w:val="007D00AF"/>
    <w:rsid w:val="007D183E"/>
    <w:rsid w:val="007D3374"/>
    <w:rsid w:val="007D4C18"/>
    <w:rsid w:val="007D613A"/>
    <w:rsid w:val="007E233D"/>
    <w:rsid w:val="007F53CB"/>
    <w:rsid w:val="0080418E"/>
    <w:rsid w:val="0080434F"/>
    <w:rsid w:val="008139B2"/>
    <w:rsid w:val="0081720C"/>
    <w:rsid w:val="00827E9D"/>
    <w:rsid w:val="008443E4"/>
    <w:rsid w:val="00844948"/>
    <w:rsid w:val="00844F9C"/>
    <w:rsid w:val="00853A09"/>
    <w:rsid w:val="008606D0"/>
    <w:rsid w:val="00870B91"/>
    <w:rsid w:val="00870DA3"/>
    <w:rsid w:val="00873D1A"/>
    <w:rsid w:val="00877B8B"/>
    <w:rsid w:val="00882893"/>
    <w:rsid w:val="00890DEE"/>
    <w:rsid w:val="00896CD4"/>
    <w:rsid w:val="008A108B"/>
    <w:rsid w:val="008A149B"/>
    <w:rsid w:val="008B0DA3"/>
    <w:rsid w:val="008C6283"/>
    <w:rsid w:val="008C6701"/>
    <w:rsid w:val="008C703F"/>
    <w:rsid w:val="008C7242"/>
    <w:rsid w:val="008E0D90"/>
    <w:rsid w:val="00901F40"/>
    <w:rsid w:val="009165FD"/>
    <w:rsid w:val="00920A40"/>
    <w:rsid w:val="00925287"/>
    <w:rsid w:val="00926A03"/>
    <w:rsid w:val="00950150"/>
    <w:rsid w:val="009658CF"/>
    <w:rsid w:val="00973941"/>
    <w:rsid w:val="009842E4"/>
    <w:rsid w:val="009B5CED"/>
    <w:rsid w:val="009E5C78"/>
    <w:rsid w:val="00A03948"/>
    <w:rsid w:val="00A05F5C"/>
    <w:rsid w:val="00A13064"/>
    <w:rsid w:val="00A22297"/>
    <w:rsid w:val="00A268B8"/>
    <w:rsid w:val="00A3014F"/>
    <w:rsid w:val="00A3202A"/>
    <w:rsid w:val="00A50642"/>
    <w:rsid w:val="00A57127"/>
    <w:rsid w:val="00A60EDB"/>
    <w:rsid w:val="00A72CFA"/>
    <w:rsid w:val="00A93D86"/>
    <w:rsid w:val="00A957C5"/>
    <w:rsid w:val="00A962D5"/>
    <w:rsid w:val="00AB0423"/>
    <w:rsid w:val="00AB2F3D"/>
    <w:rsid w:val="00AD0DA7"/>
    <w:rsid w:val="00AD1AC7"/>
    <w:rsid w:val="00AD768C"/>
    <w:rsid w:val="00AE4CDF"/>
    <w:rsid w:val="00AE5EB2"/>
    <w:rsid w:val="00AF0620"/>
    <w:rsid w:val="00AF0F9B"/>
    <w:rsid w:val="00AF3044"/>
    <w:rsid w:val="00B01CA5"/>
    <w:rsid w:val="00B0383D"/>
    <w:rsid w:val="00B03ABF"/>
    <w:rsid w:val="00B04B47"/>
    <w:rsid w:val="00B23EAA"/>
    <w:rsid w:val="00B253C3"/>
    <w:rsid w:val="00B34C68"/>
    <w:rsid w:val="00B36F53"/>
    <w:rsid w:val="00B5463F"/>
    <w:rsid w:val="00B553C7"/>
    <w:rsid w:val="00B661FC"/>
    <w:rsid w:val="00B742E8"/>
    <w:rsid w:val="00B83DB9"/>
    <w:rsid w:val="00B95870"/>
    <w:rsid w:val="00BA0547"/>
    <w:rsid w:val="00BA43F1"/>
    <w:rsid w:val="00BA4BE6"/>
    <w:rsid w:val="00BB3C2A"/>
    <w:rsid w:val="00BC3822"/>
    <w:rsid w:val="00BF3549"/>
    <w:rsid w:val="00BF402C"/>
    <w:rsid w:val="00C02572"/>
    <w:rsid w:val="00C1430A"/>
    <w:rsid w:val="00C215DC"/>
    <w:rsid w:val="00C329A8"/>
    <w:rsid w:val="00C34D00"/>
    <w:rsid w:val="00C36421"/>
    <w:rsid w:val="00C5457F"/>
    <w:rsid w:val="00C83A18"/>
    <w:rsid w:val="00CA45E8"/>
    <w:rsid w:val="00CC3246"/>
    <w:rsid w:val="00CC4332"/>
    <w:rsid w:val="00CC4F07"/>
    <w:rsid w:val="00CD3A20"/>
    <w:rsid w:val="00CD481D"/>
    <w:rsid w:val="00CE2920"/>
    <w:rsid w:val="00CE3BC4"/>
    <w:rsid w:val="00D10DFE"/>
    <w:rsid w:val="00D20962"/>
    <w:rsid w:val="00D37E20"/>
    <w:rsid w:val="00D413EF"/>
    <w:rsid w:val="00D466C6"/>
    <w:rsid w:val="00D468B2"/>
    <w:rsid w:val="00D723E5"/>
    <w:rsid w:val="00D7712E"/>
    <w:rsid w:val="00D8367B"/>
    <w:rsid w:val="00D838CB"/>
    <w:rsid w:val="00D90519"/>
    <w:rsid w:val="00D949B5"/>
    <w:rsid w:val="00DB5ACF"/>
    <w:rsid w:val="00DC6FA1"/>
    <w:rsid w:val="00DC7A60"/>
    <w:rsid w:val="00DD19AC"/>
    <w:rsid w:val="00DD29F5"/>
    <w:rsid w:val="00DD39A0"/>
    <w:rsid w:val="00DE2ED2"/>
    <w:rsid w:val="00DE5C7E"/>
    <w:rsid w:val="00DE7945"/>
    <w:rsid w:val="00DF7808"/>
    <w:rsid w:val="00E04815"/>
    <w:rsid w:val="00E112D4"/>
    <w:rsid w:val="00E12D21"/>
    <w:rsid w:val="00E130F8"/>
    <w:rsid w:val="00E32F56"/>
    <w:rsid w:val="00E32FC9"/>
    <w:rsid w:val="00E357C6"/>
    <w:rsid w:val="00E5268A"/>
    <w:rsid w:val="00E54CF8"/>
    <w:rsid w:val="00E70353"/>
    <w:rsid w:val="00E706CF"/>
    <w:rsid w:val="00E70FAD"/>
    <w:rsid w:val="00E77B20"/>
    <w:rsid w:val="00E910CB"/>
    <w:rsid w:val="00E9503C"/>
    <w:rsid w:val="00E97741"/>
    <w:rsid w:val="00EA779F"/>
    <w:rsid w:val="00EF08D7"/>
    <w:rsid w:val="00EF6576"/>
    <w:rsid w:val="00F0651D"/>
    <w:rsid w:val="00F07FFC"/>
    <w:rsid w:val="00F10790"/>
    <w:rsid w:val="00F16E89"/>
    <w:rsid w:val="00F27A69"/>
    <w:rsid w:val="00F34422"/>
    <w:rsid w:val="00F44C61"/>
    <w:rsid w:val="00F45897"/>
    <w:rsid w:val="00F64A94"/>
    <w:rsid w:val="00F65FD5"/>
    <w:rsid w:val="00F664F7"/>
    <w:rsid w:val="00F67330"/>
    <w:rsid w:val="00F749EF"/>
    <w:rsid w:val="00F8170E"/>
    <w:rsid w:val="00FB2154"/>
    <w:rsid w:val="00FB301F"/>
    <w:rsid w:val="00FB7C53"/>
    <w:rsid w:val="00FD30B8"/>
    <w:rsid w:val="00FE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1F2386"/>
  <w15:docId w15:val="{6F28A8CC-86F7-4AF9-847F-5CC955001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0E93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010E93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0E93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rsid w:val="00010E93"/>
    <w:rPr>
      <w:color w:val="auto"/>
      <w:u w:val="none"/>
    </w:rPr>
  </w:style>
  <w:style w:type="character" w:styleId="Puslapionumeris">
    <w:name w:val="page number"/>
    <w:basedOn w:val="Numatytasispastraiposriftas"/>
    <w:uiPriority w:val="99"/>
    <w:rsid w:val="00010E93"/>
  </w:style>
  <w:style w:type="paragraph" w:styleId="Porat">
    <w:name w:val="footer"/>
    <w:basedOn w:val="prastasis"/>
    <w:link w:val="PoratDiagrama"/>
    <w:uiPriority w:val="99"/>
    <w:semiHidden/>
    <w:rsid w:val="00AE4CD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AE4CDF"/>
    <w:rPr>
      <w:rFonts w:ascii="Times New Roman" w:hAnsi="Times New Roman" w:cs="Times New Roman"/>
      <w:sz w:val="20"/>
      <w:szCs w:val="20"/>
    </w:rPr>
  </w:style>
  <w:style w:type="paragraph" w:styleId="Pagrindinistekstas">
    <w:name w:val="Body Text"/>
    <w:basedOn w:val="prastasis"/>
    <w:link w:val="PagrindinistekstasDiagrama"/>
    <w:uiPriority w:val="99"/>
    <w:rsid w:val="00DE5C7E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B742E8"/>
    <w:rPr>
      <w:rFonts w:ascii="Times New Roman" w:hAnsi="Times New Roman" w:cs="Times New Roman"/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F6733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2E8"/>
    <w:rPr>
      <w:rFonts w:ascii="Times New Roman" w:hAnsi="Times New Roman" w:cs="Times New Roman"/>
      <w:sz w:val="2"/>
      <w:szCs w:val="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D7712E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341D53"/>
    <w:rPr>
      <w:rFonts w:ascii="Times New Roman" w:eastAsia="Times New Roman" w:hAnsi="Times New Roman"/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6826AA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6826AA"/>
    <w:rPr>
      <w:rFonts w:ascii="Times New Roman" w:eastAsia="Times New Roman" w:hAnsi="Times New Roman"/>
      <w:sz w:val="24"/>
      <w:szCs w:val="24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723E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723E5"/>
    <w:rPr>
      <w:rFonts w:ascii="Times New Roman" w:eastAsia="Times New Roman" w:hAnsi="Times New Roman"/>
      <w:sz w:val="20"/>
      <w:szCs w:val="20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723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4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am.lt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oginovic\Local%20Settings\Temporary%20Internet%20Files\OLK63\SAM_blankas_vietin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89C1DC913ECD6498C4DE29D0DDCDF9B" ma:contentTypeVersion="8" ma:contentTypeDescription="Kurkite naują dokumentą." ma:contentTypeScope="" ma:versionID="dda79d21d032fb8cace728d66985bcb4">
  <xsd:schema xmlns:xsd="http://www.w3.org/2001/XMLSchema" xmlns:xs="http://www.w3.org/2001/XMLSchema" xmlns:p="http://schemas.microsoft.com/office/2006/metadata/properties" xmlns:ns3="85d4c2aa-9c4b-41f7-ad31-6cdf47405893" xmlns:ns4="da8d06b5-9555-4b2e-8aca-da43deedeb5a" targetNamespace="http://schemas.microsoft.com/office/2006/metadata/properties" ma:root="true" ma:fieldsID="49c1d81c47840b4baa6c1be6ead83e3c" ns3:_="" ns4:_="">
    <xsd:import namespace="85d4c2aa-9c4b-41f7-ad31-6cdf47405893"/>
    <xsd:import namespace="da8d06b5-9555-4b2e-8aca-da43deedeb5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d4c2aa-9c4b-41f7-ad31-6cdf474058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8d06b5-9555-4b2e-8aca-da43deedeb5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C9F0B1-C286-4E88-BFD6-39A90E1A8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CA514C-FE2B-4C08-B036-DCCBB1361A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d4c2aa-9c4b-41f7-ad31-6cdf47405893"/>
    <ds:schemaRef ds:uri="da8d06b5-9555-4b2e-8aca-da43deedeb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DACBCF-D6B5-4C51-9FB5-41E6C99FF5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953F57-0138-40B6-B271-E0D9330E87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SAM_blankas_vietinis</Template>
  <TotalTime>0</TotalTime>
  <Pages>1</Pages>
  <Words>1342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Sveikatos apsaugos ministerija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Loginovič</dc:creator>
  <cp:keywords/>
  <dc:description/>
  <cp:lastModifiedBy>Viktorija Bakšinskytė</cp:lastModifiedBy>
  <cp:revision>2</cp:revision>
  <cp:lastPrinted>2020-01-08T12:07:00Z</cp:lastPrinted>
  <dcterms:created xsi:type="dcterms:W3CDTF">2023-04-21T10:38:00Z</dcterms:created>
  <dcterms:modified xsi:type="dcterms:W3CDTF">2023-04-21T10:38:00Z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0x010100F89C1DC913ECD6498C4DE29D0DDCDF9B</vt:lpwstr>
  </property>
</Properties>
</file>