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A772E" w14:textId="565C108D" w:rsidR="009B1C92" w:rsidRDefault="006574A4" w:rsidP="006574A4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Cs w:val="24"/>
        </w:rPr>
      </w:pPr>
      <w:bookmarkStart w:id="0" w:name="data_metai"/>
      <w:r>
        <w:rPr>
          <w:rFonts w:ascii="Times New Roman" w:hAnsi="Times New Roman"/>
          <w:b/>
          <w:bCs/>
          <w:sz w:val="28"/>
          <w:szCs w:val="28"/>
        </w:rPr>
        <w:t>KLAIPĖDOS RAJONO SAVIVALDYBĖS TARYBA</w:t>
      </w:r>
    </w:p>
    <w:p w14:paraId="519C8B0B" w14:textId="77777777" w:rsidR="006574A4" w:rsidRPr="006574A4" w:rsidRDefault="006574A4" w:rsidP="006574A4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Cs w:val="24"/>
        </w:rPr>
      </w:pPr>
    </w:p>
    <w:bookmarkEnd w:id="0"/>
    <w:p w14:paraId="4B7A0247" w14:textId="53D0C8C4" w:rsidR="008C3330" w:rsidRPr="002F3C3C" w:rsidRDefault="008C3330" w:rsidP="008C3330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2F3C3C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71330C04" w14:textId="488059B5" w:rsidR="00D32FDD" w:rsidRDefault="00D32FDD" w:rsidP="00D32FDD">
      <w:pPr>
        <w:jc w:val="center"/>
        <w:rPr>
          <w:b/>
          <w:sz w:val="28"/>
          <w:szCs w:val="28"/>
        </w:rPr>
      </w:pPr>
      <w:bookmarkStart w:id="1" w:name="_Hlk54605192"/>
      <w:r>
        <w:rPr>
          <w:b/>
          <w:sz w:val="28"/>
          <w:szCs w:val="28"/>
        </w:rPr>
        <w:t>DĖL KLAIPĖDOS RAJONO</w:t>
      </w:r>
      <w:r w:rsidR="00C51719">
        <w:rPr>
          <w:b/>
          <w:sz w:val="28"/>
          <w:szCs w:val="28"/>
        </w:rPr>
        <w:t xml:space="preserve"> SAVIVALDYBĖS </w:t>
      </w:r>
      <w:r w:rsidR="007575F6">
        <w:rPr>
          <w:b/>
          <w:sz w:val="28"/>
          <w:szCs w:val="28"/>
        </w:rPr>
        <w:t xml:space="preserve">TARYBOS </w:t>
      </w:r>
      <w:r w:rsidR="00C51719">
        <w:rPr>
          <w:b/>
          <w:sz w:val="28"/>
          <w:szCs w:val="28"/>
        </w:rPr>
        <w:t>202</w:t>
      </w:r>
      <w:r w:rsidR="00E755EB">
        <w:rPr>
          <w:b/>
          <w:sz w:val="28"/>
          <w:szCs w:val="28"/>
        </w:rPr>
        <w:t>0</w:t>
      </w:r>
      <w:r w:rsidR="00C51719">
        <w:rPr>
          <w:b/>
          <w:sz w:val="28"/>
          <w:szCs w:val="28"/>
        </w:rPr>
        <w:t xml:space="preserve"> M</w:t>
      </w:r>
      <w:r w:rsidR="00E755EB">
        <w:rPr>
          <w:b/>
          <w:sz w:val="28"/>
          <w:szCs w:val="28"/>
        </w:rPr>
        <w:t xml:space="preserve">. </w:t>
      </w:r>
      <w:r w:rsidR="00BA5780">
        <w:rPr>
          <w:b/>
          <w:sz w:val="28"/>
          <w:szCs w:val="28"/>
        </w:rPr>
        <w:t>BIRŽELIO 25</w:t>
      </w:r>
      <w:r w:rsidR="00E755EB">
        <w:rPr>
          <w:b/>
          <w:sz w:val="28"/>
          <w:szCs w:val="28"/>
        </w:rPr>
        <w:t xml:space="preserve"> D. SPRENDIMO NR.</w:t>
      </w:r>
      <w:r w:rsidR="00312869">
        <w:rPr>
          <w:b/>
          <w:sz w:val="28"/>
          <w:szCs w:val="28"/>
        </w:rPr>
        <w:t xml:space="preserve"> </w:t>
      </w:r>
      <w:r w:rsidR="00E755EB">
        <w:rPr>
          <w:b/>
          <w:sz w:val="28"/>
          <w:szCs w:val="28"/>
        </w:rPr>
        <w:t>T11-</w:t>
      </w:r>
      <w:r w:rsidR="00BA5780">
        <w:rPr>
          <w:b/>
          <w:sz w:val="28"/>
          <w:szCs w:val="28"/>
        </w:rPr>
        <w:t>24</w:t>
      </w:r>
      <w:r w:rsidR="00853A13">
        <w:rPr>
          <w:b/>
          <w:sz w:val="28"/>
          <w:szCs w:val="28"/>
        </w:rPr>
        <w:t>2</w:t>
      </w:r>
      <w:r w:rsidR="00E755EB">
        <w:rPr>
          <w:b/>
          <w:sz w:val="28"/>
          <w:szCs w:val="28"/>
        </w:rPr>
        <w:t xml:space="preserve"> „DĖL </w:t>
      </w:r>
      <w:r w:rsidR="00853A13">
        <w:rPr>
          <w:b/>
          <w:sz w:val="28"/>
          <w:szCs w:val="28"/>
        </w:rPr>
        <w:t>KLAIPĖDOS RAJONO SAVIVALDYBĖS SOCIALINĖS PARAMOS TEIKIMO KOMISIJOS NUOSTATŲ</w:t>
      </w:r>
      <w:r w:rsidR="00E755EB">
        <w:rPr>
          <w:b/>
          <w:sz w:val="28"/>
          <w:szCs w:val="28"/>
        </w:rPr>
        <w:t xml:space="preserve"> PATVIRTINIMO“ PAKEITIMO </w:t>
      </w:r>
    </w:p>
    <w:p w14:paraId="4E60F92D" w14:textId="77777777" w:rsidR="00D32FDD" w:rsidRDefault="00D32FDD" w:rsidP="00D32FDD">
      <w:pPr>
        <w:jc w:val="center"/>
        <w:rPr>
          <w:bCs/>
        </w:rPr>
      </w:pPr>
    </w:p>
    <w:p w14:paraId="794419C5" w14:textId="39B8C784" w:rsidR="00D32FDD" w:rsidRDefault="00D32FDD" w:rsidP="00D32FDD">
      <w:pPr>
        <w:jc w:val="center"/>
        <w:rPr>
          <w:bCs/>
        </w:rPr>
      </w:pPr>
      <w:r>
        <w:rPr>
          <w:bCs/>
        </w:rPr>
        <w:t>202</w:t>
      </w:r>
      <w:r w:rsidR="00DD5DFE">
        <w:rPr>
          <w:bCs/>
        </w:rPr>
        <w:t>3</w:t>
      </w:r>
      <w:r>
        <w:rPr>
          <w:bCs/>
        </w:rPr>
        <w:t xml:space="preserve"> m. </w:t>
      </w:r>
      <w:r w:rsidR="00DD5DFE">
        <w:rPr>
          <w:bCs/>
        </w:rPr>
        <w:t>gegužės</w:t>
      </w:r>
      <w:r w:rsidR="00E815A9">
        <w:rPr>
          <w:bCs/>
        </w:rPr>
        <w:t xml:space="preserve"> </w:t>
      </w:r>
      <w:r w:rsidR="00DD5DFE">
        <w:rPr>
          <w:bCs/>
        </w:rPr>
        <w:t>4</w:t>
      </w:r>
      <w:r>
        <w:rPr>
          <w:bCs/>
        </w:rPr>
        <w:t xml:space="preserve"> d. Nr. T11</w:t>
      </w:r>
      <w:r w:rsidR="00C51719">
        <w:rPr>
          <w:bCs/>
        </w:rPr>
        <w:t>-</w:t>
      </w:r>
    </w:p>
    <w:p w14:paraId="449DA662" w14:textId="77777777" w:rsidR="00D32FDD" w:rsidRDefault="00D32FDD" w:rsidP="00D32FDD">
      <w:pPr>
        <w:jc w:val="center"/>
        <w:rPr>
          <w:bCs/>
        </w:rPr>
      </w:pPr>
      <w:r>
        <w:rPr>
          <w:bCs/>
        </w:rPr>
        <w:t>Gargždai</w:t>
      </w:r>
    </w:p>
    <w:p w14:paraId="2CBC81C6" w14:textId="77777777" w:rsidR="00323618" w:rsidRDefault="00323618" w:rsidP="00D32FDD">
      <w:pPr>
        <w:jc w:val="center"/>
        <w:rPr>
          <w:bCs/>
        </w:rPr>
      </w:pPr>
    </w:p>
    <w:p w14:paraId="27795F58" w14:textId="428DF74F" w:rsidR="00D32FDD" w:rsidRDefault="00D32FDD" w:rsidP="00612939">
      <w:pPr>
        <w:tabs>
          <w:tab w:val="right" w:pos="9639"/>
        </w:tabs>
        <w:ind w:firstLine="720"/>
        <w:jc w:val="both"/>
      </w:pPr>
      <w:r>
        <w:t>Klaipėdos rajono savivaldybės taryba,</w:t>
      </w:r>
      <w:r w:rsidR="00323618">
        <w:t xml:space="preserve"> </w:t>
      </w:r>
      <w:r>
        <w:t>vadovaudamasi Lietuvos Respublikos vietos savivaldos įstatymo</w:t>
      </w:r>
      <w:r w:rsidR="00853A13">
        <w:t xml:space="preserve"> </w:t>
      </w:r>
      <w:r w:rsidR="006574A4">
        <w:t>1</w:t>
      </w:r>
      <w:r w:rsidR="00E55CB4">
        <w:t>5</w:t>
      </w:r>
      <w:r w:rsidR="006574A4">
        <w:t xml:space="preserve"> straipsnio </w:t>
      </w:r>
      <w:r w:rsidR="00E55CB4">
        <w:t>2 dalies 4 punktu</w:t>
      </w:r>
      <w:r w:rsidR="00ED40D2">
        <w:t xml:space="preserve"> ir 22 straipsnio 2 dalimi</w:t>
      </w:r>
      <w:r w:rsidR="00E755EB">
        <w:t>,</w:t>
      </w:r>
      <w:r w:rsidR="006574A4">
        <w:t xml:space="preserve"> </w:t>
      </w:r>
      <w:r w:rsidR="006574A4" w:rsidRPr="006574A4">
        <w:rPr>
          <w:spacing w:val="40"/>
        </w:rPr>
        <w:t>nusprendži</w:t>
      </w:r>
      <w:r>
        <w:t>a:</w:t>
      </w:r>
    </w:p>
    <w:p w14:paraId="087EE075" w14:textId="58B84A0A" w:rsidR="009C4E1E" w:rsidRPr="0074746D" w:rsidRDefault="000A69A3" w:rsidP="00612939">
      <w:pPr>
        <w:ind w:firstLine="720"/>
        <w:jc w:val="both"/>
      </w:pPr>
      <w:r>
        <w:t>1.</w:t>
      </w:r>
      <w:r w:rsidR="004C6857">
        <w:t xml:space="preserve"> </w:t>
      </w:r>
      <w:r w:rsidR="004E3218">
        <w:t>Pakeisti</w:t>
      </w:r>
      <w:r w:rsidR="00330069" w:rsidRPr="00330069">
        <w:t xml:space="preserve"> </w:t>
      </w:r>
      <w:r w:rsidR="00853A13">
        <w:t>Klaipėdos rajono savivaldybės Socialinės paramos teikimo komisijos nuostatus</w:t>
      </w:r>
      <w:r w:rsidR="004E3218">
        <w:t>, patvirtint</w:t>
      </w:r>
      <w:r w:rsidR="00F258B3">
        <w:t>us</w:t>
      </w:r>
      <w:r w:rsidR="004E3218">
        <w:t xml:space="preserve"> Klaipėdos rajono savivaldybės tarybos 2020 m. </w:t>
      </w:r>
      <w:r w:rsidR="00BA5780">
        <w:t>birželio 25</w:t>
      </w:r>
      <w:r w:rsidR="004E3218">
        <w:t xml:space="preserve"> d. sprendimu Nr.</w:t>
      </w:r>
      <w:r w:rsidR="00903A59">
        <w:t xml:space="preserve"> </w:t>
      </w:r>
      <w:r w:rsidR="004E3218">
        <w:t>T11-</w:t>
      </w:r>
      <w:r w:rsidR="00BA5780">
        <w:t>24</w:t>
      </w:r>
      <w:r w:rsidR="00F258B3">
        <w:t>2</w:t>
      </w:r>
      <w:r w:rsidR="004E3218">
        <w:t xml:space="preserve"> „Dėl </w:t>
      </w:r>
      <w:r w:rsidR="00F258B3">
        <w:t>Klaipėdos rajono savivaldybės Socialinės paramos teikimo komisijos nuostatų</w:t>
      </w:r>
      <w:r w:rsidR="004E3218">
        <w:t xml:space="preserve"> patvirtinimo</w:t>
      </w:r>
      <w:r w:rsidR="004E3218" w:rsidRPr="0074746D">
        <w:t>“</w:t>
      </w:r>
      <w:r w:rsidR="009C4E1E" w:rsidRPr="0074746D">
        <w:t>:</w:t>
      </w:r>
    </w:p>
    <w:p w14:paraId="7BEA0033" w14:textId="6E6CCEB0" w:rsidR="00FF22D3" w:rsidRPr="0074746D" w:rsidRDefault="00FF22D3" w:rsidP="00612939">
      <w:pPr>
        <w:ind w:firstLine="720"/>
        <w:jc w:val="both"/>
      </w:pPr>
      <w:r w:rsidRPr="0074746D">
        <w:t>1.</w:t>
      </w:r>
      <w:r w:rsidR="009C0091" w:rsidRPr="0074746D">
        <w:t>1</w:t>
      </w:r>
      <w:r w:rsidRPr="0074746D">
        <w:t xml:space="preserve">. </w:t>
      </w:r>
      <w:r w:rsidR="006B0997" w:rsidRPr="0074746D">
        <w:t>P</w:t>
      </w:r>
      <w:r w:rsidR="00330069" w:rsidRPr="0074746D">
        <w:t>akeisti</w:t>
      </w:r>
      <w:r w:rsidRPr="0074746D">
        <w:t xml:space="preserve"> </w:t>
      </w:r>
      <w:r w:rsidR="00705260">
        <w:t>9</w:t>
      </w:r>
      <w:r w:rsidRPr="0074746D">
        <w:t xml:space="preserve"> punktą ir jį išdėstyti taip:</w:t>
      </w:r>
    </w:p>
    <w:p w14:paraId="56E6D035" w14:textId="281CFDED" w:rsidR="00D64CEE" w:rsidRPr="00A94A07" w:rsidRDefault="00D64CEE" w:rsidP="00612939">
      <w:pPr>
        <w:tabs>
          <w:tab w:val="left" w:pos="284"/>
          <w:tab w:val="left" w:pos="1276"/>
        </w:tabs>
        <w:ind w:firstLine="720"/>
        <w:jc w:val="both"/>
        <w:rPr>
          <w:szCs w:val="22"/>
        </w:rPr>
      </w:pPr>
      <w:bookmarkStart w:id="2" w:name="_Hlk98489623"/>
      <w:r w:rsidRPr="0074746D">
        <w:t>„</w:t>
      </w:r>
      <w:r w:rsidR="00705260" w:rsidRPr="00532C6C">
        <w:rPr>
          <w:szCs w:val="22"/>
        </w:rPr>
        <w:t xml:space="preserve">9. Komisija nagrinėja prašymus gauti materialinę paramą, priima rekomendacinio pobūdžio </w:t>
      </w:r>
      <w:r w:rsidR="00705260" w:rsidRPr="00A94A07">
        <w:rPr>
          <w:szCs w:val="22"/>
        </w:rPr>
        <w:t xml:space="preserve">nutarimus ir teikia juos tvirtinti Klaipėdos rajono savivaldybės </w:t>
      </w:r>
      <w:r w:rsidR="006D3DA9" w:rsidRPr="00A94A07">
        <w:rPr>
          <w:szCs w:val="22"/>
        </w:rPr>
        <w:t>merui ar jo įgaliotam asmeniui</w:t>
      </w:r>
      <w:r w:rsidR="00705260" w:rsidRPr="00A94A07">
        <w:rPr>
          <w:szCs w:val="22"/>
        </w:rPr>
        <w:t>.</w:t>
      </w:r>
      <w:r w:rsidRPr="00A94A07">
        <w:rPr>
          <w:szCs w:val="22"/>
        </w:rPr>
        <w:t>“</w:t>
      </w:r>
    </w:p>
    <w:p w14:paraId="6F8772AD" w14:textId="2F523FF7" w:rsidR="009B0D82" w:rsidRPr="00A94A07" w:rsidRDefault="009B0D82" w:rsidP="00612939">
      <w:pPr>
        <w:ind w:firstLine="720"/>
        <w:jc w:val="both"/>
      </w:pPr>
      <w:r w:rsidRPr="00A94A07">
        <w:t xml:space="preserve">1.2. Pakeisti </w:t>
      </w:r>
      <w:r w:rsidR="006D3DA9" w:rsidRPr="00A94A07">
        <w:t>10</w:t>
      </w:r>
      <w:r w:rsidRPr="00A94A07">
        <w:t xml:space="preserve"> punktą ir jį išdėstyti taip:</w:t>
      </w:r>
    </w:p>
    <w:p w14:paraId="22C5632E" w14:textId="3AC1159E" w:rsidR="006D3DA9" w:rsidRPr="00A94A07" w:rsidRDefault="00D64CEE" w:rsidP="00612939">
      <w:pPr>
        <w:ind w:firstLine="720"/>
        <w:jc w:val="both"/>
      </w:pPr>
      <w:r w:rsidRPr="00A94A07">
        <w:rPr>
          <w:szCs w:val="22"/>
        </w:rPr>
        <w:t>„</w:t>
      </w:r>
      <w:r w:rsidR="006D3DA9" w:rsidRPr="00A94A07">
        <w:t>10. Komisija nagrinėja gyventojų prašymus gauti socialinę paramą išimties tvarka ir priimtus nutarimus teikia Sveikatos ir socialinės apsaugos skyriaus atsakingam valstybės tarnautojui sprendimui priimti:</w:t>
      </w:r>
    </w:p>
    <w:p w14:paraId="097AA944" w14:textId="77777777" w:rsidR="006D3DA9" w:rsidRPr="00A94A07" w:rsidRDefault="006D3DA9" w:rsidP="00612939">
      <w:pPr>
        <w:tabs>
          <w:tab w:val="left" w:pos="284"/>
        </w:tabs>
        <w:ind w:firstLine="720"/>
        <w:jc w:val="both"/>
        <w:rPr>
          <w:szCs w:val="22"/>
        </w:rPr>
      </w:pPr>
      <w:r w:rsidRPr="00A94A07">
        <w:rPr>
          <w:szCs w:val="22"/>
        </w:rPr>
        <w:t>10.1. nemokamam maitinimui mokykloje;</w:t>
      </w:r>
    </w:p>
    <w:p w14:paraId="41BC491B" w14:textId="77777777" w:rsidR="006D3DA9" w:rsidRPr="00A94A07" w:rsidRDefault="006D3DA9" w:rsidP="00612939">
      <w:pPr>
        <w:tabs>
          <w:tab w:val="left" w:pos="284"/>
        </w:tabs>
        <w:ind w:firstLine="720"/>
        <w:jc w:val="both"/>
        <w:rPr>
          <w:szCs w:val="22"/>
        </w:rPr>
      </w:pPr>
      <w:r w:rsidRPr="00A94A07">
        <w:rPr>
          <w:szCs w:val="22"/>
        </w:rPr>
        <w:t xml:space="preserve">10.2. socialinės priežiūros ir socialinės globos paslaugoms; </w:t>
      </w:r>
    </w:p>
    <w:p w14:paraId="6F4D5B82" w14:textId="77777777" w:rsidR="006D3DA9" w:rsidRPr="00A94A07" w:rsidRDefault="006D3DA9" w:rsidP="00612939">
      <w:pPr>
        <w:tabs>
          <w:tab w:val="left" w:pos="284"/>
        </w:tabs>
        <w:ind w:firstLine="720"/>
        <w:jc w:val="both"/>
        <w:rPr>
          <w:szCs w:val="22"/>
        </w:rPr>
      </w:pPr>
      <w:r w:rsidRPr="00A94A07">
        <w:rPr>
          <w:szCs w:val="22"/>
        </w:rPr>
        <w:t>10.3. socialinės priežiūros paslaugoms vaikams dienos centruose, kurių šeimoms nėra teikiamos socialinės paslaugos;</w:t>
      </w:r>
    </w:p>
    <w:p w14:paraId="05BC8E1B" w14:textId="77777777" w:rsidR="006D3DA9" w:rsidRPr="00A94A07" w:rsidRDefault="006D3DA9" w:rsidP="00612939">
      <w:pPr>
        <w:ind w:firstLine="720"/>
        <w:jc w:val="both"/>
        <w:rPr>
          <w:szCs w:val="22"/>
        </w:rPr>
      </w:pPr>
      <w:r w:rsidRPr="00A94A07">
        <w:rPr>
          <w:szCs w:val="22"/>
        </w:rPr>
        <w:t>10.4. socialinės globos paslaugoms socialinių paslaugų įstaigose neįgaliems vaikams jų mokymosi, atostogų metu;</w:t>
      </w:r>
    </w:p>
    <w:p w14:paraId="2910BDBA" w14:textId="395DB282" w:rsidR="00D64CEE" w:rsidRPr="00A94A07" w:rsidRDefault="006D3DA9" w:rsidP="00612939">
      <w:pPr>
        <w:tabs>
          <w:tab w:val="left" w:pos="284"/>
        </w:tabs>
        <w:ind w:firstLine="720"/>
        <w:jc w:val="both"/>
        <w:rPr>
          <w:szCs w:val="22"/>
        </w:rPr>
      </w:pPr>
      <w:r w:rsidRPr="00A94A07">
        <w:rPr>
          <w:szCs w:val="22"/>
        </w:rPr>
        <w:t>10.5. transporto organizavimo paslaugoms.</w:t>
      </w:r>
      <w:r w:rsidR="00D64CEE" w:rsidRPr="00A94A07">
        <w:rPr>
          <w:szCs w:val="22"/>
        </w:rPr>
        <w:t>“</w:t>
      </w:r>
    </w:p>
    <w:p w14:paraId="4C163E20" w14:textId="400E19FA" w:rsidR="001454DA" w:rsidRPr="00A94A07" w:rsidRDefault="001454DA" w:rsidP="00612939">
      <w:pPr>
        <w:ind w:firstLine="720"/>
        <w:jc w:val="both"/>
      </w:pPr>
      <w:r w:rsidRPr="00A94A07">
        <w:t>1.3. Pakeisti 11 punktą ir jį išdėstyti taip:</w:t>
      </w:r>
    </w:p>
    <w:p w14:paraId="149467A7" w14:textId="13B186AD" w:rsidR="001454DA" w:rsidRPr="00A94A07" w:rsidRDefault="001454DA" w:rsidP="00612939">
      <w:pPr>
        <w:tabs>
          <w:tab w:val="left" w:pos="284"/>
        </w:tabs>
        <w:ind w:firstLine="720"/>
        <w:jc w:val="both"/>
        <w:rPr>
          <w:szCs w:val="22"/>
        </w:rPr>
      </w:pPr>
      <w:r w:rsidRPr="00A94A07">
        <w:rPr>
          <w:szCs w:val="22"/>
        </w:rPr>
        <w:t>„11. Svarsto prašymus dėl atleidimo nuo mokesčio arba jo sumažinimo ir priimtus nutarimus teikia Sveikatos ir socialinės apsaugos skyriaus atsakingam valstybės tarnautojui sprendimui priimti:</w:t>
      </w:r>
    </w:p>
    <w:p w14:paraId="1C593DB9" w14:textId="77777777" w:rsidR="001454DA" w:rsidRPr="00A94A07" w:rsidRDefault="001454DA" w:rsidP="00612939">
      <w:pPr>
        <w:tabs>
          <w:tab w:val="left" w:pos="284"/>
        </w:tabs>
        <w:ind w:firstLine="720"/>
        <w:jc w:val="both"/>
        <w:rPr>
          <w:szCs w:val="22"/>
        </w:rPr>
      </w:pPr>
      <w:r w:rsidRPr="00A94A07">
        <w:rPr>
          <w:szCs w:val="22"/>
        </w:rPr>
        <w:t>11.1. pagalbos į namus, socialinės priežiūros ir socialinės globos paslaugoms;</w:t>
      </w:r>
    </w:p>
    <w:p w14:paraId="26A1A3B2" w14:textId="77777777" w:rsidR="001454DA" w:rsidRPr="00A94A07" w:rsidRDefault="001454DA" w:rsidP="00612939">
      <w:pPr>
        <w:tabs>
          <w:tab w:val="left" w:pos="284"/>
        </w:tabs>
        <w:ind w:firstLine="720"/>
        <w:jc w:val="both"/>
        <w:rPr>
          <w:szCs w:val="22"/>
        </w:rPr>
      </w:pPr>
      <w:r w:rsidRPr="00A94A07">
        <w:rPr>
          <w:szCs w:val="22"/>
        </w:rPr>
        <w:t>11.2. transporto organizavimo paslaugoms;</w:t>
      </w:r>
    </w:p>
    <w:p w14:paraId="2211B410" w14:textId="45E330BA" w:rsidR="001454DA" w:rsidRPr="00A94A07" w:rsidRDefault="001454DA" w:rsidP="00612939">
      <w:pPr>
        <w:tabs>
          <w:tab w:val="left" w:pos="284"/>
        </w:tabs>
        <w:ind w:firstLine="720"/>
        <w:jc w:val="both"/>
        <w:rPr>
          <w:szCs w:val="22"/>
        </w:rPr>
      </w:pPr>
      <w:r w:rsidRPr="00A94A07">
        <w:rPr>
          <w:szCs w:val="22"/>
        </w:rPr>
        <w:t>11.3. asmeninei pagalbai ir kitoms paslaugoms.</w:t>
      </w:r>
      <w:r w:rsidRPr="00A94A07">
        <w:t>“</w:t>
      </w:r>
    </w:p>
    <w:p w14:paraId="6B9390D1" w14:textId="44602ECF" w:rsidR="001454DA" w:rsidRPr="00A94A07" w:rsidRDefault="001454DA" w:rsidP="00612939">
      <w:pPr>
        <w:ind w:firstLine="720"/>
        <w:jc w:val="both"/>
      </w:pPr>
      <w:r w:rsidRPr="00A94A07">
        <w:t>1.4. Pakeisti 12 punktą ir jį išdėstyti taip:</w:t>
      </w:r>
    </w:p>
    <w:p w14:paraId="4733432D" w14:textId="1C671788" w:rsidR="001454DA" w:rsidRPr="00A94A07" w:rsidRDefault="001454DA" w:rsidP="00612939">
      <w:pPr>
        <w:tabs>
          <w:tab w:val="left" w:pos="284"/>
        </w:tabs>
        <w:ind w:firstLine="720"/>
        <w:jc w:val="both"/>
        <w:rPr>
          <w:szCs w:val="22"/>
        </w:rPr>
      </w:pPr>
      <w:r w:rsidRPr="00A94A07">
        <w:rPr>
          <w:szCs w:val="22"/>
        </w:rPr>
        <w:t>„12. Svarsto ir kitus su pinigine socialine parama ar paslaugomis susijusius klausimus, priima rekomendacinio pobūdžio nutarimus ir teikia pasiūlymus Savivaldybės tarybai, Savivaldybės merui ar jų įgaliotiems asmenims.“</w:t>
      </w:r>
    </w:p>
    <w:p w14:paraId="31A68A0B" w14:textId="2329D8EA" w:rsidR="001454DA" w:rsidRPr="00A94A07" w:rsidRDefault="001454DA" w:rsidP="00612939">
      <w:pPr>
        <w:ind w:firstLine="720"/>
        <w:jc w:val="both"/>
      </w:pPr>
      <w:r w:rsidRPr="00A94A07">
        <w:t>1.5. Pakeisti 18 punktą ir jį išdėstyti taip:</w:t>
      </w:r>
    </w:p>
    <w:p w14:paraId="0E879951" w14:textId="7AC12D74" w:rsidR="001454DA" w:rsidRPr="00A94A07" w:rsidRDefault="001454DA" w:rsidP="00612939">
      <w:pPr>
        <w:tabs>
          <w:tab w:val="left" w:pos="284"/>
        </w:tabs>
        <w:ind w:firstLine="720"/>
        <w:jc w:val="both"/>
        <w:rPr>
          <w:szCs w:val="22"/>
        </w:rPr>
      </w:pPr>
      <w:r w:rsidRPr="00A94A07">
        <w:rPr>
          <w:szCs w:val="22"/>
        </w:rPr>
        <w:t>„18. Posėdžiams vadovauja Komisijos pirmininkas, kai jo nėra – komisijos pirmininko pavaduotojas, jiems nesant – komisijos narys, už kurį balsuoja daugiau negu pusė Komisijos narių.“</w:t>
      </w:r>
    </w:p>
    <w:p w14:paraId="1F9CD26A" w14:textId="0C501C78" w:rsidR="001454DA" w:rsidRPr="00A94A07" w:rsidRDefault="001454DA" w:rsidP="00612939">
      <w:pPr>
        <w:ind w:firstLine="720"/>
        <w:jc w:val="both"/>
      </w:pPr>
      <w:r w:rsidRPr="00A94A07">
        <w:t>1.6. Pakeisti 1</w:t>
      </w:r>
      <w:r w:rsidR="00DD5DFE" w:rsidRPr="00A94A07">
        <w:t>9</w:t>
      </w:r>
      <w:r w:rsidRPr="00A94A07">
        <w:t xml:space="preserve"> punktą ir jį išdėstyti taip:</w:t>
      </w:r>
    </w:p>
    <w:p w14:paraId="36FCB046" w14:textId="56641663" w:rsidR="00DD5DFE" w:rsidRPr="00A94A07" w:rsidRDefault="00DD5DFE" w:rsidP="00612939">
      <w:pPr>
        <w:tabs>
          <w:tab w:val="left" w:pos="284"/>
        </w:tabs>
        <w:ind w:firstLine="720"/>
        <w:jc w:val="both"/>
        <w:rPr>
          <w:szCs w:val="22"/>
        </w:rPr>
      </w:pPr>
      <w:r w:rsidRPr="00A94A07">
        <w:rPr>
          <w:szCs w:val="22"/>
        </w:rPr>
        <w:t>„19. Komisijos nutarimai yra priimami posėdyje dalyvaujančių Komisijos narių balsų dauguma. Esant vienodam balsų skaičiui, lemiamą balsą turi Komisijos pirmininkas arba pirmininkaujantis.“</w:t>
      </w:r>
    </w:p>
    <w:bookmarkEnd w:id="2"/>
    <w:p w14:paraId="3B68A226" w14:textId="1C886242" w:rsidR="006574A4" w:rsidRDefault="003A2A48" w:rsidP="00612939">
      <w:pPr>
        <w:tabs>
          <w:tab w:val="left" w:pos="284"/>
        </w:tabs>
        <w:ind w:firstLine="720"/>
        <w:contextualSpacing/>
        <w:jc w:val="both"/>
      </w:pPr>
      <w:r w:rsidRPr="00A94A07">
        <w:t>2</w:t>
      </w:r>
      <w:r w:rsidR="00D32FDD" w:rsidRPr="00A94A07">
        <w:t>.</w:t>
      </w:r>
      <w:r w:rsidR="00C81C15" w:rsidRPr="00A94A07">
        <w:t xml:space="preserve"> </w:t>
      </w:r>
      <w:r w:rsidR="00D32FDD" w:rsidRPr="00A94A07">
        <w:t>Skelbti šį sprendimą Teisės aktų registre ir savivaldybės interneto svetainėje</w:t>
      </w:r>
      <w:r w:rsidR="001E0524" w:rsidRPr="00A94A07">
        <w:t xml:space="preserve"> </w:t>
      </w:r>
      <w:hyperlink r:id="rId8" w:history="1">
        <w:r w:rsidR="001E0524" w:rsidRPr="00A94A07">
          <w:rPr>
            <w:rStyle w:val="Hipersaitas"/>
            <w:color w:val="auto"/>
            <w:u w:val="none"/>
          </w:rPr>
          <w:t>www.klaipedos-r.lt</w:t>
        </w:r>
      </w:hyperlink>
      <w:r w:rsidR="001E0524" w:rsidRPr="00A94A07">
        <w:t>.</w:t>
      </w:r>
      <w:bookmarkEnd w:id="1"/>
    </w:p>
    <w:p w14:paraId="02C459F6" w14:textId="77777777" w:rsidR="004C28CF" w:rsidRDefault="004C28CF" w:rsidP="00612939">
      <w:pPr>
        <w:tabs>
          <w:tab w:val="left" w:pos="284"/>
        </w:tabs>
        <w:ind w:firstLine="720"/>
        <w:contextualSpacing/>
        <w:jc w:val="both"/>
      </w:pPr>
    </w:p>
    <w:p w14:paraId="38C33D95" w14:textId="51C571D2" w:rsidR="00322536" w:rsidRDefault="00BD2177" w:rsidP="006574A4">
      <w:pPr>
        <w:tabs>
          <w:tab w:val="left" w:pos="284"/>
          <w:tab w:val="left" w:pos="7655"/>
        </w:tabs>
        <w:contextualSpacing/>
        <w:jc w:val="both"/>
      </w:pPr>
      <w:r>
        <w:t>S</w:t>
      </w:r>
      <w:r w:rsidR="004635C5" w:rsidRPr="00BD3403">
        <w:t>av</w:t>
      </w:r>
      <w:r w:rsidR="006C5F00" w:rsidRPr="00BD3403">
        <w:t>ivaldybės meras</w:t>
      </w:r>
      <w:r w:rsidR="006574A4">
        <w:tab/>
      </w:r>
    </w:p>
    <w:p w14:paraId="59702EA2" w14:textId="48E988A5" w:rsidR="00C81C15" w:rsidRPr="00C81C15" w:rsidRDefault="00C81C15" w:rsidP="006574A4">
      <w:pPr>
        <w:tabs>
          <w:tab w:val="left" w:pos="284"/>
          <w:tab w:val="left" w:pos="7655"/>
        </w:tabs>
        <w:contextualSpacing/>
        <w:jc w:val="both"/>
      </w:pPr>
    </w:p>
    <w:p w14:paraId="422C0C44" w14:textId="2EDF5CE1" w:rsidR="00C81C15" w:rsidRPr="00C81C15" w:rsidRDefault="00C81C15" w:rsidP="006574A4">
      <w:pPr>
        <w:tabs>
          <w:tab w:val="left" w:pos="284"/>
          <w:tab w:val="left" w:pos="7655"/>
        </w:tabs>
        <w:contextualSpacing/>
        <w:jc w:val="both"/>
      </w:pPr>
    </w:p>
    <w:p w14:paraId="1EAC5BE9" w14:textId="77777777" w:rsidR="00DD5DFE" w:rsidRPr="00D70A0A" w:rsidRDefault="00DD5DFE" w:rsidP="00DD5DFE">
      <w:pPr>
        <w:tabs>
          <w:tab w:val="right" w:pos="8730"/>
        </w:tabs>
        <w:spacing w:line="360" w:lineRule="auto"/>
        <w:rPr>
          <w:rStyle w:val="Pareigos"/>
          <w:rFonts w:ascii="Times New Roman" w:hAnsi="Times New Roman"/>
          <w:caps w:val="0"/>
        </w:rPr>
      </w:pPr>
      <w:bookmarkStart w:id="3" w:name="_Hlk6919027"/>
      <w:bookmarkStart w:id="4" w:name="_Hlk73698442"/>
      <w:r w:rsidRPr="00D70A0A">
        <w:rPr>
          <w:rStyle w:val="Pareigos"/>
          <w:rFonts w:ascii="Times New Roman" w:hAnsi="Times New Roman"/>
        </w:rPr>
        <w:t xml:space="preserve">TEIKIA  </w:t>
      </w:r>
      <w:r w:rsidRPr="00D70A0A">
        <w:rPr>
          <w:rStyle w:val="Pareigos"/>
          <w:rFonts w:ascii="Times New Roman" w:hAnsi="Times New Roman"/>
          <w:caps w:val="0"/>
        </w:rPr>
        <w:t xml:space="preserve"> </w:t>
      </w:r>
      <w:r>
        <w:rPr>
          <w:rStyle w:val="Pareigos"/>
          <w:rFonts w:ascii="Times New Roman" w:hAnsi="Times New Roman"/>
          <w:caps w:val="0"/>
        </w:rPr>
        <w:t xml:space="preserve">B. Markauskas </w:t>
      </w:r>
    </w:p>
    <w:p w14:paraId="554EAC38" w14:textId="77777777" w:rsidR="00DD5DFE" w:rsidRPr="00D70A0A" w:rsidRDefault="00DD5DFE" w:rsidP="00DD5DFE">
      <w:pPr>
        <w:tabs>
          <w:tab w:val="right" w:pos="8730"/>
        </w:tabs>
        <w:spacing w:line="360" w:lineRule="auto"/>
      </w:pPr>
      <w:r w:rsidRPr="00D70A0A">
        <w:t xml:space="preserve">PARENGĖ  </w:t>
      </w:r>
      <w:r>
        <w:t>D. Beržanskytė-Bučinskienė</w:t>
      </w:r>
    </w:p>
    <w:p w14:paraId="4631D17C" w14:textId="77777777" w:rsidR="00DD5DFE" w:rsidRPr="00D70A0A" w:rsidRDefault="00DD5DFE" w:rsidP="00DD5DFE">
      <w:pPr>
        <w:tabs>
          <w:tab w:val="right" w:pos="8730"/>
        </w:tabs>
        <w:spacing w:line="360" w:lineRule="auto"/>
      </w:pPr>
      <w:r w:rsidRPr="00D70A0A">
        <w:t xml:space="preserve">SUDERINTA   </w:t>
      </w:r>
    </w:p>
    <w:p w14:paraId="003E6688" w14:textId="77777777" w:rsidR="00DD5DFE" w:rsidRDefault="00DD5DFE" w:rsidP="00DD5DFE">
      <w:pPr>
        <w:tabs>
          <w:tab w:val="right" w:pos="8730"/>
        </w:tabs>
      </w:pPr>
      <w:r>
        <w:t>K. Kumpytė</w:t>
      </w:r>
    </w:p>
    <w:p w14:paraId="74F012C5" w14:textId="77777777" w:rsidR="00DD5DFE" w:rsidRDefault="00DD5DFE" w:rsidP="00DD5DFE">
      <w:pPr>
        <w:tabs>
          <w:tab w:val="right" w:pos="8730"/>
        </w:tabs>
      </w:pPr>
      <w:r>
        <w:t>I. Gailienė</w:t>
      </w:r>
    </w:p>
    <w:p w14:paraId="390D0595" w14:textId="77777777" w:rsidR="00DD5DFE" w:rsidRDefault="00DD5DFE" w:rsidP="00DD5DFE">
      <w:pPr>
        <w:tabs>
          <w:tab w:val="right" w:pos="8730"/>
        </w:tabs>
      </w:pPr>
      <w:r>
        <w:t xml:space="preserve">D. Beliokaitė </w:t>
      </w:r>
    </w:p>
    <w:p w14:paraId="439BEA4A" w14:textId="77777777" w:rsidR="00DD5DFE" w:rsidRDefault="00DD5DFE" w:rsidP="00DD5DFE">
      <w:pPr>
        <w:tabs>
          <w:tab w:val="right" w:pos="8730"/>
        </w:tabs>
      </w:pPr>
      <w:r>
        <w:t>V. Jasas</w:t>
      </w:r>
      <w:r w:rsidRPr="00D70A0A">
        <w:t xml:space="preserve">  </w:t>
      </w:r>
    </w:p>
    <w:p w14:paraId="4F77E575" w14:textId="77777777" w:rsidR="00DD5DFE" w:rsidRDefault="00DD5DFE" w:rsidP="00DD5DFE">
      <w:pPr>
        <w:tabs>
          <w:tab w:val="right" w:pos="8730"/>
        </w:tabs>
      </w:pPr>
      <w:r>
        <w:t>D. Kubilius</w:t>
      </w:r>
    </w:p>
    <w:p w14:paraId="45AAABC5" w14:textId="77777777" w:rsidR="00DD5DFE" w:rsidRDefault="00DD5DFE" w:rsidP="00DD5DFE">
      <w:pPr>
        <w:tabs>
          <w:tab w:val="right" w:pos="8730"/>
        </w:tabs>
      </w:pPr>
      <w:r>
        <w:t>V. Butkus</w:t>
      </w:r>
    </w:p>
    <w:p w14:paraId="3F8C7E7B" w14:textId="176FCE10" w:rsidR="00DD5DFE" w:rsidRDefault="00DD5DFE" w:rsidP="00DD5DFE">
      <w:pPr>
        <w:tabs>
          <w:tab w:val="right" w:pos="8730"/>
        </w:tabs>
      </w:pPr>
      <w:r>
        <w:br w:type="page"/>
      </w:r>
    </w:p>
    <w:bookmarkEnd w:id="3"/>
    <w:p w14:paraId="69B143D5" w14:textId="77777777" w:rsidR="00DD5DFE" w:rsidRDefault="00DD5DFE" w:rsidP="00DD5DFE">
      <w:pPr>
        <w:jc w:val="center"/>
        <w:rPr>
          <w:b/>
          <w:spacing w:val="20"/>
        </w:rPr>
      </w:pPr>
      <w:r w:rsidRPr="00BD3403">
        <w:rPr>
          <w:b/>
        </w:rPr>
        <w:lastRenderedPageBreak/>
        <w:t>AIŠKINAMASIS RAŠTAS</w:t>
      </w:r>
    </w:p>
    <w:p w14:paraId="04F36D86" w14:textId="77777777" w:rsidR="00DD5DFE" w:rsidRDefault="00DD5DFE" w:rsidP="00DD5D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DĖL KLAIPĖDOS RAJONO SAVIVALDYBĖS TARYBOS 2020 M. BIRŽELIO 25 D. SPRENDIMO NR. T11-242 „DĖL KLAIPĖDOS RAJONO SAVIVALDYBĖS SOCIALINĖS PARAMOS TEIKIMO KOMISIJOS NUOSTATŲ PATVIRTINIMO“ PAKEITIMO </w:t>
      </w:r>
    </w:p>
    <w:p w14:paraId="6071A7CE" w14:textId="77777777" w:rsidR="002E3E85" w:rsidRDefault="002E3E85" w:rsidP="00DD5DFE">
      <w:pPr>
        <w:jc w:val="center"/>
        <w:rPr>
          <w:b/>
          <w:sz w:val="28"/>
          <w:szCs w:val="28"/>
        </w:rPr>
      </w:pPr>
    </w:p>
    <w:p w14:paraId="7A579E30" w14:textId="77777777" w:rsidR="00DD5DFE" w:rsidRPr="002E3E85" w:rsidRDefault="00DD5DFE" w:rsidP="00DD5DFE">
      <w:pPr>
        <w:jc w:val="center"/>
        <w:rPr>
          <w:bCs/>
        </w:rPr>
      </w:pPr>
      <w:r w:rsidRPr="002E3E85">
        <w:rPr>
          <w:bCs/>
        </w:rPr>
        <w:t>2023-04-24</w:t>
      </w:r>
    </w:p>
    <w:p w14:paraId="0E5CA08F" w14:textId="77777777" w:rsidR="00DD5DFE" w:rsidRPr="00B71C9F" w:rsidRDefault="00DD5DFE" w:rsidP="00DD5DFE">
      <w:pPr>
        <w:jc w:val="center"/>
        <w:rPr>
          <w:bCs/>
        </w:rPr>
      </w:pPr>
    </w:p>
    <w:p w14:paraId="12885103" w14:textId="77777777" w:rsidR="00DD5DFE" w:rsidRPr="004D57DB" w:rsidRDefault="00DD5DFE" w:rsidP="00DD5DFE">
      <w:pPr>
        <w:jc w:val="both"/>
      </w:pPr>
    </w:p>
    <w:p w14:paraId="134BED48" w14:textId="1CECC052" w:rsidR="00E54229" w:rsidRPr="002E3E85" w:rsidRDefault="002E3E85" w:rsidP="002E3E85">
      <w:pPr>
        <w:jc w:val="both"/>
        <w:rPr>
          <w:strike/>
          <w:sz w:val="20"/>
        </w:rPr>
      </w:pPr>
      <w:r>
        <w:rPr>
          <w:bCs/>
        </w:rPr>
        <w:t xml:space="preserve">1. </w:t>
      </w:r>
      <w:r w:rsidR="00DD5DFE" w:rsidRPr="002E3E85">
        <w:rPr>
          <w:bCs/>
        </w:rPr>
        <w:t xml:space="preserve">Parengto sprendimo projekto tikslai, uždaviniai (ko šiuo sprendimu norima pasiekti): </w:t>
      </w:r>
      <w:r w:rsidR="00E54229" w:rsidRPr="002E3E85">
        <w:rPr>
          <w:bCs/>
        </w:rPr>
        <w:t>Projektu siekiama patvirtinti Klaipėdos rajono savivaldybės Socialinės paramos teikimo komisijos nuostatus.</w:t>
      </w:r>
    </w:p>
    <w:p w14:paraId="30C0A67A" w14:textId="77777777" w:rsidR="00EE4F5E" w:rsidRDefault="00EE4F5E" w:rsidP="00EE4F5E">
      <w:pPr>
        <w:pStyle w:val="Pagrindiniotekstotrauka"/>
        <w:ind w:firstLine="0"/>
        <w:rPr>
          <w:bCs/>
          <w:lang w:val="lt-LT"/>
        </w:rPr>
      </w:pPr>
    </w:p>
    <w:p w14:paraId="5CCBD4E7" w14:textId="52FC366C" w:rsidR="00DD5DFE" w:rsidRPr="00DD5DFE" w:rsidRDefault="00DD5DFE" w:rsidP="00EE4F5E">
      <w:pPr>
        <w:pStyle w:val="Pagrindiniotekstotrauka"/>
        <w:ind w:firstLine="0"/>
        <w:rPr>
          <w:bCs/>
          <w:lang w:val="lt-LT"/>
        </w:rPr>
      </w:pPr>
      <w:r w:rsidRPr="00DD5DFE">
        <w:rPr>
          <w:bCs/>
          <w:lang w:val="lt-LT"/>
        </w:rPr>
        <w:t xml:space="preserve">2. Kaip šiuo metu yra teisiškai reglamentuojami projekte aptariami klausimai: </w:t>
      </w:r>
      <w:r w:rsidR="00EE4F5E">
        <w:rPr>
          <w:bCs/>
          <w:lang w:val="lt-LT"/>
        </w:rPr>
        <w:t>Klaipėdos rajono savivaldybės administracijos direktorius tvirtina prašymus atsižvelgiant į komisijos nutarimus.</w:t>
      </w:r>
    </w:p>
    <w:p w14:paraId="12B39071" w14:textId="77777777" w:rsidR="00DD5DFE" w:rsidRPr="00DD5DFE" w:rsidRDefault="00DD5DFE" w:rsidP="00EE4F5E">
      <w:pPr>
        <w:pStyle w:val="Pagrindiniotekstotrauka"/>
        <w:ind w:right="-81" w:firstLine="0"/>
        <w:rPr>
          <w:bCs/>
          <w:strike/>
          <w:lang w:val="lt-LT"/>
        </w:rPr>
      </w:pPr>
    </w:p>
    <w:p w14:paraId="7760D152" w14:textId="28AD5CA7" w:rsidR="00E54229" w:rsidRDefault="00DD5DFE" w:rsidP="00EE4F5E">
      <w:pPr>
        <w:tabs>
          <w:tab w:val="left" w:pos="0"/>
        </w:tabs>
        <w:jc w:val="both"/>
        <w:rPr>
          <w:szCs w:val="22"/>
        </w:rPr>
      </w:pPr>
      <w:r w:rsidRPr="00DD5DFE">
        <w:rPr>
          <w:bCs/>
          <w:color w:val="000000"/>
        </w:rPr>
        <w:t xml:space="preserve">3. Kokios </w:t>
      </w:r>
      <w:r w:rsidRPr="00E54229">
        <w:rPr>
          <w:bCs/>
          <w:color w:val="000000"/>
        </w:rPr>
        <w:t xml:space="preserve">siūlomos naujos teisinio reguliavimo nuostatos ir kokių teigiamų rezultatų laukiama: </w:t>
      </w:r>
      <w:r w:rsidR="00E54229">
        <w:rPr>
          <w:szCs w:val="22"/>
        </w:rPr>
        <w:t>siekiama užtikrinti objektyvų ir konfidencialų Klaipėdos rajono gyventojų prašymų dėl socialinės paramos nagrinėjimą ir materialinės paramos skyrimą.</w:t>
      </w:r>
      <w:r w:rsidR="00E54229">
        <w:t xml:space="preserve"> </w:t>
      </w:r>
    </w:p>
    <w:p w14:paraId="5764BC6F" w14:textId="77777777" w:rsidR="00E54229" w:rsidRDefault="00E54229" w:rsidP="00EE4F5E">
      <w:pPr>
        <w:jc w:val="both"/>
        <w:rPr>
          <w:rStyle w:val="FontStyle150"/>
          <w:bCs/>
          <w:sz w:val="24"/>
          <w:szCs w:val="24"/>
        </w:rPr>
      </w:pPr>
    </w:p>
    <w:p w14:paraId="138AAE5B" w14:textId="40D8C75B" w:rsidR="00DD5DFE" w:rsidRPr="00DD5DFE" w:rsidRDefault="00DD5DFE" w:rsidP="00EE4F5E">
      <w:pPr>
        <w:jc w:val="both"/>
        <w:rPr>
          <w:bCs/>
        </w:rPr>
      </w:pPr>
      <w:r w:rsidRPr="00DD5DFE">
        <w:rPr>
          <w:rStyle w:val="FontStyle150"/>
          <w:bCs/>
          <w:sz w:val="24"/>
          <w:szCs w:val="24"/>
        </w:rPr>
        <w:t xml:space="preserve">4. Galimos neigiamos pasekmės priėmus siūlomą Savivaldybės tarybos </w:t>
      </w:r>
      <w:r w:rsidRPr="00DD5DFE">
        <w:rPr>
          <w:bCs/>
        </w:rPr>
        <w:t>sprendimą ir kokių priemonių būtina imtis, siekiant išvengti neigiamų pasekmių: neigiamų pasekmių nenumatoma.</w:t>
      </w:r>
    </w:p>
    <w:p w14:paraId="6A8421C8" w14:textId="77777777" w:rsidR="00DD5DFE" w:rsidRPr="00DD5DFE" w:rsidRDefault="00DD5DFE" w:rsidP="00EE4F5E">
      <w:pPr>
        <w:jc w:val="both"/>
        <w:rPr>
          <w:bCs/>
        </w:rPr>
      </w:pPr>
    </w:p>
    <w:p w14:paraId="6A10E8D2" w14:textId="77777777" w:rsidR="00DD5DFE" w:rsidRPr="00DD5DFE" w:rsidRDefault="00DD5DFE" w:rsidP="00EE4F5E">
      <w:pPr>
        <w:jc w:val="both"/>
        <w:rPr>
          <w:bCs/>
          <w:color w:val="000000"/>
        </w:rPr>
      </w:pPr>
      <w:r w:rsidRPr="00DD5DFE">
        <w:rPr>
          <w:bCs/>
          <w:caps/>
          <w:color w:val="000000"/>
        </w:rPr>
        <w:t>5. A</w:t>
      </w:r>
      <w:r w:rsidRPr="00DD5DFE">
        <w:rPr>
          <w:bCs/>
          <w:color w:val="000000"/>
        </w:rPr>
        <w:t>r sprendimo projektas neprieštarauja Lietuvos Respublikos lygių galimybių įstatymui ir atitinka lygių galimybių principus: neprieštarauja.</w:t>
      </w:r>
    </w:p>
    <w:p w14:paraId="25C0A119" w14:textId="77777777" w:rsidR="00DD5DFE" w:rsidRPr="00DD5DFE" w:rsidRDefault="00DD5DFE" w:rsidP="00EE4F5E">
      <w:pPr>
        <w:jc w:val="both"/>
        <w:rPr>
          <w:bCs/>
        </w:rPr>
      </w:pPr>
    </w:p>
    <w:p w14:paraId="69F109A1" w14:textId="069A9993" w:rsidR="00DD5DFE" w:rsidRPr="00DD5DFE" w:rsidRDefault="00DD5DFE" w:rsidP="00EE4F5E">
      <w:pPr>
        <w:jc w:val="both"/>
        <w:rPr>
          <w:rStyle w:val="FontStyle150"/>
          <w:bCs/>
          <w:strike/>
          <w:sz w:val="24"/>
          <w:szCs w:val="24"/>
        </w:rPr>
      </w:pPr>
      <w:r w:rsidRPr="00DD5DFE">
        <w:rPr>
          <w:rStyle w:val="FontStyle150"/>
          <w:bCs/>
          <w:sz w:val="24"/>
          <w:szCs w:val="24"/>
        </w:rPr>
        <w:t>6. Kokius teisės aktus būtina pakeisti ar panaikinti, priėmus teikiamą Savivaldybės tarybos sprendimą:</w:t>
      </w:r>
      <w:r w:rsidR="00FF2E03">
        <w:rPr>
          <w:rStyle w:val="FontStyle150"/>
          <w:bCs/>
          <w:sz w:val="24"/>
          <w:szCs w:val="24"/>
        </w:rPr>
        <w:t xml:space="preserve"> Materialinės paramos skyrimo ir mokėjimo tvarkos aprašą.</w:t>
      </w:r>
    </w:p>
    <w:p w14:paraId="74E8E8D5" w14:textId="77777777" w:rsidR="00DD5DFE" w:rsidRDefault="00DD5DFE" w:rsidP="00EE4F5E">
      <w:pPr>
        <w:contextualSpacing/>
        <w:jc w:val="both"/>
        <w:rPr>
          <w:bCs/>
        </w:rPr>
      </w:pPr>
    </w:p>
    <w:p w14:paraId="45A3A7F5" w14:textId="1F9A1373" w:rsidR="00DD5DFE" w:rsidRPr="00DD5DFE" w:rsidRDefault="00DD5DFE" w:rsidP="00EE4F5E">
      <w:pPr>
        <w:contextualSpacing/>
        <w:jc w:val="both"/>
        <w:rPr>
          <w:bCs/>
        </w:rPr>
      </w:pPr>
      <w:r w:rsidRPr="00DD5DFE">
        <w:rPr>
          <w:bCs/>
        </w:rPr>
        <w:t>7. Projekto rengimo metu gauti specialistų vertinimai ir išvados, konsultavimosi su visuomene metu gauti pasiūlymai ir jų motyvuotas vertinimas (atsižvelgta ar ne): vertinimas neatliekamas.</w:t>
      </w:r>
    </w:p>
    <w:p w14:paraId="326F2FDB" w14:textId="77777777" w:rsidR="00DD5DFE" w:rsidRPr="00DD5DFE" w:rsidRDefault="00DD5DFE" w:rsidP="00EE4F5E">
      <w:pPr>
        <w:jc w:val="both"/>
        <w:rPr>
          <w:bCs/>
        </w:rPr>
      </w:pPr>
    </w:p>
    <w:p w14:paraId="6E8BB3D5" w14:textId="77777777" w:rsidR="00DD5DFE" w:rsidRPr="00DD5DFE" w:rsidRDefault="00DD5DFE" w:rsidP="00EE4F5E">
      <w:pPr>
        <w:jc w:val="both"/>
        <w:rPr>
          <w:bCs/>
        </w:rPr>
      </w:pPr>
      <w:r w:rsidRPr="00DD5DFE">
        <w:rPr>
          <w:bCs/>
        </w:rPr>
        <w:t>8. Sprendimo įgyvendinimui reikalingos lėšos (ekonominiai apskaičiavimai), finansavimo šaltiniai: papildomos lėšos nereikalingos.</w:t>
      </w:r>
    </w:p>
    <w:p w14:paraId="007ED2F7" w14:textId="77777777" w:rsidR="00DD5DFE" w:rsidRPr="00DD5DFE" w:rsidRDefault="00DD5DFE" w:rsidP="00EE4F5E">
      <w:pPr>
        <w:jc w:val="both"/>
        <w:rPr>
          <w:bCs/>
        </w:rPr>
      </w:pPr>
    </w:p>
    <w:p w14:paraId="1C700674" w14:textId="77777777" w:rsidR="00DD5DFE" w:rsidRPr="00DD5DFE" w:rsidRDefault="00DD5DFE" w:rsidP="00EE4F5E">
      <w:pPr>
        <w:pStyle w:val="Pagrindiniotekstotrauka2"/>
        <w:tabs>
          <w:tab w:val="left" w:pos="540"/>
        </w:tabs>
        <w:spacing w:after="0" w:line="240" w:lineRule="auto"/>
        <w:ind w:left="0" w:right="-81"/>
        <w:jc w:val="both"/>
        <w:rPr>
          <w:bCs/>
          <w:lang w:val="lt-LT"/>
        </w:rPr>
      </w:pPr>
      <w:r w:rsidRPr="00DD5DFE">
        <w:rPr>
          <w:bCs/>
          <w:lang w:val="lt-LT"/>
        </w:rPr>
        <w:t>9. Kiti, autoriaus nuomone, reikalingi pagrindimai, skaičiavimai ir paaiškinimai:</w:t>
      </w:r>
    </w:p>
    <w:p w14:paraId="10B456E1" w14:textId="77777777" w:rsidR="00DD5DFE" w:rsidRPr="00DD5DFE" w:rsidRDefault="00DD5DFE" w:rsidP="00EE4F5E">
      <w:pPr>
        <w:pStyle w:val="Pagrindiniotekstotrauka2"/>
        <w:tabs>
          <w:tab w:val="left" w:pos="540"/>
        </w:tabs>
        <w:spacing w:after="0" w:line="240" w:lineRule="auto"/>
        <w:ind w:left="0" w:right="-81"/>
        <w:jc w:val="both"/>
        <w:rPr>
          <w:bCs/>
          <w:lang w:val="lt-LT"/>
        </w:rPr>
      </w:pPr>
    </w:p>
    <w:p w14:paraId="7175A055" w14:textId="77777777" w:rsidR="00DD5DFE" w:rsidRPr="00DD5DFE" w:rsidRDefault="00DD5DFE" w:rsidP="00EE4F5E">
      <w:pPr>
        <w:pStyle w:val="Pagrindiniotekstotrauka"/>
        <w:tabs>
          <w:tab w:val="left" w:pos="540"/>
        </w:tabs>
        <w:ind w:right="-81" w:firstLine="0"/>
        <w:rPr>
          <w:bCs/>
          <w:lang w:val="lt-LT"/>
        </w:rPr>
      </w:pPr>
      <w:r w:rsidRPr="00DD5DFE">
        <w:rPr>
          <w:bCs/>
          <w:lang w:val="lt-LT"/>
        </w:rPr>
        <w:t xml:space="preserve">10. </w:t>
      </w:r>
      <w:r w:rsidRPr="00DD5DFE">
        <w:rPr>
          <w:bCs/>
          <w:color w:val="000000"/>
          <w:lang w:val="lt-LT"/>
        </w:rPr>
        <w:t>Sprendimo projekto iniciatoriai (institucija, asmenys ar piliečių įgalioti atstovai) ir rengėjai</w:t>
      </w:r>
      <w:r w:rsidRPr="00DD5DFE">
        <w:rPr>
          <w:bCs/>
          <w:lang w:val="lt-LT"/>
        </w:rPr>
        <w:t>:</w:t>
      </w:r>
    </w:p>
    <w:p w14:paraId="4894D3FA" w14:textId="77777777" w:rsidR="00DD5DFE" w:rsidRPr="00DD5DFE" w:rsidRDefault="00DD5DFE" w:rsidP="00EE4F5E">
      <w:pPr>
        <w:pStyle w:val="Pagrindiniotekstotrauka"/>
        <w:tabs>
          <w:tab w:val="left" w:pos="540"/>
        </w:tabs>
        <w:ind w:right="-81" w:firstLine="0"/>
        <w:rPr>
          <w:bCs/>
          <w:lang w:val="lt-LT"/>
        </w:rPr>
      </w:pPr>
      <w:r w:rsidRPr="00DD5DFE">
        <w:rPr>
          <w:bCs/>
          <w:lang w:val="lt-LT"/>
        </w:rPr>
        <w:t>Sveikatos ir socialinės apsaugos skyrius.</w:t>
      </w:r>
    </w:p>
    <w:p w14:paraId="1095000E" w14:textId="77777777" w:rsidR="00DD5DFE" w:rsidRPr="00DD5DFE" w:rsidRDefault="00DD5DFE" w:rsidP="00EE4F5E">
      <w:pPr>
        <w:pStyle w:val="Pagrindiniotekstotrauka2"/>
        <w:tabs>
          <w:tab w:val="left" w:pos="540"/>
        </w:tabs>
        <w:spacing w:after="0" w:line="240" w:lineRule="auto"/>
        <w:ind w:left="0" w:right="-81"/>
        <w:jc w:val="both"/>
        <w:rPr>
          <w:bCs/>
          <w:lang w:val="lt-LT"/>
        </w:rPr>
      </w:pPr>
    </w:p>
    <w:p w14:paraId="3F2FD195" w14:textId="77777777" w:rsidR="00DD5DFE" w:rsidRPr="00DD5DFE" w:rsidRDefault="00DD5DFE" w:rsidP="00EE4F5E">
      <w:pPr>
        <w:pStyle w:val="Pagrindiniotekstotrauka2"/>
        <w:tabs>
          <w:tab w:val="left" w:pos="540"/>
        </w:tabs>
        <w:spacing w:after="0" w:line="240" w:lineRule="auto"/>
        <w:ind w:left="0" w:right="-81"/>
        <w:jc w:val="both"/>
        <w:rPr>
          <w:bCs/>
          <w:lang w:val="lt-LT"/>
        </w:rPr>
      </w:pPr>
    </w:p>
    <w:p w14:paraId="28881952" w14:textId="77777777" w:rsidR="00DD5DFE" w:rsidRPr="006F5095" w:rsidRDefault="00DD5DFE" w:rsidP="00EE4F5E">
      <w:pPr>
        <w:pStyle w:val="Pagrindiniotekstotrauka2"/>
        <w:tabs>
          <w:tab w:val="left" w:pos="540"/>
        </w:tabs>
        <w:spacing w:after="0" w:line="240" w:lineRule="auto"/>
        <w:ind w:left="0" w:right="-81"/>
        <w:jc w:val="both"/>
        <w:rPr>
          <w:bCs/>
          <w:lang w:val="lt-LT"/>
        </w:rPr>
      </w:pPr>
    </w:p>
    <w:p w14:paraId="0840309D" w14:textId="77777777" w:rsidR="00DD5DFE" w:rsidRPr="006F5095" w:rsidRDefault="00DD5DFE" w:rsidP="00EE4F5E">
      <w:pPr>
        <w:pStyle w:val="Pagrindiniotekstotrauka2"/>
        <w:tabs>
          <w:tab w:val="left" w:pos="540"/>
        </w:tabs>
        <w:spacing w:after="0" w:line="240" w:lineRule="auto"/>
        <w:ind w:left="0" w:right="-81"/>
        <w:jc w:val="both"/>
        <w:rPr>
          <w:bCs/>
          <w:lang w:val="lt-LT"/>
        </w:rPr>
      </w:pPr>
    </w:p>
    <w:p w14:paraId="2195B800" w14:textId="77777777" w:rsidR="00DD5DFE" w:rsidRPr="006F5095" w:rsidRDefault="00DD5DFE" w:rsidP="00EE4F5E">
      <w:pPr>
        <w:pStyle w:val="Pagrindiniotekstotrauka2"/>
        <w:tabs>
          <w:tab w:val="left" w:pos="540"/>
        </w:tabs>
        <w:spacing w:after="0" w:line="240" w:lineRule="auto"/>
        <w:ind w:left="0" w:right="-81"/>
        <w:jc w:val="both"/>
        <w:rPr>
          <w:bCs/>
          <w:lang w:val="lt-LT"/>
        </w:rPr>
      </w:pPr>
    </w:p>
    <w:p w14:paraId="07C09DFD" w14:textId="77777777" w:rsidR="00DD5DFE" w:rsidRDefault="00DD5DFE" w:rsidP="00EE4F5E">
      <w:pPr>
        <w:jc w:val="both"/>
      </w:pPr>
      <w:r>
        <w:t xml:space="preserve">Sveikatos ir socialinės apsaugos skyriaus </w:t>
      </w:r>
    </w:p>
    <w:p w14:paraId="0379990D" w14:textId="7F5B2264" w:rsidR="00DD5DFE" w:rsidRPr="006F5095" w:rsidRDefault="00DD5DFE" w:rsidP="00EE4F5E">
      <w:pPr>
        <w:jc w:val="both"/>
      </w:pPr>
      <w:r>
        <w:t>Socialinės paramos poskyrio vedėja</w:t>
      </w:r>
      <w:r w:rsidRPr="006F5095">
        <w:t xml:space="preserve"> </w:t>
      </w:r>
      <w:r>
        <w:tab/>
      </w:r>
      <w:r>
        <w:tab/>
      </w:r>
      <w:r>
        <w:tab/>
      </w:r>
      <w:r w:rsidRPr="006F5095">
        <w:tab/>
      </w:r>
      <w:r>
        <w:t xml:space="preserve">           Darina Beržanskytė-Bučinskienė</w:t>
      </w:r>
    </w:p>
    <w:p w14:paraId="6AF14CA8" w14:textId="77777777" w:rsidR="00DD5DFE" w:rsidRDefault="00DD5DFE" w:rsidP="00EE4F5E">
      <w:pPr>
        <w:pStyle w:val="Pagrindiniotekstotrauka"/>
        <w:tabs>
          <w:tab w:val="left" w:pos="0"/>
        </w:tabs>
        <w:ind w:right="-81" w:firstLine="0"/>
        <w:rPr>
          <w:bCs/>
          <w:lang w:val="lt-LT"/>
        </w:rPr>
      </w:pPr>
    </w:p>
    <w:bookmarkEnd w:id="4"/>
    <w:p w14:paraId="4616A711" w14:textId="77777777" w:rsidR="00DD5DFE" w:rsidRDefault="00DD5DFE" w:rsidP="00EE4F5E">
      <w:pPr>
        <w:pStyle w:val="Pagrindiniotekstotrauka"/>
        <w:tabs>
          <w:tab w:val="left" w:pos="0"/>
        </w:tabs>
        <w:ind w:right="-81" w:firstLine="0"/>
        <w:rPr>
          <w:bCs/>
          <w:lang w:val="lt-LT"/>
        </w:rPr>
      </w:pPr>
    </w:p>
    <w:sectPr w:rsidR="00DD5DFE" w:rsidSect="004C28CF">
      <w:headerReference w:type="even" r:id="rId9"/>
      <w:headerReference w:type="default" r:id="rId10"/>
      <w:headerReference w:type="first" r:id="rId11"/>
      <w:type w:val="continuous"/>
      <w:pgSz w:w="11907" w:h="16840" w:code="9"/>
      <w:pgMar w:top="1134" w:right="567" w:bottom="851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A870C" w14:textId="77777777" w:rsidR="005952DE" w:rsidRDefault="005952DE">
      <w:r>
        <w:separator/>
      </w:r>
    </w:p>
  </w:endnote>
  <w:endnote w:type="continuationSeparator" w:id="0">
    <w:p w14:paraId="6C84FC37" w14:textId="77777777" w:rsidR="005952DE" w:rsidRDefault="00595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87CC6" w14:textId="77777777" w:rsidR="005952DE" w:rsidRDefault="005952DE">
      <w:r>
        <w:separator/>
      </w:r>
    </w:p>
  </w:footnote>
  <w:footnote w:type="continuationSeparator" w:id="0">
    <w:p w14:paraId="096EBEDE" w14:textId="77777777" w:rsidR="005952DE" w:rsidRDefault="005952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1C1F7" w14:textId="3C40A7BD" w:rsidR="0027545A" w:rsidRDefault="003F0821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C28CF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7A1AE237" w14:textId="77777777" w:rsidR="0027545A" w:rsidRDefault="0027545A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62294904"/>
      <w:docPartObj>
        <w:docPartGallery w:val="Page Numbers (Top of Page)"/>
        <w:docPartUnique/>
      </w:docPartObj>
    </w:sdtPr>
    <w:sdtContent>
      <w:p w14:paraId="601D4957" w14:textId="5B64F794" w:rsidR="006574A4" w:rsidRDefault="006574A4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05AB">
          <w:rPr>
            <w:noProof/>
          </w:rPr>
          <w:t>2</w:t>
        </w:r>
        <w:r>
          <w:fldChar w:fldCharType="end"/>
        </w:r>
      </w:p>
    </w:sdtContent>
  </w:sdt>
  <w:p w14:paraId="6D8AA51D" w14:textId="77777777" w:rsidR="0027545A" w:rsidRDefault="0027545A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59CA5" w14:textId="77777777" w:rsidR="00B65CB1" w:rsidRDefault="00B65CB1" w:rsidP="00B65CB1">
    <w:pPr>
      <w:pStyle w:val="Antrats"/>
      <w:jc w:val="right"/>
      <w:rPr>
        <w:b/>
      </w:rPr>
    </w:pPr>
    <w:r>
      <w:rPr>
        <w:b/>
      </w:rPr>
      <w:t>Projektas</w:t>
    </w:r>
  </w:p>
  <w:p w14:paraId="7F5FB5E0" w14:textId="77777777" w:rsidR="00B65CB1" w:rsidRDefault="00B65CB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7242C55"/>
    <w:multiLevelType w:val="hybridMultilevel"/>
    <w:tmpl w:val="060A1452"/>
    <w:lvl w:ilvl="0" w:tplc="71EA7CC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DF34F29"/>
    <w:multiLevelType w:val="hybridMultilevel"/>
    <w:tmpl w:val="64B030D2"/>
    <w:lvl w:ilvl="0" w:tplc="3EC8E07A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20" w:hanging="360"/>
      </w:pPr>
    </w:lvl>
    <w:lvl w:ilvl="2" w:tplc="0427001B" w:tentative="1">
      <w:start w:val="1"/>
      <w:numFmt w:val="lowerRoman"/>
      <w:lvlText w:val="%3."/>
      <w:lvlJc w:val="right"/>
      <w:pPr>
        <w:ind w:left="2940" w:hanging="180"/>
      </w:pPr>
    </w:lvl>
    <w:lvl w:ilvl="3" w:tplc="0427000F" w:tentative="1">
      <w:start w:val="1"/>
      <w:numFmt w:val="decimal"/>
      <w:lvlText w:val="%4."/>
      <w:lvlJc w:val="left"/>
      <w:pPr>
        <w:ind w:left="3660" w:hanging="360"/>
      </w:p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</w:lvl>
    <w:lvl w:ilvl="6" w:tplc="0427000F" w:tentative="1">
      <w:start w:val="1"/>
      <w:numFmt w:val="decimal"/>
      <w:lvlText w:val="%7."/>
      <w:lvlJc w:val="left"/>
      <w:pPr>
        <w:ind w:left="5820" w:hanging="360"/>
      </w:p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15CE2B70"/>
    <w:multiLevelType w:val="hybridMultilevel"/>
    <w:tmpl w:val="544089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396774"/>
    <w:multiLevelType w:val="hybridMultilevel"/>
    <w:tmpl w:val="BF720A4C"/>
    <w:lvl w:ilvl="0" w:tplc="FB86FED4">
      <w:start w:val="7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22013EF2"/>
    <w:multiLevelType w:val="hybridMultilevel"/>
    <w:tmpl w:val="A934E42C"/>
    <w:lvl w:ilvl="0" w:tplc="C044612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2D6D652A"/>
    <w:multiLevelType w:val="hybridMultilevel"/>
    <w:tmpl w:val="4368701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783E0B"/>
    <w:multiLevelType w:val="multilevel"/>
    <w:tmpl w:val="380C88AA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84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800"/>
      </w:pPr>
      <w:rPr>
        <w:rFonts w:hint="default"/>
      </w:rPr>
    </w:lvl>
  </w:abstractNum>
  <w:abstractNum w:abstractNumId="8" w15:restartNumberingAfterBreak="0">
    <w:nsid w:val="38914E57"/>
    <w:multiLevelType w:val="hybridMultilevel"/>
    <w:tmpl w:val="1E68C304"/>
    <w:lvl w:ilvl="0" w:tplc="21CE36D0">
      <w:start w:val="9"/>
      <w:numFmt w:val="decimal"/>
      <w:lvlText w:val="%1."/>
      <w:lvlJc w:val="left"/>
      <w:pPr>
        <w:ind w:left="1305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025" w:hanging="360"/>
      </w:pPr>
    </w:lvl>
    <w:lvl w:ilvl="2" w:tplc="0427001B" w:tentative="1">
      <w:start w:val="1"/>
      <w:numFmt w:val="lowerRoman"/>
      <w:lvlText w:val="%3."/>
      <w:lvlJc w:val="right"/>
      <w:pPr>
        <w:ind w:left="2745" w:hanging="180"/>
      </w:pPr>
    </w:lvl>
    <w:lvl w:ilvl="3" w:tplc="0427000F" w:tentative="1">
      <w:start w:val="1"/>
      <w:numFmt w:val="decimal"/>
      <w:lvlText w:val="%4."/>
      <w:lvlJc w:val="left"/>
      <w:pPr>
        <w:ind w:left="3465" w:hanging="360"/>
      </w:pPr>
    </w:lvl>
    <w:lvl w:ilvl="4" w:tplc="04270019" w:tentative="1">
      <w:start w:val="1"/>
      <w:numFmt w:val="lowerLetter"/>
      <w:lvlText w:val="%5."/>
      <w:lvlJc w:val="left"/>
      <w:pPr>
        <w:ind w:left="4185" w:hanging="360"/>
      </w:pPr>
    </w:lvl>
    <w:lvl w:ilvl="5" w:tplc="0427001B" w:tentative="1">
      <w:start w:val="1"/>
      <w:numFmt w:val="lowerRoman"/>
      <w:lvlText w:val="%6."/>
      <w:lvlJc w:val="right"/>
      <w:pPr>
        <w:ind w:left="4905" w:hanging="180"/>
      </w:pPr>
    </w:lvl>
    <w:lvl w:ilvl="6" w:tplc="0427000F" w:tentative="1">
      <w:start w:val="1"/>
      <w:numFmt w:val="decimal"/>
      <w:lvlText w:val="%7."/>
      <w:lvlJc w:val="left"/>
      <w:pPr>
        <w:ind w:left="5625" w:hanging="360"/>
      </w:pPr>
    </w:lvl>
    <w:lvl w:ilvl="7" w:tplc="04270019" w:tentative="1">
      <w:start w:val="1"/>
      <w:numFmt w:val="lowerLetter"/>
      <w:lvlText w:val="%8."/>
      <w:lvlJc w:val="left"/>
      <w:pPr>
        <w:ind w:left="6345" w:hanging="360"/>
      </w:pPr>
    </w:lvl>
    <w:lvl w:ilvl="8" w:tplc="0427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9" w15:restartNumberingAfterBreak="0">
    <w:nsid w:val="4B2470D0"/>
    <w:multiLevelType w:val="hybridMultilevel"/>
    <w:tmpl w:val="9D6E28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61165E"/>
    <w:multiLevelType w:val="hybridMultilevel"/>
    <w:tmpl w:val="948C53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0A140C"/>
    <w:multiLevelType w:val="hybridMultilevel"/>
    <w:tmpl w:val="3AA0855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2056FF"/>
    <w:multiLevelType w:val="hybridMultilevel"/>
    <w:tmpl w:val="12AA5118"/>
    <w:lvl w:ilvl="0" w:tplc="FFD682A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6F2B015D"/>
    <w:multiLevelType w:val="hybridMultilevel"/>
    <w:tmpl w:val="AF56125A"/>
    <w:lvl w:ilvl="0" w:tplc="4F56E7B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5" w15:restartNumberingAfterBreak="0">
    <w:nsid w:val="741D3AB8"/>
    <w:multiLevelType w:val="hybridMultilevel"/>
    <w:tmpl w:val="4B10FA76"/>
    <w:lvl w:ilvl="0" w:tplc="1C9E233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27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27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6" w15:restartNumberingAfterBreak="0">
    <w:nsid w:val="7D64370B"/>
    <w:multiLevelType w:val="hybridMultilevel"/>
    <w:tmpl w:val="B8BA296A"/>
    <w:lvl w:ilvl="0" w:tplc="0AB8A99E">
      <w:start w:val="2"/>
      <w:numFmt w:val="decimal"/>
      <w:lvlText w:val="%1."/>
      <w:lvlJc w:val="left"/>
      <w:pPr>
        <w:ind w:left="1854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2574" w:hanging="360"/>
      </w:pPr>
    </w:lvl>
    <w:lvl w:ilvl="2" w:tplc="0427001B" w:tentative="1">
      <w:start w:val="1"/>
      <w:numFmt w:val="lowerRoman"/>
      <w:lvlText w:val="%3."/>
      <w:lvlJc w:val="right"/>
      <w:pPr>
        <w:ind w:left="3294" w:hanging="180"/>
      </w:pPr>
    </w:lvl>
    <w:lvl w:ilvl="3" w:tplc="0427000F" w:tentative="1">
      <w:start w:val="1"/>
      <w:numFmt w:val="decimal"/>
      <w:lvlText w:val="%4."/>
      <w:lvlJc w:val="left"/>
      <w:pPr>
        <w:ind w:left="4014" w:hanging="360"/>
      </w:pPr>
    </w:lvl>
    <w:lvl w:ilvl="4" w:tplc="04270019" w:tentative="1">
      <w:start w:val="1"/>
      <w:numFmt w:val="lowerLetter"/>
      <w:lvlText w:val="%5."/>
      <w:lvlJc w:val="left"/>
      <w:pPr>
        <w:ind w:left="4734" w:hanging="360"/>
      </w:pPr>
    </w:lvl>
    <w:lvl w:ilvl="5" w:tplc="0427001B" w:tentative="1">
      <w:start w:val="1"/>
      <w:numFmt w:val="lowerRoman"/>
      <w:lvlText w:val="%6."/>
      <w:lvlJc w:val="right"/>
      <w:pPr>
        <w:ind w:left="5454" w:hanging="180"/>
      </w:pPr>
    </w:lvl>
    <w:lvl w:ilvl="6" w:tplc="0427000F" w:tentative="1">
      <w:start w:val="1"/>
      <w:numFmt w:val="decimal"/>
      <w:lvlText w:val="%7."/>
      <w:lvlJc w:val="left"/>
      <w:pPr>
        <w:ind w:left="6174" w:hanging="360"/>
      </w:pPr>
    </w:lvl>
    <w:lvl w:ilvl="7" w:tplc="04270019" w:tentative="1">
      <w:start w:val="1"/>
      <w:numFmt w:val="lowerLetter"/>
      <w:lvlText w:val="%8."/>
      <w:lvlJc w:val="left"/>
      <w:pPr>
        <w:ind w:left="6894" w:hanging="360"/>
      </w:pPr>
    </w:lvl>
    <w:lvl w:ilvl="8" w:tplc="0427001B" w:tentative="1">
      <w:start w:val="1"/>
      <w:numFmt w:val="lowerRoman"/>
      <w:lvlText w:val="%9."/>
      <w:lvlJc w:val="right"/>
      <w:pPr>
        <w:ind w:left="7614" w:hanging="180"/>
      </w:pPr>
    </w:lvl>
  </w:abstractNum>
  <w:num w:numId="1" w16cid:durableId="941913219">
    <w:abstractNumId w:val="14"/>
  </w:num>
  <w:num w:numId="2" w16cid:durableId="1936552438">
    <w:abstractNumId w:val="0"/>
  </w:num>
  <w:num w:numId="3" w16cid:durableId="826519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94860220">
    <w:abstractNumId w:val="4"/>
  </w:num>
  <w:num w:numId="5" w16cid:durableId="1558278417">
    <w:abstractNumId w:val="8"/>
  </w:num>
  <w:num w:numId="6" w16cid:durableId="601885354">
    <w:abstractNumId w:val="12"/>
  </w:num>
  <w:num w:numId="7" w16cid:durableId="1544902273">
    <w:abstractNumId w:val="13"/>
  </w:num>
  <w:num w:numId="8" w16cid:durableId="115763197">
    <w:abstractNumId w:val="16"/>
  </w:num>
  <w:num w:numId="9" w16cid:durableId="22903561">
    <w:abstractNumId w:val="2"/>
  </w:num>
  <w:num w:numId="10" w16cid:durableId="1261573309">
    <w:abstractNumId w:val="1"/>
  </w:num>
  <w:num w:numId="11" w16cid:durableId="889728459">
    <w:abstractNumId w:val="5"/>
  </w:num>
  <w:num w:numId="12" w16cid:durableId="1842085912">
    <w:abstractNumId w:val="7"/>
  </w:num>
  <w:num w:numId="13" w16cid:durableId="942108743">
    <w:abstractNumId w:val="11"/>
  </w:num>
  <w:num w:numId="14" w16cid:durableId="1212498303">
    <w:abstractNumId w:val="9"/>
  </w:num>
  <w:num w:numId="15" w16cid:durableId="1213076802">
    <w:abstractNumId w:val="3"/>
  </w:num>
  <w:num w:numId="16" w16cid:durableId="788086530">
    <w:abstractNumId w:val="6"/>
  </w:num>
  <w:num w:numId="17" w16cid:durableId="54756634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55C"/>
    <w:rsid w:val="000045D0"/>
    <w:rsid w:val="00010FAF"/>
    <w:rsid w:val="0002148B"/>
    <w:rsid w:val="00032E66"/>
    <w:rsid w:val="00034030"/>
    <w:rsid w:val="00034879"/>
    <w:rsid w:val="00035FEC"/>
    <w:rsid w:val="0003617C"/>
    <w:rsid w:val="00043E00"/>
    <w:rsid w:val="000441BF"/>
    <w:rsid w:val="0004562C"/>
    <w:rsid w:val="00054147"/>
    <w:rsid w:val="00070ECA"/>
    <w:rsid w:val="00075E89"/>
    <w:rsid w:val="00090283"/>
    <w:rsid w:val="000910E1"/>
    <w:rsid w:val="00094E6A"/>
    <w:rsid w:val="00097AA6"/>
    <w:rsid w:val="000A20A0"/>
    <w:rsid w:val="000A3573"/>
    <w:rsid w:val="000A4EF9"/>
    <w:rsid w:val="000A69A3"/>
    <w:rsid w:val="000A6E4A"/>
    <w:rsid w:val="000B3E33"/>
    <w:rsid w:val="000C1C62"/>
    <w:rsid w:val="000D0298"/>
    <w:rsid w:val="000D1945"/>
    <w:rsid w:val="000D1BB3"/>
    <w:rsid w:val="000D27E2"/>
    <w:rsid w:val="000D38A5"/>
    <w:rsid w:val="000E4029"/>
    <w:rsid w:val="000E6D9C"/>
    <w:rsid w:val="000E70F3"/>
    <w:rsid w:val="000F183C"/>
    <w:rsid w:val="000F2837"/>
    <w:rsid w:val="000F4EC3"/>
    <w:rsid w:val="000F5292"/>
    <w:rsid w:val="00101F39"/>
    <w:rsid w:val="00102482"/>
    <w:rsid w:val="001077C0"/>
    <w:rsid w:val="001103C3"/>
    <w:rsid w:val="00110BF6"/>
    <w:rsid w:val="001144A6"/>
    <w:rsid w:val="00114688"/>
    <w:rsid w:val="00114E59"/>
    <w:rsid w:val="00115548"/>
    <w:rsid w:val="00121ACB"/>
    <w:rsid w:val="001337C1"/>
    <w:rsid w:val="001454DA"/>
    <w:rsid w:val="001516BA"/>
    <w:rsid w:val="00155335"/>
    <w:rsid w:val="00155682"/>
    <w:rsid w:val="001567CB"/>
    <w:rsid w:val="001607A6"/>
    <w:rsid w:val="001642FF"/>
    <w:rsid w:val="00170C2C"/>
    <w:rsid w:val="00184B50"/>
    <w:rsid w:val="00194B20"/>
    <w:rsid w:val="00194CA8"/>
    <w:rsid w:val="00196076"/>
    <w:rsid w:val="001B3190"/>
    <w:rsid w:val="001B7500"/>
    <w:rsid w:val="001C383F"/>
    <w:rsid w:val="001C527B"/>
    <w:rsid w:val="001C608C"/>
    <w:rsid w:val="001C63D9"/>
    <w:rsid w:val="001D7944"/>
    <w:rsid w:val="001D7B2B"/>
    <w:rsid w:val="001D7C0A"/>
    <w:rsid w:val="001E0524"/>
    <w:rsid w:val="001F47F4"/>
    <w:rsid w:val="001F6E0D"/>
    <w:rsid w:val="002037DC"/>
    <w:rsid w:val="0020746A"/>
    <w:rsid w:val="00207476"/>
    <w:rsid w:val="00211C51"/>
    <w:rsid w:val="0021210C"/>
    <w:rsid w:val="002140A9"/>
    <w:rsid w:val="002156CC"/>
    <w:rsid w:val="0021678D"/>
    <w:rsid w:val="00216A0E"/>
    <w:rsid w:val="00217747"/>
    <w:rsid w:val="002232AC"/>
    <w:rsid w:val="00230792"/>
    <w:rsid w:val="00237067"/>
    <w:rsid w:val="002403D8"/>
    <w:rsid w:val="00242123"/>
    <w:rsid w:val="00242C5F"/>
    <w:rsid w:val="00243DEE"/>
    <w:rsid w:val="00244385"/>
    <w:rsid w:val="00247AA5"/>
    <w:rsid w:val="00251F16"/>
    <w:rsid w:val="002575FB"/>
    <w:rsid w:val="0026040D"/>
    <w:rsid w:val="00261D78"/>
    <w:rsid w:val="002642F4"/>
    <w:rsid w:val="00265743"/>
    <w:rsid w:val="00272A21"/>
    <w:rsid w:val="0027545A"/>
    <w:rsid w:val="002770D7"/>
    <w:rsid w:val="00290B9C"/>
    <w:rsid w:val="002947B2"/>
    <w:rsid w:val="00295711"/>
    <w:rsid w:val="00296E11"/>
    <w:rsid w:val="002A4693"/>
    <w:rsid w:val="002B5325"/>
    <w:rsid w:val="002C0283"/>
    <w:rsid w:val="002C1EA4"/>
    <w:rsid w:val="002D2F5F"/>
    <w:rsid w:val="002E047D"/>
    <w:rsid w:val="002E0C54"/>
    <w:rsid w:val="002E29F8"/>
    <w:rsid w:val="002E3BEC"/>
    <w:rsid w:val="002E3E85"/>
    <w:rsid w:val="002E506C"/>
    <w:rsid w:val="002F3C3C"/>
    <w:rsid w:val="002F5F21"/>
    <w:rsid w:val="00311FCE"/>
    <w:rsid w:val="00312869"/>
    <w:rsid w:val="00322081"/>
    <w:rsid w:val="00322536"/>
    <w:rsid w:val="00323618"/>
    <w:rsid w:val="0032412F"/>
    <w:rsid w:val="003255D4"/>
    <w:rsid w:val="00330069"/>
    <w:rsid w:val="00331580"/>
    <w:rsid w:val="0033319B"/>
    <w:rsid w:val="00342F53"/>
    <w:rsid w:val="003436F1"/>
    <w:rsid w:val="0034436E"/>
    <w:rsid w:val="00350AE9"/>
    <w:rsid w:val="0035498A"/>
    <w:rsid w:val="00362428"/>
    <w:rsid w:val="00365FD0"/>
    <w:rsid w:val="00366E2E"/>
    <w:rsid w:val="00367DED"/>
    <w:rsid w:val="00374151"/>
    <w:rsid w:val="00376AD5"/>
    <w:rsid w:val="003802D1"/>
    <w:rsid w:val="003828A8"/>
    <w:rsid w:val="003877AC"/>
    <w:rsid w:val="00392CD6"/>
    <w:rsid w:val="003944FF"/>
    <w:rsid w:val="00394FB9"/>
    <w:rsid w:val="003A016F"/>
    <w:rsid w:val="003A030A"/>
    <w:rsid w:val="003A1ED1"/>
    <w:rsid w:val="003A2057"/>
    <w:rsid w:val="003A2A48"/>
    <w:rsid w:val="003B0414"/>
    <w:rsid w:val="003B0BF0"/>
    <w:rsid w:val="003B63F9"/>
    <w:rsid w:val="003B735D"/>
    <w:rsid w:val="003C1E38"/>
    <w:rsid w:val="003C36D9"/>
    <w:rsid w:val="003C4244"/>
    <w:rsid w:val="003C4F8D"/>
    <w:rsid w:val="003D1560"/>
    <w:rsid w:val="003D2503"/>
    <w:rsid w:val="003D6968"/>
    <w:rsid w:val="003E04B8"/>
    <w:rsid w:val="003E3972"/>
    <w:rsid w:val="003F0821"/>
    <w:rsid w:val="003F1193"/>
    <w:rsid w:val="003F3701"/>
    <w:rsid w:val="00400C26"/>
    <w:rsid w:val="0040781C"/>
    <w:rsid w:val="00407F54"/>
    <w:rsid w:val="00412BEB"/>
    <w:rsid w:val="0041363A"/>
    <w:rsid w:val="00413B8F"/>
    <w:rsid w:val="00421E1A"/>
    <w:rsid w:val="0042209C"/>
    <w:rsid w:val="0042753A"/>
    <w:rsid w:val="00435B93"/>
    <w:rsid w:val="00442BFF"/>
    <w:rsid w:val="004506C5"/>
    <w:rsid w:val="00457BC4"/>
    <w:rsid w:val="004635C5"/>
    <w:rsid w:val="004648F5"/>
    <w:rsid w:val="00464A23"/>
    <w:rsid w:val="004663F5"/>
    <w:rsid w:val="00482E5C"/>
    <w:rsid w:val="0048593B"/>
    <w:rsid w:val="004978D9"/>
    <w:rsid w:val="004A1C3C"/>
    <w:rsid w:val="004B1CEB"/>
    <w:rsid w:val="004C22A1"/>
    <w:rsid w:val="004C28CF"/>
    <w:rsid w:val="004C6857"/>
    <w:rsid w:val="004D6011"/>
    <w:rsid w:val="004D7DD7"/>
    <w:rsid w:val="004E0BD4"/>
    <w:rsid w:val="004E1BB3"/>
    <w:rsid w:val="004E272F"/>
    <w:rsid w:val="004E30E8"/>
    <w:rsid w:val="004E3218"/>
    <w:rsid w:val="004E5037"/>
    <w:rsid w:val="00515545"/>
    <w:rsid w:val="00516A20"/>
    <w:rsid w:val="00517287"/>
    <w:rsid w:val="00522798"/>
    <w:rsid w:val="00525372"/>
    <w:rsid w:val="00527546"/>
    <w:rsid w:val="00534170"/>
    <w:rsid w:val="005425DF"/>
    <w:rsid w:val="005455B7"/>
    <w:rsid w:val="00546150"/>
    <w:rsid w:val="005465A1"/>
    <w:rsid w:val="005565C2"/>
    <w:rsid w:val="00566F21"/>
    <w:rsid w:val="0056737D"/>
    <w:rsid w:val="00572A8B"/>
    <w:rsid w:val="0057423F"/>
    <w:rsid w:val="0057489D"/>
    <w:rsid w:val="00577CCF"/>
    <w:rsid w:val="00593546"/>
    <w:rsid w:val="005952DE"/>
    <w:rsid w:val="005A28B7"/>
    <w:rsid w:val="005B1F07"/>
    <w:rsid w:val="005B779C"/>
    <w:rsid w:val="005C277C"/>
    <w:rsid w:val="005C5272"/>
    <w:rsid w:val="005D788C"/>
    <w:rsid w:val="005E21DC"/>
    <w:rsid w:val="005E2389"/>
    <w:rsid w:val="005F2DEB"/>
    <w:rsid w:val="005F6C2B"/>
    <w:rsid w:val="006062DE"/>
    <w:rsid w:val="00612939"/>
    <w:rsid w:val="0061348B"/>
    <w:rsid w:val="00617399"/>
    <w:rsid w:val="006269C5"/>
    <w:rsid w:val="0063504E"/>
    <w:rsid w:val="006369BB"/>
    <w:rsid w:val="00643525"/>
    <w:rsid w:val="00643FA5"/>
    <w:rsid w:val="00645556"/>
    <w:rsid w:val="00651547"/>
    <w:rsid w:val="006518B3"/>
    <w:rsid w:val="00652C52"/>
    <w:rsid w:val="00656F98"/>
    <w:rsid w:val="0065733D"/>
    <w:rsid w:val="006574A4"/>
    <w:rsid w:val="00661AE0"/>
    <w:rsid w:val="00667F14"/>
    <w:rsid w:val="00672C49"/>
    <w:rsid w:val="00674ACC"/>
    <w:rsid w:val="00676679"/>
    <w:rsid w:val="00676BC6"/>
    <w:rsid w:val="00685454"/>
    <w:rsid w:val="006856E7"/>
    <w:rsid w:val="00691807"/>
    <w:rsid w:val="006A1F75"/>
    <w:rsid w:val="006A2277"/>
    <w:rsid w:val="006A2956"/>
    <w:rsid w:val="006A6650"/>
    <w:rsid w:val="006A7978"/>
    <w:rsid w:val="006A7F03"/>
    <w:rsid w:val="006B0997"/>
    <w:rsid w:val="006B63E7"/>
    <w:rsid w:val="006C30DF"/>
    <w:rsid w:val="006C35D4"/>
    <w:rsid w:val="006C5F00"/>
    <w:rsid w:val="006C7D12"/>
    <w:rsid w:val="006D2B01"/>
    <w:rsid w:val="006D3DA9"/>
    <w:rsid w:val="006D457E"/>
    <w:rsid w:val="006D6276"/>
    <w:rsid w:val="006D7468"/>
    <w:rsid w:val="006E3A7A"/>
    <w:rsid w:val="006E5FF4"/>
    <w:rsid w:val="006F245B"/>
    <w:rsid w:val="00705260"/>
    <w:rsid w:val="00706B63"/>
    <w:rsid w:val="00707986"/>
    <w:rsid w:val="00732DEF"/>
    <w:rsid w:val="00733ADF"/>
    <w:rsid w:val="0073490D"/>
    <w:rsid w:val="00735F04"/>
    <w:rsid w:val="0074055C"/>
    <w:rsid w:val="0074746D"/>
    <w:rsid w:val="007575F6"/>
    <w:rsid w:val="00762A65"/>
    <w:rsid w:val="0076304B"/>
    <w:rsid w:val="00764FFF"/>
    <w:rsid w:val="00766065"/>
    <w:rsid w:val="0077152B"/>
    <w:rsid w:val="007718E2"/>
    <w:rsid w:val="00780EB1"/>
    <w:rsid w:val="007816E1"/>
    <w:rsid w:val="00787E91"/>
    <w:rsid w:val="0079732E"/>
    <w:rsid w:val="007A3B1E"/>
    <w:rsid w:val="007A4EF2"/>
    <w:rsid w:val="007A5C90"/>
    <w:rsid w:val="007A5CC4"/>
    <w:rsid w:val="007A5D2D"/>
    <w:rsid w:val="007B0E29"/>
    <w:rsid w:val="007B1B81"/>
    <w:rsid w:val="007C12BD"/>
    <w:rsid w:val="007D181C"/>
    <w:rsid w:val="007D778C"/>
    <w:rsid w:val="007E06EE"/>
    <w:rsid w:val="007E5B1D"/>
    <w:rsid w:val="007F0142"/>
    <w:rsid w:val="007F38E3"/>
    <w:rsid w:val="007F6271"/>
    <w:rsid w:val="007F67C1"/>
    <w:rsid w:val="00802D1E"/>
    <w:rsid w:val="00810313"/>
    <w:rsid w:val="00816007"/>
    <w:rsid w:val="00821C13"/>
    <w:rsid w:val="008254DE"/>
    <w:rsid w:val="00830B4E"/>
    <w:rsid w:val="00835CA7"/>
    <w:rsid w:val="0084761B"/>
    <w:rsid w:val="00853A13"/>
    <w:rsid w:val="00855B87"/>
    <w:rsid w:val="00860AB7"/>
    <w:rsid w:val="00861982"/>
    <w:rsid w:val="00867949"/>
    <w:rsid w:val="00885D27"/>
    <w:rsid w:val="00894D73"/>
    <w:rsid w:val="008A0737"/>
    <w:rsid w:val="008A2650"/>
    <w:rsid w:val="008A2688"/>
    <w:rsid w:val="008A2D15"/>
    <w:rsid w:val="008A4DFF"/>
    <w:rsid w:val="008B0804"/>
    <w:rsid w:val="008B316A"/>
    <w:rsid w:val="008B32AB"/>
    <w:rsid w:val="008B6EA9"/>
    <w:rsid w:val="008C287D"/>
    <w:rsid w:val="008C3330"/>
    <w:rsid w:val="008C432F"/>
    <w:rsid w:val="008D0859"/>
    <w:rsid w:val="008D3E22"/>
    <w:rsid w:val="008E12C4"/>
    <w:rsid w:val="008E1C45"/>
    <w:rsid w:val="008E6655"/>
    <w:rsid w:val="008F38B8"/>
    <w:rsid w:val="008F39A7"/>
    <w:rsid w:val="00901FEC"/>
    <w:rsid w:val="00903066"/>
    <w:rsid w:val="00903A59"/>
    <w:rsid w:val="0090508A"/>
    <w:rsid w:val="00906534"/>
    <w:rsid w:val="00907FAC"/>
    <w:rsid w:val="00913839"/>
    <w:rsid w:val="00914DFD"/>
    <w:rsid w:val="00924F77"/>
    <w:rsid w:val="00937150"/>
    <w:rsid w:val="00940B7E"/>
    <w:rsid w:val="009444AF"/>
    <w:rsid w:val="0094573E"/>
    <w:rsid w:val="00951B61"/>
    <w:rsid w:val="00953355"/>
    <w:rsid w:val="0095767F"/>
    <w:rsid w:val="00957B3C"/>
    <w:rsid w:val="0096506E"/>
    <w:rsid w:val="00971C5E"/>
    <w:rsid w:val="0098218D"/>
    <w:rsid w:val="009834F2"/>
    <w:rsid w:val="009845D4"/>
    <w:rsid w:val="009860A9"/>
    <w:rsid w:val="00990773"/>
    <w:rsid w:val="009911D9"/>
    <w:rsid w:val="009922C4"/>
    <w:rsid w:val="00992E51"/>
    <w:rsid w:val="00993A3D"/>
    <w:rsid w:val="00994596"/>
    <w:rsid w:val="00994715"/>
    <w:rsid w:val="009A031E"/>
    <w:rsid w:val="009A0349"/>
    <w:rsid w:val="009A767A"/>
    <w:rsid w:val="009A78B1"/>
    <w:rsid w:val="009B0D82"/>
    <w:rsid w:val="009B1C92"/>
    <w:rsid w:val="009B1E9C"/>
    <w:rsid w:val="009B1ED2"/>
    <w:rsid w:val="009B3C1F"/>
    <w:rsid w:val="009B680D"/>
    <w:rsid w:val="009C0091"/>
    <w:rsid w:val="009C2EA9"/>
    <w:rsid w:val="009C4E1E"/>
    <w:rsid w:val="009D0497"/>
    <w:rsid w:val="009D706A"/>
    <w:rsid w:val="009D7708"/>
    <w:rsid w:val="009E039D"/>
    <w:rsid w:val="009E2AF8"/>
    <w:rsid w:val="009E6C5C"/>
    <w:rsid w:val="00A122B3"/>
    <w:rsid w:val="00A12FE7"/>
    <w:rsid w:val="00A13C0E"/>
    <w:rsid w:val="00A14B5A"/>
    <w:rsid w:val="00A27C6B"/>
    <w:rsid w:val="00A41811"/>
    <w:rsid w:val="00A46441"/>
    <w:rsid w:val="00A51253"/>
    <w:rsid w:val="00A544FB"/>
    <w:rsid w:val="00A5559E"/>
    <w:rsid w:val="00A73A4F"/>
    <w:rsid w:val="00A7490F"/>
    <w:rsid w:val="00A76736"/>
    <w:rsid w:val="00A76D04"/>
    <w:rsid w:val="00A808DC"/>
    <w:rsid w:val="00A81DD6"/>
    <w:rsid w:val="00A82A6C"/>
    <w:rsid w:val="00A8451A"/>
    <w:rsid w:val="00A87BAA"/>
    <w:rsid w:val="00A9188B"/>
    <w:rsid w:val="00A923DC"/>
    <w:rsid w:val="00A94A07"/>
    <w:rsid w:val="00A97B9A"/>
    <w:rsid w:val="00AA0897"/>
    <w:rsid w:val="00AA1B97"/>
    <w:rsid w:val="00AA6677"/>
    <w:rsid w:val="00AB0152"/>
    <w:rsid w:val="00AB5A4A"/>
    <w:rsid w:val="00AC4D29"/>
    <w:rsid w:val="00AD1AD4"/>
    <w:rsid w:val="00AD1CB0"/>
    <w:rsid w:val="00AD455C"/>
    <w:rsid w:val="00AD57BD"/>
    <w:rsid w:val="00AD6EE7"/>
    <w:rsid w:val="00AD7A8E"/>
    <w:rsid w:val="00AD7EBB"/>
    <w:rsid w:val="00AE4471"/>
    <w:rsid w:val="00AE750E"/>
    <w:rsid w:val="00AF662B"/>
    <w:rsid w:val="00AF7C9B"/>
    <w:rsid w:val="00B11B14"/>
    <w:rsid w:val="00B159DA"/>
    <w:rsid w:val="00B2633B"/>
    <w:rsid w:val="00B35899"/>
    <w:rsid w:val="00B3775F"/>
    <w:rsid w:val="00B455D9"/>
    <w:rsid w:val="00B47142"/>
    <w:rsid w:val="00B5183C"/>
    <w:rsid w:val="00B52B55"/>
    <w:rsid w:val="00B53455"/>
    <w:rsid w:val="00B53A0B"/>
    <w:rsid w:val="00B61E93"/>
    <w:rsid w:val="00B65CB1"/>
    <w:rsid w:val="00B7498D"/>
    <w:rsid w:val="00B75978"/>
    <w:rsid w:val="00B75E64"/>
    <w:rsid w:val="00B8053A"/>
    <w:rsid w:val="00B826FC"/>
    <w:rsid w:val="00B912CF"/>
    <w:rsid w:val="00BA5780"/>
    <w:rsid w:val="00BC01D2"/>
    <w:rsid w:val="00BC2017"/>
    <w:rsid w:val="00BC4317"/>
    <w:rsid w:val="00BD2177"/>
    <w:rsid w:val="00BD3403"/>
    <w:rsid w:val="00BD560B"/>
    <w:rsid w:val="00BD56DD"/>
    <w:rsid w:val="00BE1089"/>
    <w:rsid w:val="00BE416F"/>
    <w:rsid w:val="00C01955"/>
    <w:rsid w:val="00C21223"/>
    <w:rsid w:val="00C21E5A"/>
    <w:rsid w:val="00C27ED5"/>
    <w:rsid w:val="00C35D19"/>
    <w:rsid w:val="00C36443"/>
    <w:rsid w:val="00C368CE"/>
    <w:rsid w:val="00C415C2"/>
    <w:rsid w:val="00C43F8B"/>
    <w:rsid w:val="00C448A6"/>
    <w:rsid w:val="00C45566"/>
    <w:rsid w:val="00C51719"/>
    <w:rsid w:val="00C577ED"/>
    <w:rsid w:val="00C67C62"/>
    <w:rsid w:val="00C722CE"/>
    <w:rsid w:val="00C72643"/>
    <w:rsid w:val="00C77A89"/>
    <w:rsid w:val="00C81C15"/>
    <w:rsid w:val="00C879F6"/>
    <w:rsid w:val="00C91710"/>
    <w:rsid w:val="00C92D11"/>
    <w:rsid w:val="00CA1CA8"/>
    <w:rsid w:val="00CA51DD"/>
    <w:rsid w:val="00CA5870"/>
    <w:rsid w:val="00CB2CE6"/>
    <w:rsid w:val="00CD079B"/>
    <w:rsid w:val="00CD1091"/>
    <w:rsid w:val="00CD29AA"/>
    <w:rsid w:val="00CD2E00"/>
    <w:rsid w:val="00CD4E23"/>
    <w:rsid w:val="00CE58BB"/>
    <w:rsid w:val="00CF05AB"/>
    <w:rsid w:val="00CF1059"/>
    <w:rsid w:val="00CF528C"/>
    <w:rsid w:val="00CF7B6C"/>
    <w:rsid w:val="00D004A7"/>
    <w:rsid w:val="00D04259"/>
    <w:rsid w:val="00D072EF"/>
    <w:rsid w:val="00D1613C"/>
    <w:rsid w:val="00D21E89"/>
    <w:rsid w:val="00D2529F"/>
    <w:rsid w:val="00D326F0"/>
    <w:rsid w:val="00D32FDD"/>
    <w:rsid w:val="00D36156"/>
    <w:rsid w:val="00D402D9"/>
    <w:rsid w:val="00D43405"/>
    <w:rsid w:val="00D458FB"/>
    <w:rsid w:val="00D5056F"/>
    <w:rsid w:val="00D55CDF"/>
    <w:rsid w:val="00D60D01"/>
    <w:rsid w:val="00D63AE7"/>
    <w:rsid w:val="00D64CEE"/>
    <w:rsid w:val="00D672FE"/>
    <w:rsid w:val="00D71882"/>
    <w:rsid w:val="00D751DF"/>
    <w:rsid w:val="00D75618"/>
    <w:rsid w:val="00D77A47"/>
    <w:rsid w:val="00D80D09"/>
    <w:rsid w:val="00D83674"/>
    <w:rsid w:val="00D96D1B"/>
    <w:rsid w:val="00DA108C"/>
    <w:rsid w:val="00DA1EA1"/>
    <w:rsid w:val="00DA6BC7"/>
    <w:rsid w:val="00DB0B38"/>
    <w:rsid w:val="00DB20C2"/>
    <w:rsid w:val="00DB3B5A"/>
    <w:rsid w:val="00DB61C5"/>
    <w:rsid w:val="00DC4DD5"/>
    <w:rsid w:val="00DC585F"/>
    <w:rsid w:val="00DC68BE"/>
    <w:rsid w:val="00DD3E70"/>
    <w:rsid w:val="00DD5DFE"/>
    <w:rsid w:val="00DD653C"/>
    <w:rsid w:val="00DE1713"/>
    <w:rsid w:val="00DE6106"/>
    <w:rsid w:val="00DE6C51"/>
    <w:rsid w:val="00DF170C"/>
    <w:rsid w:val="00DF3689"/>
    <w:rsid w:val="00E008EF"/>
    <w:rsid w:val="00E009D0"/>
    <w:rsid w:val="00E00F86"/>
    <w:rsid w:val="00E06293"/>
    <w:rsid w:val="00E07C59"/>
    <w:rsid w:val="00E16111"/>
    <w:rsid w:val="00E16392"/>
    <w:rsid w:val="00E24DA0"/>
    <w:rsid w:val="00E24ED8"/>
    <w:rsid w:val="00E25C45"/>
    <w:rsid w:val="00E276BC"/>
    <w:rsid w:val="00E2780F"/>
    <w:rsid w:val="00E30749"/>
    <w:rsid w:val="00E3437B"/>
    <w:rsid w:val="00E4563F"/>
    <w:rsid w:val="00E46F2F"/>
    <w:rsid w:val="00E5118C"/>
    <w:rsid w:val="00E5207D"/>
    <w:rsid w:val="00E52FF4"/>
    <w:rsid w:val="00E54229"/>
    <w:rsid w:val="00E55CB4"/>
    <w:rsid w:val="00E63245"/>
    <w:rsid w:val="00E748CB"/>
    <w:rsid w:val="00E755EB"/>
    <w:rsid w:val="00E815A9"/>
    <w:rsid w:val="00E81E0F"/>
    <w:rsid w:val="00E82EF4"/>
    <w:rsid w:val="00E955A6"/>
    <w:rsid w:val="00EA357A"/>
    <w:rsid w:val="00EA7CF8"/>
    <w:rsid w:val="00EB6DAB"/>
    <w:rsid w:val="00EC223F"/>
    <w:rsid w:val="00EC2FAD"/>
    <w:rsid w:val="00EC4F90"/>
    <w:rsid w:val="00ED1A3B"/>
    <w:rsid w:val="00ED40D2"/>
    <w:rsid w:val="00EE15F4"/>
    <w:rsid w:val="00EE2790"/>
    <w:rsid w:val="00EE3415"/>
    <w:rsid w:val="00EE4F5E"/>
    <w:rsid w:val="00EF00DD"/>
    <w:rsid w:val="00EF3E1A"/>
    <w:rsid w:val="00F05CC4"/>
    <w:rsid w:val="00F06E11"/>
    <w:rsid w:val="00F07451"/>
    <w:rsid w:val="00F12CA1"/>
    <w:rsid w:val="00F13E40"/>
    <w:rsid w:val="00F16577"/>
    <w:rsid w:val="00F17A11"/>
    <w:rsid w:val="00F20442"/>
    <w:rsid w:val="00F205B6"/>
    <w:rsid w:val="00F21858"/>
    <w:rsid w:val="00F240F8"/>
    <w:rsid w:val="00F258B3"/>
    <w:rsid w:val="00F45865"/>
    <w:rsid w:val="00F45A21"/>
    <w:rsid w:val="00F46717"/>
    <w:rsid w:val="00F47058"/>
    <w:rsid w:val="00F47789"/>
    <w:rsid w:val="00F50313"/>
    <w:rsid w:val="00F5134B"/>
    <w:rsid w:val="00F74390"/>
    <w:rsid w:val="00F75503"/>
    <w:rsid w:val="00F77BDB"/>
    <w:rsid w:val="00F80DD2"/>
    <w:rsid w:val="00F8305B"/>
    <w:rsid w:val="00F9521D"/>
    <w:rsid w:val="00FA1B7E"/>
    <w:rsid w:val="00FA6189"/>
    <w:rsid w:val="00FB0D9C"/>
    <w:rsid w:val="00FB2249"/>
    <w:rsid w:val="00FB276F"/>
    <w:rsid w:val="00FC2897"/>
    <w:rsid w:val="00FC3525"/>
    <w:rsid w:val="00FC7A41"/>
    <w:rsid w:val="00FD644F"/>
    <w:rsid w:val="00FE229A"/>
    <w:rsid w:val="00FE6758"/>
    <w:rsid w:val="00FF22D3"/>
    <w:rsid w:val="00FF2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9514E0"/>
  <w15:chartTrackingRefBased/>
  <w15:docId w15:val="{1B7A47AF-674A-4202-8E27-4AB1EA42F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Pagrindiniotekstotrauka">
    <w:name w:val="Body Text Indent"/>
    <w:basedOn w:val="prastasis"/>
    <w:link w:val="PagrindiniotekstotraukaDiagrama"/>
    <w:unhideWhenUsed/>
    <w:rsid w:val="008C3330"/>
    <w:pPr>
      <w:tabs>
        <w:tab w:val="right" w:pos="9639"/>
      </w:tabs>
      <w:ind w:firstLine="1134"/>
      <w:jc w:val="both"/>
    </w:pPr>
    <w:rPr>
      <w:lang w:val="en-GB"/>
    </w:rPr>
  </w:style>
  <w:style w:type="character" w:customStyle="1" w:styleId="PagrindiniotekstotraukaDiagrama">
    <w:name w:val="Pagrindinio teksto įtrauka Diagrama"/>
    <w:link w:val="Pagrindiniotekstotrauka"/>
    <w:rsid w:val="008C3330"/>
    <w:rPr>
      <w:sz w:val="24"/>
      <w:szCs w:val="24"/>
      <w:lang w:val="en-GB"/>
    </w:rPr>
  </w:style>
  <w:style w:type="paragraph" w:styleId="Pagrindinistekstas">
    <w:name w:val="Body Text"/>
    <w:basedOn w:val="prastasis"/>
    <w:link w:val="PagrindinistekstasDiagrama"/>
    <w:unhideWhenUsed/>
    <w:rsid w:val="00E63245"/>
    <w:pPr>
      <w:spacing w:after="120"/>
    </w:pPr>
    <w:rPr>
      <w:lang w:val="x-none"/>
    </w:rPr>
  </w:style>
  <w:style w:type="character" w:customStyle="1" w:styleId="PagrindinistekstasDiagrama">
    <w:name w:val="Pagrindinis tekstas Diagrama"/>
    <w:link w:val="Pagrindinistekstas"/>
    <w:rsid w:val="00E63245"/>
    <w:rPr>
      <w:sz w:val="24"/>
      <w:szCs w:val="24"/>
      <w:lang w:val="x-none"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E63245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E63245"/>
    <w:rPr>
      <w:sz w:val="24"/>
      <w:szCs w:val="24"/>
      <w:lang w:val="en-GB" w:eastAsia="en-US"/>
    </w:rPr>
  </w:style>
  <w:style w:type="paragraph" w:styleId="Sraopastraipa">
    <w:name w:val="List Paragraph"/>
    <w:basedOn w:val="prastasis"/>
    <w:uiPriority w:val="34"/>
    <w:qFormat/>
    <w:rsid w:val="00E63245"/>
    <w:pPr>
      <w:ind w:left="720"/>
      <w:contextualSpacing/>
    </w:pPr>
  </w:style>
  <w:style w:type="character" w:customStyle="1" w:styleId="FontStyle150">
    <w:name w:val="Font Style150"/>
    <w:rsid w:val="00E63245"/>
    <w:rPr>
      <w:rFonts w:ascii="Times New Roman" w:hAnsi="Times New Roman" w:cs="Times New Roman" w:hint="default"/>
      <w:sz w:val="18"/>
      <w:szCs w:val="18"/>
    </w:rPr>
  </w:style>
  <w:style w:type="character" w:styleId="Grietas">
    <w:name w:val="Strong"/>
    <w:qFormat/>
    <w:rsid w:val="00E63245"/>
    <w:rPr>
      <w:b/>
      <w:bCs/>
    </w:rPr>
  </w:style>
  <w:style w:type="paragraph" w:customStyle="1" w:styleId="Patvirtinta">
    <w:name w:val="Patvirtinta"/>
    <w:basedOn w:val="prastasis"/>
    <w:rsid w:val="006A7F03"/>
    <w:pPr>
      <w:autoSpaceDE w:val="0"/>
      <w:autoSpaceDN w:val="0"/>
      <w:spacing w:line="288" w:lineRule="auto"/>
      <w:ind w:left="5953"/>
    </w:pPr>
    <w:rPr>
      <w:rFonts w:eastAsiaTheme="minorHAnsi"/>
      <w:color w:val="000000"/>
      <w:sz w:val="20"/>
      <w:szCs w:val="20"/>
      <w:lang w:eastAsia="lt-LT"/>
    </w:rPr>
  </w:style>
  <w:style w:type="paragraph" w:customStyle="1" w:styleId="style6">
    <w:name w:val="style6"/>
    <w:basedOn w:val="prastasis"/>
    <w:rsid w:val="00D32FDD"/>
    <w:pPr>
      <w:spacing w:before="100" w:beforeAutospacing="1" w:after="100" w:afterAutospacing="1"/>
    </w:pPr>
    <w:rPr>
      <w:rFonts w:eastAsia="Calibri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D6EE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rsid w:val="001E0524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1E0524"/>
    <w:rPr>
      <w:color w:val="605E5C"/>
      <w:shd w:val="clear" w:color="auto" w:fill="E1DFDD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6574A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laipedos-r.l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artotojas\My%20Documents\2011%20tarybos%20sprend\soc.parama%2012.22\KLRStarybossprprojekt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2318B8-4147-4BCD-AE3D-30F6EF47E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KLRStarybossprprojektas</Template>
  <TotalTime>0</TotalTime>
  <Pages>3</Pages>
  <Words>3227</Words>
  <Characters>1840</Characters>
  <Application>Microsoft Office Word</Application>
  <DocSecurity>0</DocSecurity>
  <Lines>15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5057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Dalia Gumuliauskienė</dc:creator>
  <cp:keywords/>
  <cp:lastModifiedBy>Viktorija Bakšinskytė</cp:lastModifiedBy>
  <cp:revision>2</cp:revision>
  <cp:lastPrinted>2023-04-24T09:12:00Z</cp:lastPrinted>
  <dcterms:created xsi:type="dcterms:W3CDTF">2023-04-25T08:25:00Z</dcterms:created>
  <dcterms:modified xsi:type="dcterms:W3CDTF">2023-04-25T08:25:00Z</dcterms:modified>
</cp:coreProperties>
</file>