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A772E" w14:textId="565C108D" w:rsidR="009B1C92" w:rsidRDefault="006574A4" w:rsidP="006574A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519C8B0B" w14:textId="77777777" w:rsidR="006574A4" w:rsidRPr="006574A4" w:rsidRDefault="006574A4" w:rsidP="006574A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bookmarkEnd w:id="0"/>
    <w:p w14:paraId="4B7A0247" w14:textId="53D0C8C4" w:rsidR="008C3330" w:rsidRPr="002F3C3C" w:rsidRDefault="008C3330" w:rsidP="008C333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2F3C3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1330C04" w14:textId="488059B5" w:rsidR="00D32FDD" w:rsidRDefault="00D32FDD" w:rsidP="00D32FDD">
      <w:pPr>
        <w:jc w:val="center"/>
        <w:rPr>
          <w:b/>
          <w:sz w:val="28"/>
          <w:szCs w:val="28"/>
        </w:rPr>
      </w:pPr>
      <w:bookmarkStart w:id="1" w:name="_Hlk54605192"/>
      <w:r>
        <w:rPr>
          <w:b/>
          <w:sz w:val="28"/>
          <w:szCs w:val="28"/>
        </w:rPr>
        <w:t>DĖL KLAIPĖDOS RAJONO</w:t>
      </w:r>
      <w:r w:rsidR="00C51719">
        <w:rPr>
          <w:b/>
          <w:sz w:val="28"/>
          <w:szCs w:val="28"/>
        </w:rPr>
        <w:t xml:space="preserve"> SAVIVALDYBĖS </w:t>
      </w:r>
      <w:r w:rsidR="007575F6">
        <w:rPr>
          <w:b/>
          <w:sz w:val="28"/>
          <w:szCs w:val="28"/>
        </w:rPr>
        <w:t xml:space="preserve">TARYBOS </w:t>
      </w:r>
      <w:r w:rsidR="00C51719">
        <w:rPr>
          <w:b/>
          <w:sz w:val="28"/>
          <w:szCs w:val="28"/>
        </w:rPr>
        <w:t>202</w:t>
      </w:r>
      <w:r w:rsidR="00E755EB">
        <w:rPr>
          <w:b/>
          <w:sz w:val="28"/>
          <w:szCs w:val="28"/>
        </w:rPr>
        <w:t>0</w:t>
      </w:r>
      <w:r w:rsidR="00C51719">
        <w:rPr>
          <w:b/>
          <w:sz w:val="28"/>
          <w:szCs w:val="28"/>
        </w:rPr>
        <w:t xml:space="preserve"> M</w:t>
      </w:r>
      <w:r w:rsidR="00E755EB">
        <w:rPr>
          <w:b/>
          <w:sz w:val="28"/>
          <w:szCs w:val="28"/>
        </w:rPr>
        <w:t xml:space="preserve">. </w:t>
      </w:r>
      <w:r w:rsidR="00BA5780">
        <w:rPr>
          <w:b/>
          <w:sz w:val="28"/>
          <w:szCs w:val="28"/>
        </w:rPr>
        <w:t>BIRŽELIO 25</w:t>
      </w:r>
      <w:r w:rsidR="00E755EB">
        <w:rPr>
          <w:b/>
          <w:sz w:val="28"/>
          <w:szCs w:val="28"/>
        </w:rPr>
        <w:t xml:space="preserve"> D. SPRENDIMO NR.</w:t>
      </w:r>
      <w:r w:rsidR="00312869">
        <w:rPr>
          <w:b/>
          <w:sz w:val="28"/>
          <w:szCs w:val="28"/>
        </w:rPr>
        <w:t xml:space="preserve"> </w:t>
      </w:r>
      <w:r w:rsidR="00E755EB">
        <w:rPr>
          <w:b/>
          <w:sz w:val="28"/>
          <w:szCs w:val="28"/>
        </w:rPr>
        <w:t>T11-</w:t>
      </w:r>
      <w:r w:rsidR="00BA5780">
        <w:rPr>
          <w:b/>
          <w:sz w:val="28"/>
          <w:szCs w:val="28"/>
        </w:rPr>
        <w:t>24</w:t>
      </w:r>
      <w:r w:rsidR="00853A13">
        <w:rPr>
          <w:b/>
          <w:sz w:val="28"/>
          <w:szCs w:val="28"/>
        </w:rPr>
        <w:t>2</w:t>
      </w:r>
      <w:r w:rsidR="00E755EB">
        <w:rPr>
          <w:b/>
          <w:sz w:val="28"/>
          <w:szCs w:val="28"/>
        </w:rPr>
        <w:t xml:space="preserve"> „DĖL </w:t>
      </w:r>
      <w:r w:rsidR="00853A13">
        <w:rPr>
          <w:b/>
          <w:sz w:val="28"/>
          <w:szCs w:val="28"/>
        </w:rPr>
        <w:t>KLAIPĖDOS RAJONO SAVIVALDYBĖS SOCIALINĖS PARAMOS TEIKIMO KOMISIJOS NUOSTATŲ</w:t>
      </w:r>
      <w:r w:rsidR="00E755EB">
        <w:rPr>
          <w:b/>
          <w:sz w:val="28"/>
          <w:szCs w:val="28"/>
        </w:rPr>
        <w:t xml:space="preserve"> PATVIRTINIMO“ PAKEITIMO </w:t>
      </w:r>
    </w:p>
    <w:p w14:paraId="4E60F92D" w14:textId="77777777" w:rsidR="00D32FDD" w:rsidRDefault="00D32FDD" w:rsidP="00D32FDD">
      <w:pPr>
        <w:jc w:val="center"/>
        <w:rPr>
          <w:bCs/>
        </w:rPr>
      </w:pPr>
    </w:p>
    <w:p w14:paraId="794419C5" w14:textId="39B8C784" w:rsidR="00D32FDD" w:rsidRDefault="00D32FDD" w:rsidP="00D32FDD">
      <w:pPr>
        <w:jc w:val="center"/>
        <w:rPr>
          <w:bCs/>
        </w:rPr>
      </w:pPr>
      <w:r>
        <w:rPr>
          <w:bCs/>
        </w:rPr>
        <w:t>202</w:t>
      </w:r>
      <w:r w:rsidR="00DD5DFE">
        <w:rPr>
          <w:bCs/>
        </w:rPr>
        <w:t>3</w:t>
      </w:r>
      <w:r>
        <w:rPr>
          <w:bCs/>
        </w:rPr>
        <w:t xml:space="preserve"> m. </w:t>
      </w:r>
      <w:r w:rsidR="00DD5DFE">
        <w:rPr>
          <w:bCs/>
        </w:rPr>
        <w:t>gegužės</w:t>
      </w:r>
      <w:r w:rsidR="00E815A9">
        <w:rPr>
          <w:bCs/>
        </w:rPr>
        <w:t xml:space="preserve"> </w:t>
      </w:r>
      <w:r w:rsidR="00DD5DFE">
        <w:rPr>
          <w:bCs/>
        </w:rPr>
        <w:t>4</w:t>
      </w:r>
      <w:r>
        <w:rPr>
          <w:bCs/>
        </w:rPr>
        <w:t xml:space="preserve"> d. Nr. T11</w:t>
      </w:r>
      <w:r w:rsidR="00C51719">
        <w:rPr>
          <w:bCs/>
        </w:rPr>
        <w:t>-</w:t>
      </w:r>
    </w:p>
    <w:p w14:paraId="449DA662" w14:textId="77777777" w:rsidR="00D32FDD" w:rsidRDefault="00D32FDD" w:rsidP="00D32FDD">
      <w:pPr>
        <w:jc w:val="center"/>
        <w:rPr>
          <w:bCs/>
        </w:rPr>
      </w:pPr>
      <w:r>
        <w:rPr>
          <w:bCs/>
        </w:rPr>
        <w:t>Gargždai</w:t>
      </w:r>
    </w:p>
    <w:p w14:paraId="2CBC81C6" w14:textId="77777777" w:rsidR="00323618" w:rsidRDefault="00323618" w:rsidP="00D32FDD">
      <w:pPr>
        <w:jc w:val="center"/>
        <w:rPr>
          <w:bCs/>
        </w:rPr>
      </w:pPr>
    </w:p>
    <w:p w14:paraId="27795F58" w14:textId="2CCD6402" w:rsidR="00D32FDD" w:rsidRDefault="00D32FDD" w:rsidP="00E55CB4">
      <w:pPr>
        <w:tabs>
          <w:tab w:val="right" w:pos="9639"/>
        </w:tabs>
        <w:ind w:firstLine="720"/>
        <w:jc w:val="both"/>
      </w:pPr>
      <w:r>
        <w:t>Klaipėdos rajono savivaldybės taryba,</w:t>
      </w:r>
      <w:r w:rsidR="00323618">
        <w:t xml:space="preserve"> </w:t>
      </w:r>
      <w:r>
        <w:t>vadovaudamasi Lietuvos Respublikos vietos savivaldos įstatymo</w:t>
      </w:r>
      <w:r w:rsidR="00853A13">
        <w:t xml:space="preserve"> </w:t>
      </w:r>
      <w:r w:rsidR="006574A4">
        <w:t>1</w:t>
      </w:r>
      <w:r w:rsidR="00E55CB4">
        <w:t>5</w:t>
      </w:r>
      <w:r w:rsidR="006574A4">
        <w:t xml:space="preserve"> straipsnio </w:t>
      </w:r>
      <w:r w:rsidR="00E55CB4">
        <w:t>2 dalies 4 punktu</w:t>
      </w:r>
      <w:r w:rsidR="00E755EB">
        <w:t>,</w:t>
      </w:r>
      <w:r w:rsidR="006574A4">
        <w:t xml:space="preserve"> </w:t>
      </w:r>
      <w:r w:rsidR="006574A4" w:rsidRPr="006574A4">
        <w:rPr>
          <w:spacing w:val="40"/>
        </w:rPr>
        <w:t>nusprendži</w:t>
      </w:r>
      <w:r>
        <w:t>a:</w:t>
      </w:r>
    </w:p>
    <w:p w14:paraId="087EE075" w14:textId="58B84A0A" w:rsidR="009C4E1E" w:rsidRPr="0074746D" w:rsidRDefault="000A69A3" w:rsidP="006574A4">
      <w:pPr>
        <w:ind w:firstLine="1134"/>
        <w:jc w:val="both"/>
      </w:pPr>
      <w:r>
        <w:t>1.</w:t>
      </w:r>
      <w:r w:rsidR="004C6857">
        <w:t xml:space="preserve"> </w:t>
      </w:r>
      <w:r w:rsidR="004E3218">
        <w:t>Pakeisti</w:t>
      </w:r>
      <w:r w:rsidR="00330069" w:rsidRPr="00330069">
        <w:t xml:space="preserve"> </w:t>
      </w:r>
      <w:r w:rsidR="00853A13">
        <w:t>Klaipėdos rajono savivaldybės Socialinės paramos teikimo komisijos nuostatus</w:t>
      </w:r>
      <w:r w:rsidR="004E3218">
        <w:t>, patvirtint</w:t>
      </w:r>
      <w:r w:rsidR="00F258B3">
        <w:t>us</w:t>
      </w:r>
      <w:r w:rsidR="004E3218">
        <w:t xml:space="preserve"> Klaipėdos rajono savivaldybės tarybos 2020 m. </w:t>
      </w:r>
      <w:r w:rsidR="00BA5780">
        <w:t>birželio 25</w:t>
      </w:r>
      <w:r w:rsidR="004E3218">
        <w:t xml:space="preserve"> d. sprendimu Nr.</w:t>
      </w:r>
      <w:r w:rsidR="00903A59">
        <w:t xml:space="preserve"> </w:t>
      </w:r>
      <w:r w:rsidR="004E3218">
        <w:t>T11-</w:t>
      </w:r>
      <w:r w:rsidR="00BA5780">
        <w:t>24</w:t>
      </w:r>
      <w:r w:rsidR="00F258B3">
        <w:t>2</w:t>
      </w:r>
      <w:r w:rsidR="004E3218">
        <w:t xml:space="preserve"> „Dėl </w:t>
      </w:r>
      <w:r w:rsidR="00F258B3">
        <w:t>Klaipėdos rajono savivaldybės Socialinės paramos teikimo komisijos nuostatų</w:t>
      </w:r>
      <w:r w:rsidR="004E3218">
        <w:t xml:space="preserve"> patvirtinimo</w:t>
      </w:r>
      <w:r w:rsidR="004E3218" w:rsidRPr="0074746D">
        <w:t>“</w:t>
      </w:r>
      <w:r w:rsidR="009C4E1E" w:rsidRPr="0074746D">
        <w:t>:</w:t>
      </w:r>
    </w:p>
    <w:p w14:paraId="7BEA0033" w14:textId="6E6CCEB0" w:rsidR="00FF22D3" w:rsidRPr="0074746D" w:rsidRDefault="00FF22D3" w:rsidP="006574A4">
      <w:pPr>
        <w:ind w:firstLine="1134"/>
        <w:jc w:val="both"/>
      </w:pPr>
      <w:r w:rsidRPr="0074746D">
        <w:t>1.</w:t>
      </w:r>
      <w:r w:rsidR="009C0091" w:rsidRPr="0074746D">
        <w:t>1</w:t>
      </w:r>
      <w:r w:rsidRPr="0074746D">
        <w:t xml:space="preserve">. </w:t>
      </w:r>
      <w:r w:rsidR="006B0997" w:rsidRPr="0074746D">
        <w:t>P</w:t>
      </w:r>
      <w:r w:rsidR="00330069" w:rsidRPr="0074746D">
        <w:t>akeisti</w:t>
      </w:r>
      <w:r w:rsidRPr="0074746D">
        <w:t xml:space="preserve"> </w:t>
      </w:r>
      <w:r w:rsidR="00705260">
        <w:t>9</w:t>
      </w:r>
      <w:r w:rsidRPr="0074746D">
        <w:t xml:space="preserve"> punktą ir jį išdėstyti taip:</w:t>
      </w:r>
    </w:p>
    <w:p w14:paraId="56E6D035" w14:textId="2D1B940F" w:rsidR="00D64CEE" w:rsidRPr="0074746D" w:rsidRDefault="00D64CEE" w:rsidP="00705260">
      <w:pPr>
        <w:tabs>
          <w:tab w:val="left" w:pos="284"/>
          <w:tab w:val="left" w:pos="1276"/>
        </w:tabs>
        <w:ind w:firstLine="709"/>
        <w:jc w:val="both"/>
        <w:rPr>
          <w:szCs w:val="22"/>
        </w:rPr>
      </w:pPr>
      <w:bookmarkStart w:id="2" w:name="_Hlk98489623"/>
      <w:r w:rsidRPr="0074746D">
        <w:t>„</w:t>
      </w:r>
      <w:r w:rsidR="00705260" w:rsidRPr="00532C6C">
        <w:rPr>
          <w:szCs w:val="22"/>
        </w:rPr>
        <w:t xml:space="preserve">9. Komisija nagrinėja prašymus gauti materialinę paramą, priima rekomendacinio pobūdžio nutarimus ir teikia juos tvirtinti Klaipėdos rajono savivaldybės </w:t>
      </w:r>
      <w:r w:rsidR="00705260" w:rsidRPr="006D3DA9">
        <w:rPr>
          <w:strike/>
          <w:szCs w:val="22"/>
        </w:rPr>
        <w:t>administracijos direktoriui</w:t>
      </w:r>
      <w:r w:rsidR="006D3DA9" w:rsidRPr="006D3DA9">
        <w:rPr>
          <w:szCs w:val="22"/>
        </w:rPr>
        <w:t xml:space="preserve"> </w:t>
      </w:r>
      <w:r w:rsidR="006D3DA9" w:rsidRPr="006D3DA9">
        <w:rPr>
          <w:b/>
          <w:bCs/>
          <w:szCs w:val="22"/>
        </w:rPr>
        <w:t>mer</w:t>
      </w:r>
      <w:r w:rsidR="006D3DA9">
        <w:rPr>
          <w:b/>
          <w:bCs/>
          <w:szCs w:val="22"/>
        </w:rPr>
        <w:t>ui</w:t>
      </w:r>
      <w:r w:rsidR="006D3DA9" w:rsidRPr="006D3DA9">
        <w:rPr>
          <w:b/>
          <w:bCs/>
          <w:szCs w:val="22"/>
        </w:rPr>
        <w:t xml:space="preserve"> ar jo įgaliota</w:t>
      </w:r>
      <w:r w:rsidR="006D3DA9">
        <w:rPr>
          <w:b/>
          <w:bCs/>
          <w:szCs w:val="22"/>
        </w:rPr>
        <w:t>m</w:t>
      </w:r>
      <w:r w:rsidR="006D3DA9" w:rsidRPr="006D3DA9">
        <w:rPr>
          <w:b/>
          <w:bCs/>
          <w:szCs w:val="22"/>
        </w:rPr>
        <w:t xml:space="preserve"> asm</w:t>
      </w:r>
      <w:r w:rsidR="006D3DA9">
        <w:rPr>
          <w:b/>
          <w:bCs/>
          <w:szCs w:val="22"/>
        </w:rPr>
        <w:t>eniui</w:t>
      </w:r>
      <w:r w:rsidR="00705260" w:rsidRPr="006D3DA9">
        <w:rPr>
          <w:szCs w:val="22"/>
        </w:rPr>
        <w:t>.</w:t>
      </w:r>
      <w:r w:rsidRPr="0074746D">
        <w:rPr>
          <w:szCs w:val="22"/>
        </w:rPr>
        <w:t>“</w:t>
      </w:r>
    </w:p>
    <w:p w14:paraId="6F8772AD" w14:textId="2F523FF7" w:rsidR="009B0D82" w:rsidRPr="0074746D" w:rsidRDefault="009B0D82" w:rsidP="009B0D82">
      <w:pPr>
        <w:ind w:firstLine="1134"/>
        <w:jc w:val="both"/>
      </w:pPr>
      <w:r w:rsidRPr="0074746D">
        <w:t xml:space="preserve">1.2. Pakeisti </w:t>
      </w:r>
      <w:r w:rsidR="006D3DA9">
        <w:t>10</w:t>
      </w:r>
      <w:r w:rsidRPr="0074746D">
        <w:t xml:space="preserve"> punktą ir jį išdėstyti taip:</w:t>
      </w:r>
    </w:p>
    <w:p w14:paraId="22C5632E" w14:textId="427550EB" w:rsidR="006D3DA9" w:rsidRPr="009D6B6D" w:rsidRDefault="00D64CEE" w:rsidP="006D3DA9">
      <w:pPr>
        <w:ind w:firstLine="709"/>
        <w:jc w:val="both"/>
      </w:pPr>
      <w:r w:rsidRPr="0074746D">
        <w:rPr>
          <w:szCs w:val="22"/>
        </w:rPr>
        <w:t>„</w:t>
      </w:r>
      <w:r w:rsidR="006D3DA9" w:rsidRPr="009D6B6D">
        <w:t xml:space="preserve">10. Komisija nagrinėja gyventojų prašymus gauti socialinę paramą išimties tvarka ir priimtus nutarimus teikia </w:t>
      </w:r>
      <w:r w:rsidR="006D3DA9" w:rsidRPr="006D3DA9">
        <w:rPr>
          <w:strike/>
        </w:rPr>
        <w:t>Savivaldybės administracijos direktoriaus paskirtam</w:t>
      </w:r>
      <w:r w:rsidR="006D3DA9" w:rsidRPr="009D6B6D">
        <w:t xml:space="preserve"> Sveikatos ir socialinės apsaugos skyriaus atsakingam valstybės tarnautojui sprendimui priimti:</w:t>
      </w:r>
    </w:p>
    <w:p w14:paraId="097AA944" w14:textId="77777777" w:rsidR="006D3DA9" w:rsidRDefault="006D3DA9" w:rsidP="006D3DA9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>10.1. nemokamam maitinimui mokykloje;</w:t>
      </w:r>
    </w:p>
    <w:p w14:paraId="41BC491B" w14:textId="77777777" w:rsidR="006D3DA9" w:rsidRDefault="006D3DA9" w:rsidP="006D3DA9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 xml:space="preserve">10.2. socialinės priežiūros ir socialinės globos paslaugoms; </w:t>
      </w:r>
    </w:p>
    <w:p w14:paraId="6F4D5B82" w14:textId="77777777" w:rsidR="006D3DA9" w:rsidRDefault="006D3DA9" w:rsidP="006D3DA9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>10.3. socialinės priežiūros paslaugoms vaikams dienos centruose, kurių šeimoms nėra teikiamos socialinės paslaugos;</w:t>
      </w:r>
    </w:p>
    <w:p w14:paraId="05BC8E1B" w14:textId="77777777" w:rsidR="006D3DA9" w:rsidRDefault="006D3DA9" w:rsidP="006D3DA9">
      <w:pPr>
        <w:ind w:firstLine="709"/>
        <w:jc w:val="both"/>
        <w:rPr>
          <w:szCs w:val="22"/>
        </w:rPr>
      </w:pPr>
      <w:r>
        <w:rPr>
          <w:szCs w:val="22"/>
        </w:rPr>
        <w:t>10.4. socialinės globos paslaugoms socialinių paslaugų įstaigose neįgaliems vaikams jų mokymosi, atostogų metu;</w:t>
      </w:r>
    </w:p>
    <w:p w14:paraId="2910BDBA" w14:textId="395DB282" w:rsidR="00D64CEE" w:rsidRDefault="006D3DA9" w:rsidP="001454DA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>10.5. transporto organizavimo paslaugoms.</w:t>
      </w:r>
      <w:r w:rsidR="00D64CEE" w:rsidRPr="0074746D">
        <w:rPr>
          <w:szCs w:val="22"/>
        </w:rPr>
        <w:t>“</w:t>
      </w:r>
    </w:p>
    <w:p w14:paraId="4C163E20" w14:textId="400E19FA" w:rsidR="001454DA" w:rsidRPr="0074746D" w:rsidRDefault="001454DA" w:rsidP="001454DA">
      <w:pPr>
        <w:ind w:firstLine="1134"/>
        <w:jc w:val="both"/>
      </w:pPr>
      <w:r w:rsidRPr="0074746D">
        <w:t>1.</w:t>
      </w:r>
      <w:r>
        <w:t>3</w:t>
      </w:r>
      <w:r w:rsidRPr="0074746D">
        <w:t xml:space="preserve">. Pakeisti </w:t>
      </w:r>
      <w:r>
        <w:t>11</w:t>
      </w:r>
      <w:r w:rsidRPr="0074746D">
        <w:t xml:space="preserve"> punktą ir jį išdėstyti taip:</w:t>
      </w:r>
    </w:p>
    <w:p w14:paraId="149467A7" w14:textId="77777777" w:rsidR="001454DA" w:rsidRDefault="001454DA" w:rsidP="001454DA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 xml:space="preserve">„11. Svarsto prašymus dėl atleidimo nuo mokesčio arba jo sumažinimo ir priimtus nutarimus teikia </w:t>
      </w:r>
      <w:r w:rsidRPr="001A389F">
        <w:rPr>
          <w:strike/>
          <w:szCs w:val="22"/>
        </w:rPr>
        <w:t>direktoriaus paskirtam</w:t>
      </w:r>
      <w:r>
        <w:rPr>
          <w:szCs w:val="22"/>
        </w:rPr>
        <w:t xml:space="preserve"> Sveikatos ir socialinės apsaugos skyriaus atsakingam valstybės tarnautojui sprendimui priimti:</w:t>
      </w:r>
    </w:p>
    <w:p w14:paraId="1C593DB9" w14:textId="77777777" w:rsidR="001454DA" w:rsidRDefault="001454DA" w:rsidP="001454DA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>11.1. pagalbos į namus, socialinės priežiūros ir socialinės globos paslaugoms;</w:t>
      </w:r>
    </w:p>
    <w:p w14:paraId="26A1A3B2" w14:textId="77777777" w:rsidR="001454DA" w:rsidRDefault="001454DA" w:rsidP="001454DA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>11.2. transporto organizavimo paslaugoms;</w:t>
      </w:r>
    </w:p>
    <w:p w14:paraId="2211B410" w14:textId="45E330BA" w:rsidR="001454DA" w:rsidRDefault="001454DA" w:rsidP="001454DA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 xml:space="preserve">11.3. </w:t>
      </w:r>
      <w:r w:rsidRPr="001454DA">
        <w:rPr>
          <w:b/>
          <w:bCs/>
          <w:szCs w:val="22"/>
        </w:rPr>
        <w:t>asmeninei pagalbai ir</w:t>
      </w:r>
      <w:r>
        <w:rPr>
          <w:szCs w:val="22"/>
        </w:rPr>
        <w:t xml:space="preserve"> kitoms paslaugoms.</w:t>
      </w:r>
      <w:r>
        <w:t>“</w:t>
      </w:r>
    </w:p>
    <w:p w14:paraId="6B9390D1" w14:textId="44602ECF" w:rsidR="001454DA" w:rsidRPr="0074746D" w:rsidRDefault="001454DA" w:rsidP="001454DA">
      <w:pPr>
        <w:ind w:firstLine="1134"/>
        <w:jc w:val="both"/>
      </w:pPr>
      <w:r w:rsidRPr="0074746D">
        <w:t>1.</w:t>
      </w:r>
      <w:r>
        <w:t>4</w:t>
      </w:r>
      <w:r w:rsidRPr="0074746D">
        <w:t xml:space="preserve">. Pakeisti </w:t>
      </w:r>
      <w:r>
        <w:t>12</w:t>
      </w:r>
      <w:r w:rsidRPr="0074746D">
        <w:t xml:space="preserve"> punktą ir jį išdėstyti taip:</w:t>
      </w:r>
    </w:p>
    <w:p w14:paraId="4733432D" w14:textId="35DB9307" w:rsidR="001454DA" w:rsidRDefault="001454DA" w:rsidP="001454DA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>„</w:t>
      </w:r>
      <w:r w:rsidRPr="00DB3D1C">
        <w:rPr>
          <w:szCs w:val="22"/>
        </w:rPr>
        <w:t xml:space="preserve">12. Svarsto ir kitus su pinigine socialine parama ar paslaugomis susijusius klausimus, priima rekomendacinio pobūdžio nutarimus ir teikia pasiūlymus Savivaldybės tarybai, </w:t>
      </w:r>
      <w:r w:rsidRPr="001454DA">
        <w:rPr>
          <w:b/>
          <w:bCs/>
          <w:szCs w:val="22"/>
        </w:rPr>
        <w:t>Savivaldybės merui</w:t>
      </w:r>
      <w:r>
        <w:rPr>
          <w:szCs w:val="22"/>
        </w:rPr>
        <w:t xml:space="preserve"> </w:t>
      </w:r>
      <w:r w:rsidRPr="001454DA">
        <w:rPr>
          <w:strike/>
          <w:szCs w:val="22"/>
        </w:rPr>
        <w:t xml:space="preserve">Administracijos direktoriui </w:t>
      </w:r>
      <w:r w:rsidRPr="00DB3D1C">
        <w:rPr>
          <w:szCs w:val="22"/>
        </w:rPr>
        <w:t>ar jų įgaliotiems asmenims.</w:t>
      </w:r>
      <w:r>
        <w:rPr>
          <w:szCs w:val="22"/>
        </w:rPr>
        <w:t>“</w:t>
      </w:r>
    </w:p>
    <w:p w14:paraId="31A68A0B" w14:textId="2329D8EA" w:rsidR="001454DA" w:rsidRPr="0074746D" w:rsidRDefault="001454DA" w:rsidP="001454DA">
      <w:pPr>
        <w:ind w:firstLine="1134"/>
        <w:jc w:val="both"/>
      </w:pPr>
      <w:r w:rsidRPr="0074746D">
        <w:t>1.</w:t>
      </w:r>
      <w:r>
        <w:t>5</w:t>
      </w:r>
      <w:r w:rsidRPr="0074746D">
        <w:t xml:space="preserve">. Pakeisti </w:t>
      </w:r>
      <w:r>
        <w:t>18</w:t>
      </w:r>
      <w:r w:rsidRPr="0074746D">
        <w:t xml:space="preserve"> punktą ir jį išdėstyti taip:</w:t>
      </w:r>
    </w:p>
    <w:p w14:paraId="0E879951" w14:textId="7AC12D74" w:rsidR="001454DA" w:rsidRDefault="001454DA" w:rsidP="001454DA">
      <w:pPr>
        <w:tabs>
          <w:tab w:val="left" w:pos="284"/>
        </w:tabs>
        <w:ind w:firstLine="709"/>
        <w:jc w:val="both"/>
        <w:rPr>
          <w:szCs w:val="22"/>
        </w:rPr>
      </w:pPr>
      <w:r>
        <w:rPr>
          <w:szCs w:val="22"/>
        </w:rPr>
        <w:t xml:space="preserve">„18. Posėdžiams vadovauja Komisijos pirmininkas, kai jo nėra – </w:t>
      </w:r>
      <w:r>
        <w:rPr>
          <w:b/>
          <w:bCs/>
          <w:szCs w:val="22"/>
        </w:rPr>
        <w:t xml:space="preserve">komisijos pirmininko pavaduotojas, jiems nesant – </w:t>
      </w:r>
      <w:r>
        <w:rPr>
          <w:szCs w:val="22"/>
        </w:rPr>
        <w:t>komisijos narys, už kurį balsuoja daugiau negu pusė Komisijos narių.“</w:t>
      </w:r>
    </w:p>
    <w:p w14:paraId="1F9CD26A" w14:textId="0C501C78" w:rsidR="001454DA" w:rsidRPr="0074746D" w:rsidRDefault="001454DA" w:rsidP="001454DA">
      <w:pPr>
        <w:ind w:firstLine="1134"/>
        <w:jc w:val="both"/>
      </w:pPr>
      <w:r w:rsidRPr="0074746D">
        <w:t>1.</w:t>
      </w:r>
      <w:r>
        <w:t>6</w:t>
      </w:r>
      <w:r w:rsidRPr="0074746D">
        <w:t xml:space="preserve">. Pakeisti </w:t>
      </w:r>
      <w:r>
        <w:t>1</w:t>
      </w:r>
      <w:r w:rsidR="00DD5DFE">
        <w:t>9</w:t>
      </w:r>
      <w:r w:rsidRPr="0074746D">
        <w:t xml:space="preserve"> punktą ir jį išdėstyti taip:</w:t>
      </w:r>
    </w:p>
    <w:p w14:paraId="36FCB046" w14:textId="56641663" w:rsidR="00DD5DFE" w:rsidRDefault="00DD5DFE" w:rsidP="00DD5DFE">
      <w:pPr>
        <w:tabs>
          <w:tab w:val="left" w:pos="284"/>
        </w:tabs>
        <w:ind w:firstLine="720"/>
        <w:jc w:val="both"/>
        <w:rPr>
          <w:szCs w:val="22"/>
        </w:rPr>
      </w:pPr>
      <w:r>
        <w:rPr>
          <w:szCs w:val="22"/>
        </w:rPr>
        <w:t>„19. Komisijos nutarimai yra priimami posėdyje dalyvaujančių Komisijos narių balsų dauguma. Esant vienodam balsų skaičiui, lemiamą balsą turi Komisijos pirmininkas</w:t>
      </w:r>
      <w:r>
        <w:rPr>
          <w:b/>
          <w:bCs/>
          <w:szCs w:val="22"/>
        </w:rPr>
        <w:t xml:space="preserve"> arba pirmininkaujantis</w:t>
      </w:r>
      <w:r>
        <w:rPr>
          <w:szCs w:val="22"/>
        </w:rPr>
        <w:t>.“</w:t>
      </w:r>
    </w:p>
    <w:bookmarkEnd w:id="2"/>
    <w:p w14:paraId="199857D4" w14:textId="38EA9AC0" w:rsidR="006574A4" w:rsidRDefault="003A2A48" w:rsidP="006574A4">
      <w:pPr>
        <w:tabs>
          <w:tab w:val="left" w:pos="284"/>
        </w:tabs>
        <w:ind w:firstLine="1134"/>
        <w:contextualSpacing/>
        <w:jc w:val="both"/>
      </w:pPr>
      <w:r w:rsidRPr="0074746D">
        <w:lastRenderedPageBreak/>
        <w:t>2</w:t>
      </w:r>
      <w:r w:rsidR="00D32FDD" w:rsidRPr="0074746D">
        <w:t>.</w:t>
      </w:r>
      <w:r w:rsidR="00C81C15" w:rsidRPr="0074746D">
        <w:t xml:space="preserve"> </w:t>
      </w:r>
      <w:r w:rsidR="00D32FDD" w:rsidRPr="0074746D">
        <w:t xml:space="preserve">Skelbti šį </w:t>
      </w:r>
      <w:r w:rsidR="00D32FDD">
        <w:t>sprendimą Teisės aktų registre ir savivaldybės interneto svetainėje</w:t>
      </w:r>
      <w:r w:rsidR="001E0524">
        <w:t xml:space="preserve"> </w:t>
      </w:r>
      <w:hyperlink r:id="rId8" w:history="1">
        <w:r w:rsidR="001E0524" w:rsidRPr="00CF05AB">
          <w:rPr>
            <w:rStyle w:val="Hipersaitas"/>
            <w:color w:val="auto"/>
            <w:u w:val="none"/>
          </w:rPr>
          <w:t>www.klaipedos-r.lt</w:t>
        </w:r>
      </w:hyperlink>
      <w:r w:rsidR="001E0524" w:rsidRPr="00CF05AB">
        <w:t>.</w:t>
      </w:r>
      <w:bookmarkEnd w:id="1"/>
    </w:p>
    <w:p w14:paraId="3B68A226" w14:textId="77777777" w:rsidR="006574A4" w:rsidRDefault="006574A4" w:rsidP="006574A4">
      <w:pPr>
        <w:tabs>
          <w:tab w:val="left" w:pos="284"/>
        </w:tabs>
        <w:contextualSpacing/>
        <w:jc w:val="both"/>
      </w:pPr>
    </w:p>
    <w:p w14:paraId="38C33D95" w14:textId="51C571D2" w:rsidR="00322536" w:rsidRDefault="00BD2177" w:rsidP="006574A4">
      <w:pPr>
        <w:tabs>
          <w:tab w:val="left" w:pos="284"/>
          <w:tab w:val="left" w:pos="7655"/>
        </w:tabs>
        <w:contextualSpacing/>
        <w:jc w:val="both"/>
      </w:pPr>
      <w:r>
        <w:t>S</w:t>
      </w:r>
      <w:r w:rsidR="004635C5" w:rsidRPr="00BD3403">
        <w:t>av</w:t>
      </w:r>
      <w:r w:rsidR="006C5F00" w:rsidRPr="00BD3403">
        <w:t>ivaldybės meras</w:t>
      </w:r>
      <w:r w:rsidR="006574A4">
        <w:tab/>
      </w:r>
    </w:p>
    <w:p w14:paraId="59702EA2" w14:textId="48E988A5" w:rsidR="00C81C15" w:rsidRPr="00C81C15" w:rsidRDefault="00C81C15" w:rsidP="006574A4">
      <w:pPr>
        <w:tabs>
          <w:tab w:val="left" w:pos="284"/>
          <w:tab w:val="left" w:pos="7655"/>
        </w:tabs>
        <w:contextualSpacing/>
        <w:jc w:val="both"/>
      </w:pPr>
    </w:p>
    <w:p w14:paraId="422C0C44" w14:textId="2EDF5CE1" w:rsidR="00C81C15" w:rsidRPr="00C81C15" w:rsidRDefault="00C81C15" w:rsidP="006574A4">
      <w:pPr>
        <w:tabs>
          <w:tab w:val="left" w:pos="284"/>
          <w:tab w:val="left" w:pos="7655"/>
        </w:tabs>
        <w:contextualSpacing/>
        <w:jc w:val="both"/>
      </w:pPr>
    </w:p>
    <w:p w14:paraId="1EAC5BE9" w14:textId="77777777" w:rsidR="00DD5DFE" w:rsidRPr="00D70A0A" w:rsidRDefault="00DD5DFE" w:rsidP="00DD5DFE">
      <w:pPr>
        <w:tabs>
          <w:tab w:val="right" w:pos="8730"/>
        </w:tabs>
        <w:spacing w:line="360" w:lineRule="auto"/>
        <w:rPr>
          <w:rStyle w:val="Pareigos"/>
          <w:rFonts w:ascii="Times New Roman" w:hAnsi="Times New Roman"/>
          <w:caps w:val="0"/>
        </w:rPr>
      </w:pPr>
      <w:bookmarkStart w:id="3" w:name="_Hlk6919027"/>
      <w:bookmarkStart w:id="4" w:name="_Hlk73698442"/>
      <w:r w:rsidRPr="00D70A0A">
        <w:rPr>
          <w:rStyle w:val="Pareigos"/>
          <w:rFonts w:ascii="Times New Roman" w:hAnsi="Times New Roman"/>
        </w:rPr>
        <w:t xml:space="preserve">TEIKIA  </w:t>
      </w:r>
      <w:r w:rsidRPr="00D70A0A">
        <w:rPr>
          <w:rStyle w:val="Pareigos"/>
          <w:rFonts w:ascii="Times New Roman" w:hAnsi="Times New Roman"/>
          <w:caps w:val="0"/>
        </w:rPr>
        <w:t xml:space="preserve"> </w:t>
      </w:r>
      <w:r>
        <w:rPr>
          <w:rStyle w:val="Pareigos"/>
          <w:rFonts w:ascii="Times New Roman" w:hAnsi="Times New Roman"/>
          <w:caps w:val="0"/>
        </w:rPr>
        <w:t xml:space="preserve">B. Markauskas </w:t>
      </w:r>
    </w:p>
    <w:p w14:paraId="554EAC38" w14:textId="77777777" w:rsidR="00DD5DFE" w:rsidRPr="00D70A0A" w:rsidRDefault="00DD5DFE" w:rsidP="00DD5DFE">
      <w:pPr>
        <w:tabs>
          <w:tab w:val="right" w:pos="8730"/>
        </w:tabs>
        <w:spacing w:line="360" w:lineRule="auto"/>
      </w:pPr>
      <w:r w:rsidRPr="00D70A0A">
        <w:t xml:space="preserve">PARENGĖ  </w:t>
      </w:r>
      <w:r>
        <w:t>D. Beržanskytė-Bučinskienė</w:t>
      </w:r>
    </w:p>
    <w:p w14:paraId="4631D17C" w14:textId="77777777" w:rsidR="00DD5DFE" w:rsidRPr="00D70A0A" w:rsidRDefault="00DD5DFE" w:rsidP="00DD5DFE">
      <w:pPr>
        <w:tabs>
          <w:tab w:val="right" w:pos="8730"/>
        </w:tabs>
        <w:spacing w:line="360" w:lineRule="auto"/>
      </w:pPr>
      <w:r w:rsidRPr="00D70A0A">
        <w:t xml:space="preserve">SUDERINTA   </w:t>
      </w:r>
    </w:p>
    <w:p w14:paraId="003E6688" w14:textId="77777777" w:rsidR="00DD5DFE" w:rsidRDefault="00DD5DFE" w:rsidP="00DD5DFE">
      <w:pPr>
        <w:tabs>
          <w:tab w:val="right" w:pos="8730"/>
        </w:tabs>
      </w:pPr>
      <w:r>
        <w:t>K. Kumpytė</w:t>
      </w:r>
    </w:p>
    <w:p w14:paraId="74F012C5" w14:textId="77777777" w:rsidR="00DD5DFE" w:rsidRDefault="00DD5DFE" w:rsidP="00DD5DFE">
      <w:pPr>
        <w:tabs>
          <w:tab w:val="right" w:pos="8730"/>
        </w:tabs>
      </w:pPr>
      <w:r>
        <w:t>I. Gailienė</w:t>
      </w:r>
    </w:p>
    <w:p w14:paraId="390D0595" w14:textId="77777777" w:rsidR="00DD5DFE" w:rsidRDefault="00DD5DFE" w:rsidP="00DD5DFE">
      <w:pPr>
        <w:tabs>
          <w:tab w:val="right" w:pos="8730"/>
        </w:tabs>
      </w:pPr>
      <w:r>
        <w:t xml:space="preserve">D. Beliokaitė </w:t>
      </w:r>
    </w:p>
    <w:p w14:paraId="439BEA4A" w14:textId="77777777" w:rsidR="00DD5DFE" w:rsidRDefault="00DD5DFE" w:rsidP="00DD5DFE">
      <w:pPr>
        <w:tabs>
          <w:tab w:val="right" w:pos="8730"/>
        </w:tabs>
      </w:pPr>
      <w:r>
        <w:t>V. Jasas</w:t>
      </w:r>
      <w:r w:rsidRPr="00D70A0A">
        <w:t xml:space="preserve">  </w:t>
      </w:r>
    </w:p>
    <w:p w14:paraId="4F77E575" w14:textId="77777777" w:rsidR="00DD5DFE" w:rsidRDefault="00DD5DFE" w:rsidP="00DD5DFE">
      <w:pPr>
        <w:tabs>
          <w:tab w:val="right" w:pos="8730"/>
        </w:tabs>
      </w:pPr>
      <w:r>
        <w:t>D. Kubilius</w:t>
      </w:r>
    </w:p>
    <w:p w14:paraId="45AAABC5" w14:textId="77777777" w:rsidR="00DD5DFE" w:rsidRDefault="00DD5DFE" w:rsidP="00DD5DFE">
      <w:pPr>
        <w:tabs>
          <w:tab w:val="right" w:pos="8730"/>
        </w:tabs>
      </w:pPr>
      <w:r>
        <w:t>V. Butkus</w:t>
      </w:r>
      <w:bookmarkEnd w:id="3"/>
      <w:bookmarkEnd w:id="4"/>
    </w:p>
    <w:sectPr w:rsidR="00DD5DFE" w:rsidSect="002F5F21">
      <w:headerReference w:type="even" r:id="rId9"/>
      <w:head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82B8D" w14:textId="77777777" w:rsidR="00094BA6" w:rsidRDefault="00094BA6">
      <w:r>
        <w:separator/>
      </w:r>
    </w:p>
  </w:endnote>
  <w:endnote w:type="continuationSeparator" w:id="0">
    <w:p w14:paraId="708F85AD" w14:textId="77777777" w:rsidR="00094BA6" w:rsidRDefault="0009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FB88" w14:textId="77777777" w:rsidR="00094BA6" w:rsidRDefault="00094BA6">
      <w:r>
        <w:separator/>
      </w:r>
    </w:p>
  </w:footnote>
  <w:footnote w:type="continuationSeparator" w:id="0">
    <w:p w14:paraId="47EFABAC" w14:textId="77777777" w:rsidR="00094BA6" w:rsidRDefault="00094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294904"/>
      <w:docPartObj>
        <w:docPartGallery w:val="Page Numbers (Top of Page)"/>
        <w:docPartUnique/>
      </w:docPartObj>
    </w:sdtPr>
    <w:sdtContent>
      <w:p w14:paraId="601D4957" w14:textId="5B64F794" w:rsidR="006574A4" w:rsidRDefault="006574A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5AB">
          <w:rPr>
            <w:noProof/>
          </w:rPr>
          <w:t>2</w:t>
        </w:r>
        <w:r>
          <w:fldChar w:fldCharType="end"/>
        </w:r>
      </w:p>
    </w:sdtContent>
  </w:sdt>
  <w:p w14:paraId="6D8AA51D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FB5E0" w14:textId="71DC91F8" w:rsidR="00B65CB1" w:rsidRDefault="00C22DDF" w:rsidP="00C22DDF">
    <w:pPr>
      <w:pStyle w:val="Antrats"/>
      <w:jc w:val="right"/>
    </w:pPr>
    <w:r>
      <w:rPr>
        <w:color w:val="000000"/>
        <w:sz w:val="27"/>
        <w:szCs w:val="27"/>
      </w:rPr>
      <w:t>Projekto 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5CE2B70"/>
    <w:multiLevelType w:val="hybridMultilevel"/>
    <w:tmpl w:val="5440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D6D652A"/>
    <w:multiLevelType w:val="hybridMultilevel"/>
    <w:tmpl w:val="436870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8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4B2470D0"/>
    <w:multiLevelType w:val="hybridMultilevel"/>
    <w:tmpl w:val="9D6E2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1165E"/>
    <w:multiLevelType w:val="hybridMultilevel"/>
    <w:tmpl w:val="948C53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A140C"/>
    <w:multiLevelType w:val="hybridMultilevel"/>
    <w:tmpl w:val="3AA085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941913219">
    <w:abstractNumId w:val="14"/>
  </w:num>
  <w:num w:numId="2" w16cid:durableId="1936552438">
    <w:abstractNumId w:val="0"/>
  </w:num>
  <w:num w:numId="3" w16cid:durableId="826519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4860220">
    <w:abstractNumId w:val="4"/>
  </w:num>
  <w:num w:numId="5" w16cid:durableId="1558278417">
    <w:abstractNumId w:val="8"/>
  </w:num>
  <w:num w:numId="6" w16cid:durableId="601885354">
    <w:abstractNumId w:val="12"/>
  </w:num>
  <w:num w:numId="7" w16cid:durableId="1544902273">
    <w:abstractNumId w:val="13"/>
  </w:num>
  <w:num w:numId="8" w16cid:durableId="115763197">
    <w:abstractNumId w:val="16"/>
  </w:num>
  <w:num w:numId="9" w16cid:durableId="22903561">
    <w:abstractNumId w:val="2"/>
  </w:num>
  <w:num w:numId="10" w16cid:durableId="1261573309">
    <w:abstractNumId w:val="1"/>
  </w:num>
  <w:num w:numId="11" w16cid:durableId="889728459">
    <w:abstractNumId w:val="5"/>
  </w:num>
  <w:num w:numId="12" w16cid:durableId="1842085912">
    <w:abstractNumId w:val="7"/>
  </w:num>
  <w:num w:numId="13" w16cid:durableId="942108743">
    <w:abstractNumId w:val="11"/>
  </w:num>
  <w:num w:numId="14" w16cid:durableId="1212498303">
    <w:abstractNumId w:val="9"/>
  </w:num>
  <w:num w:numId="15" w16cid:durableId="1213076802">
    <w:abstractNumId w:val="3"/>
  </w:num>
  <w:num w:numId="16" w16cid:durableId="788086530">
    <w:abstractNumId w:val="6"/>
  </w:num>
  <w:num w:numId="17" w16cid:durableId="5475663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5C"/>
    <w:rsid w:val="000045D0"/>
    <w:rsid w:val="00010FAF"/>
    <w:rsid w:val="0002148B"/>
    <w:rsid w:val="00032E66"/>
    <w:rsid w:val="00034879"/>
    <w:rsid w:val="00035FEC"/>
    <w:rsid w:val="0003617C"/>
    <w:rsid w:val="00043E00"/>
    <w:rsid w:val="000441BF"/>
    <w:rsid w:val="0004562C"/>
    <w:rsid w:val="00054147"/>
    <w:rsid w:val="00070ECA"/>
    <w:rsid w:val="00075E89"/>
    <w:rsid w:val="00090283"/>
    <w:rsid w:val="000910E1"/>
    <w:rsid w:val="00094BA6"/>
    <w:rsid w:val="00094E6A"/>
    <w:rsid w:val="00097AA6"/>
    <w:rsid w:val="000A20A0"/>
    <w:rsid w:val="000A3573"/>
    <w:rsid w:val="000A4EF9"/>
    <w:rsid w:val="000A69A3"/>
    <w:rsid w:val="000B3E33"/>
    <w:rsid w:val="000C1C62"/>
    <w:rsid w:val="000D0298"/>
    <w:rsid w:val="000D1945"/>
    <w:rsid w:val="000D1BB3"/>
    <w:rsid w:val="000D27E2"/>
    <w:rsid w:val="000D38A5"/>
    <w:rsid w:val="000E4029"/>
    <w:rsid w:val="000E6D9C"/>
    <w:rsid w:val="000E70F3"/>
    <w:rsid w:val="000F183C"/>
    <w:rsid w:val="000F2837"/>
    <w:rsid w:val="000F4EC3"/>
    <w:rsid w:val="000F5292"/>
    <w:rsid w:val="00101F39"/>
    <w:rsid w:val="00102482"/>
    <w:rsid w:val="001077C0"/>
    <w:rsid w:val="001103C3"/>
    <w:rsid w:val="001144A6"/>
    <w:rsid w:val="00114688"/>
    <w:rsid w:val="00114E59"/>
    <w:rsid w:val="00115548"/>
    <w:rsid w:val="00121ACB"/>
    <w:rsid w:val="001337C1"/>
    <w:rsid w:val="001454DA"/>
    <w:rsid w:val="001516BA"/>
    <w:rsid w:val="00155335"/>
    <w:rsid w:val="00155682"/>
    <w:rsid w:val="001567CB"/>
    <w:rsid w:val="001607A6"/>
    <w:rsid w:val="001642FF"/>
    <w:rsid w:val="00170C2C"/>
    <w:rsid w:val="00184B50"/>
    <w:rsid w:val="00194B20"/>
    <w:rsid w:val="00194CA8"/>
    <w:rsid w:val="00196076"/>
    <w:rsid w:val="001A389F"/>
    <w:rsid w:val="001B3190"/>
    <w:rsid w:val="001B7500"/>
    <w:rsid w:val="001C383F"/>
    <w:rsid w:val="001C527B"/>
    <w:rsid w:val="001C608C"/>
    <w:rsid w:val="001C63D9"/>
    <w:rsid w:val="001D7944"/>
    <w:rsid w:val="001D7B2B"/>
    <w:rsid w:val="001D7C0A"/>
    <w:rsid w:val="001E0524"/>
    <w:rsid w:val="001F47F4"/>
    <w:rsid w:val="001F6E0D"/>
    <w:rsid w:val="002037DC"/>
    <w:rsid w:val="0020746A"/>
    <w:rsid w:val="00207476"/>
    <w:rsid w:val="00211C51"/>
    <w:rsid w:val="0021210C"/>
    <w:rsid w:val="002140A9"/>
    <w:rsid w:val="002156CC"/>
    <w:rsid w:val="0021678D"/>
    <w:rsid w:val="00216A0E"/>
    <w:rsid w:val="00217747"/>
    <w:rsid w:val="002232AC"/>
    <w:rsid w:val="00230792"/>
    <w:rsid w:val="00237067"/>
    <w:rsid w:val="002403D8"/>
    <w:rsid w:val="00242123"/>
    <w:rsid w:val="00242C5F"/>
    <w:rsid w:val="00243DEE"/>
    <w:rsid w:val="00244385"/>
    <w:rsid w:val="00247AA5"/>
    <w:rsid w:val="00251F16"/>
    <w:rsid w:val="002575FB"/>
    <w:rsid w:val="0026040D"/>
    <w:rsid w:val="00261D78"/>
    <w:rsid w:val="002642F4"/>
    <w:rsid w:val="00265743"/>
    <w:rsid w:val="00272A21"/>
    <w:rsid w:val="0027545A"/>
    <w:rsid w:val="002770D7"/>
    <w:rsid w:val="00290B9C"/>
    <w:rsid w:val="002947B2"/>
    <w:rsid w:val="00295711"/>
    <w:rsid w:val="00296E11"/>
    <w:rsid w:val="002A4693"/>
    <w:rsid w:val="002B5325"/>
    <w:rsid w:val="002C0283"/>
    <w:rsid w:val="002C1EA4"/>
    <w:rsid w:val="002D2F5F"/>
    <w:rsid w:val="002E047D"/>
    <w:rsid w:val="002E0C54"/>
    <w:rsid w:val="002E29F8"/>
    <w:rsid w:val="002E3BEC"/>
    <w:rsid w:val="002E506C"/>
    <w:rsid w:val="002F3C3C"/>
    <w:rsid w:val="002F5F21"/>
    <w:rsid w:val="00311FCE"/>
    <w:rsid w:val="00312869"/>
    <w:rsid w:val="00322081"/>
    <w:rsid w:val="00322536"/>
    <w:rsid w:val="00323618"/>
    <w:rsid w:val="0032412F"/>
    <w:rsid w:val="003255D4"/>
    <w:rsid w:val="00330069"/>
    <w:rsid w:val="00331580"/>
    <w:rsid w:val="0033319B"/>
    <w:rsid w:val="00342F53"/>
    <w:rsid w:val="003436F1"/>
    <w:rsid w:val="0034436E"/>
    <w:rsid w:val="0035498A"/>
    <w:rsid w:val="00362428"/>
    <w:rsid w:val="00365FD0"/>
    <w:rsid w:val="00366E2E"/>
    <w:rsid w:val="00367DED"/>
    <w:rsid w:val="00374151"/>
    <w:rsid w:val="00376AD5"/>
    <w:rsid w:val="003802D1"/>
    <w:rsid w:val="003828A8"/>
    <w:rsid w:val="003877AC"/>
    <w:rsid w:val="00392CD6"/>
    <w:rsid w:val="003944FF"/>
    <w:rsid w:val="00394FB9"/>
    <w:rsid w:val="003A016F"/>
    <w:rsid w:val="003A030A"/>
    <w:rsid w:val="003A1ED1"/>
    <w:rsid w:val="003A2057"/>
    <w:rsid w:val="003A2A48"/>
    <w:rsid w:val="003B0414"/>
    <w:rsid w:val="003B0BF0"/>
    <w:rsid w:val="003B63F9"/>
    <w:rsid w:val="003B735D"/>
    <w:rsid w:val="003C1E38"/>
    <w:rsid w:val="003C36D9"/>
    <w:rsid w:val="003C4244"/>
    <w:rsid w:val="003C4F8D"/>
    <w:rsid w:val="003D1560"/>
    <w:rsid w:val="003D2503"/>
    <w:rsid w:val="003D6968"/>
    <w:rsid w:val="003E04B8"/>
    <w:rsid w:val="003E3972"/>
    <w:rsid w:val="003F0821"/>
    <w:rsid w:val="003F1193"/>
    <w:rsid w:val="003F3701"/>
    <w:rsid w:val="00400C26"/>
    <w:rsid w:val="0040781C"/>
    <w:rsid w:val="00407F54"/>
    <w:rsid w:val="00412BEB"/>
    <w:rsid w:val="0041363A"/>
    <w:rsid w:val="00413B8F"/>
    <w:rsid w:val="00421E1A"/>
    <w:rsid w:val="0042209C"/>
    <w:rsid w:val="0042753A"/>
    <w:rsid w:val="00435B93"/>
    <w:rsid w:val="00442BFF"/>
    <w:rsid w:val="004506C5"/>
    <w:rsid w:val="00457BC4"/>
    <w:rsid w:val="004635C5"/>
    <w:rsid w:val="004648F5"/>
    <w:rsid w:val="00464A23"/>
    <w:rsid w:val="004663F5"/>
    <w:rsid w:val="00482E5C"/>
    <w:rsid w:val="0048593B"/>
    <w:rsid w:val="004978D9"/>
    <w:rsid w:val="004A1C3C"/>
    <w:rsid w:val="004B1CEB"/>
    <w:rsid w:val="004C22A1"/>
    <w:rsid w:val="004C6857"/>
    <w:rsid w:val="004D6011"/>
    <w:rsid w:val="004D7DD7"/>
    <w:rsid w:val="004E0BD4"/>
    <w:rsid w:val="004E1BB3"/>
    <w:rsid w:val="004E272F"/>
    <w:rsid w:val="004E30E8"/>
    <w:rsid w:val="004E3218"/>
    <w:rsid w:val="004E5037"/>
    <w:rsid w:val="00515545"/>
    <w:rsid w:val="00516A20"/>
    <w:rsid w:val="00517287"/>
    <w:rsid w:val="00522798"/>
    <w:rsid w:val="00525372"/>
    <w:rsid w:val="00527546"/>
    <w:rsid w:val="00534170"/>
    <w:rsid w:val="005425DF"/>
    <w:rsid w:val="005455B7"/>
    <w:rsid w:val="00546150"/>
    <w:rsid w:val="005465A1"/>
    <w:rsid w:val="005565C2"/>
    <w:rsid w:val="00566F21"/>
    <w:rsid w:val="0056737D"/>
    <w:rsid w:val="00572A8B"/>
    <w:rsid w:val="0057423F"/>
    <w:rsid w:val="0057489D"/>
    <w:rsid w:val="00577CCF"/>
    <w:rsid w:val="00593546"/>
    <w:rsid w:val="005A28B7"/>
    <w:rsid w:val="005B1F07"/>
    <w:rsid w:val="005B633A"/>
    <w:rsid w:val="005B779C"/>
    <w:rsid w:val="005C277C"/>
    <w:rsid w:val="005C5272"/>
    <w:rsid w:val="005D788C"/>
    <w:rsid w:val="005E21DC"/>
    <w:rsid w:val="005E2389"/>
    <w:rsid w:val="005F2DEB"/>
    <w:rsid w:val="005F6C2B"/>
    <w:rsid w:val="006062DE"/>
    <w:rsid w:val="0061348B"/>
    <w:rsid w:val="00617399"/>
    <w:rsid w:val="006269C5"/>
    <w:rsid w:val="0063504E"/>
    <w:rsid w:val="006369BB"/>
    <w:rsid w:val="00643525"/>
    <w:rsid w:val="00643FA5"/>
    <w:rsid w:val="00645556"/>
    <w:rsid w:val="00651547"/>
    <w:rsid w:val="006518B3"/>
    <w:rsid w:val="00652C52"/>
    <w:rsid w:val="00656F98"/>
    <w:rsid w:val="0065733D"/>
    <w:rsid w:val="006574A4"/>
    <w:rsid w:val="00661AE0"/>
    <w:rsid w:val="00667F14"/>
    <w:rsid w:val="00672C49"/>
    <w:rsid w:val="00674ACC"/>
    <w:rsid w:val="00676679"/>
    <w:rsid w:val="00676BC6"/>
    <w:rsid w:val="00685454"/>
    <w:rsid w:val="006856E7"/>
    <w:rsid w:val="00691807"/>
    <w:rsid w:val="006A1F75"/>
    <w:rsid w:val="006A2277"/>
    <w:rsid w:val="006A2956"/>
    <w:rsid w:val="006A6650"/>
    <w:rsid w:val="006A7978"/>
    <w:rsid w:val="006A7F03"/>
    <w:rsid w:val="006B0997"/>
    <w:rsid w:val="006B63E7"/>
    <w:rsid w:val="006C30DF"/>
    <w:rsid w:val="006C35D4"/>
    <w:rsid w:val="006C5F00"/>
    <w:rsid w:val="006C7D12"/>
    <w:rsid w:val="006D2B01"/>
    <w:rsid w:val="006D3DA9"/>
    <w:rsid w:val="006D457E"/>
    <w:rsid w:val="006D6276"/>
    <w:rsid w:val="006D7468"/>
    <w:rsid w:val="006E3A7A"/>
    <w:rsid w:val="006E5FF4"/>
    <w:rsid w:val="006F245B"/>
    <w:rsid w:val="006F2A91"/>
    <w:rsid w:val="00705260"/>
    <w:rsid w:val="00706B63"/>
    <w:rsid w:val="00707986"/>
    <w:rsid w:val="00732DEF"/>
    <w:rsid w:val="00733ADF"/>
    <w:rsid w:val="0073490D"/>
    <w:rsid w:val="00735F04"/>
    <w:rsid w:val="0074055C"/>
    <w:rsid w:val="0074746D"/>
    <w:rsid w:val="007575F6"/>
    <w:rsid w:val="00762A65"/>
    <w:rsid w:val="0076304B"/>
    <w:rsid w:val="00764FFF"/>
    <w:rsid w:val="00766065"/>
    <w:rsid w:val="0077152B"/>
    <w:rsid w:val="007718E2"/>
    <w:rsid w:val="00780EB1"/>
    <w:rsid w:val="007816E1"/>
    <w:rsid w:val="00787E91"/>
    <w:rsid w:val="0079732E"/>
    <w:rsid w:val="007A3B1E"/>
    <w:rsid w:val="007A4EF2"/>
    <w:rsid w:val="007A5C90"/>
    <w:rsid w:val="007A5CC4"/>
    <w:rsid w:val="007A5D2D"/>
    <w:rsid w:val="007B0E29"/>
    <w:rsid w:val="007B1B81"/>
    <w:rsid w:val="007C12BD"/>
    <w:rsid w:val="007C2E65"/>
    <w:rsid w:val="007D181C"/>
    <w:rsid w:val="007D778C"/>
    <w:rsid w:val="007E06EE"/>
    <w:rsid w:val="007E5B1D"/>
    <w:rsid w:val="007F0142"/>
    <w:rsid w:val="007F38E3"/>
    <w:rsid w:val="007F6271"/>
    <w:rsid w:val="007F67C1"/>
    <w:rsid w:val="00802D1E"/>
    <w:rsid w:val="00810313"/>
    <w:rsid w:val="00816007"/>
    <w:rsid w:val="00821C13"/>
    <w:rsid w:val="008254DE"/>
    <w:rsid w:val="00830B4E"/>
    <w:rsid w:val="00835CA7"/>
    <w:rsid w:val="0084761B"/>
    <w:rsid w:val="00853A13"/>
    <w:rsid w:val="00855B87"/>
    <w:rsid w:val="00860AB7"/>
    <w:rsid w:val="00861982"/>
    <w:rsid w:val="00867949"/>
    <w:rsid w:val="00885D27"/>
    <w:rsid w:val="00894D73"/>
    <w:rsid w:val="008A0737"/>
    <w:rsid w:val="008A2650"/>
    <w:rsid w:val="008A2688"/>
    <w:rsid w:val="008A2D15"/>
    <w:rsid w:val="008A4DFF"/>
    <w:rsid w:val="008A7F67"/>
    <w:rsid w:val="008B0804"/>
    <w:rsid w:val="008B316A"/>
    <w:rsid w:val="008B32AB"/>
    <w:rsid w:val="008B6EA9"/>
    <w:rsid w:val="008C287D"/>
    <w:rsid w:val="008C3330"/>
    <w:rsid w:val="008C432F"/>
    <w:rsid w:val="008D0859"/>
    <w:rsid w:val="008D3E22"/>
    <w:rsid w:val="008E12C4"/>
    <w:rsid w:val="008E1C45"/>
    <w:rsid w:val="008E6655"/>
    <w:rsid w:val="008F38B8"/>
    <w:rsid w:val="008F39A7"/>
    <w:rsid w:val="00901FEC"/>
    <w:rsid w:val="00903066"/>
    <w:rsid w:val="00903A59"/>
    <w:rsid w:val="0090508A"/>
    <w:rsid w:val="00906534"/>
    <w:rsid w:val="00907FAC"/>
    <w:rsid w:val="00913839"/>
    <w:rsid w:val="00914DFD"/>
    <w:rsid w:val="00924F77"/>
    <w:rsid w:val="00937150"/>
    <w:rsid w:val="00940B7E"/>
    <w:rsid w:val="009444AF"/>
    <w:rsid w:val="0094573E"/>
    <w:rsid w:val="00951B61"/>
    <w:rsid w:val="00953355"/>
    <w:rsid w:val="0095767F"/>
    <w:rsid w:val="00957B3C"/>
    <w:rsid w:val="0096506E"/>
    <w:rsid w:val="00971C5E"/>
    <w:rsid w:val="0098218D"/>
    <w:rsid w:val="009834F2"/>
    <w:rsid w:val="009845D4"/>
    <w:rsid w:val="009860A9"/>
    <w:rsid w:val="00990773"/>
    <w:rsid w:val="009911D9"/>
    <w:rsid w:val="009922C4"/>
    <w:rsid w:val="00992E51"/>
    <w:rsid w:val="00993A3D"/>
    <w:rsid w:val="00994596"/>
    <w:rsid w:val="00994715"/>
    <w:rsid w:val="009A031E"/>
    <w:rsid w:val="009A0349"/>
    <w:rsid w:val="009A767A"/>
    <w:rsid w:val="009A78B1"/>
    <w:rsid w:val="009B0D82"/>
    <w:rsid w:val="009B1C92"/>
    <w:rsid w:val="009B1E9C"/>
    <w:rsid w:val="009B1ED2"/>
    <w:rsid w:val="009B3C1F"/>
    <w:rsid w:val="009B680D"/>
    <w:rsid w:val="009C0091"/>
    <w:rsid w:val="009C2EA9"/>
    <w:rsid w:val="009C4E1E"/>
    <w:rsid w:val="009D0497"/>
    <w:rsid w:val="009D706A"/>
    <w:rsid w:val="009D7708"/>
    <w:rsid w:val="009E039D"/>
    <w:rsid w:val="009E2AF8"/>
    <w:rsid w:val="009E6C5C"/>
    <w:rsid w:val="00A122B3"/>
    <w:rsid w:val="00A12FE7"/>
    <w:rsid w:val="00A13C0E"/>
    <w:rsid w:val="00A14B5A"/>
    <w:rsid w:val="00A27C6B"/>
    <w:rsid w:val="00A41811"/>
    <w:rsid w:val="00A46441"/>
    <w:rsid w:val="00A51253"/>
    <w:rsid w:val="00A544FB"/>
    <w:rsid w:val="00A5559E"/>
    <w:rsid w:val="00A73A4F"/>
    <w:rsid w:val="00A7490F"/>
    <w:rsid w:val="00A76736"/>
    <w:rsid w:val="00A76D04"/>
    <w:rsid w:val="00A808DC"/>
    <w:rsid w:val="00A81DD6"/>
    <w:rsid w:val="00A82A6C"/>
    <w:rsid w:val="00A8451A"/>
    <w:rsid w:val="00A87BAA"/>
    <w:rsid w:val="00A9188B"/>
    <w:rsid w:val="00A923DC"/>
    <w:rsid w:val="00A97B9A"/>
    <w:rsid w:val="00AA0897"/>
    <w:rsid w:val="00AA1B97"/>
    <w:rsid w:val="00AA6677"/>
    <w:rsid w:val="00AB0152"/>
    <w:rsid w:val="00AB5A4A"/>
    <w:rsid w:val="00AC4D29"/>
    <w:rsid w:val="00AD1AD4"/>
    <w:rsid w:val="00AD1CB0"/>
    <w:rsid w:val="00AD455C"/>
    <w:rsid w:val="00AD57BD"/>
    <w:rsid w:val="00AD6EE7"/>
    <w:rsid w:val="00AD7A8E"/>
    <w:rsid w:val="00AD7EBB"/>
    <w:rsid w:val="00AE4471"/>
    <w:rsid w:val="00AE750E"/>
    <w:rsid w:val="00AF662B"/>
    <w:rsid w:val="00AF7C9B"/>
    <w:rsid w:val="00B11B14"/>
    <w:rsid w:val="00B159DA"/>
    <w:rsid w:val="00B2633B"/>
    <w:rsid w:val="00B35899"/>
    <w:rsid w:val="00B3775F"/>
    <w:rsid w:val="00B455D9"/>
    <w:rsid w:val="00B47142"/>
    <w:rsid w:val="00B5183C"/>
    <w:rsid w:val="00B52B55"/>
    <w:rsid w:val="00B53455"/>
    <w:rsid w:val="00B53A0B"/>
    <w:rsid w:val="00B61E93"/>
    <w:rsid w:val="00B65CB1"/>
    <w:rsid w:val="00B7498D"/>
    <w:rsid w:val="00B75978"/>
    <w:rsid w:val="00B75E64"/>
    <w:rsid w:val="00B8053A"/>
    <w:rsid w:val="00B826FC"/>
    <w:rsid w:val="00B912CF"/>
    <w:rsid w:val="00BA5780"/>
    <w:rsid w:val="00BC01D2"/>
    <w:rsid w:val="00BC2017"/>
    <w:rsid w:val="00BC4317"/>
    <w:rsid w:val="00BD2177"/>
    <w:rsid w:val="00BD3403"/>
    <w:rsid w:val="00BD560B"/>
    <w:rsid w:val="00BD56DD"/>
    <w:rsid w:val="00BE1089"/>
    <w:rsid w:val="00BE416F"/>
    <w:rsid w:val="00C01955"/>
    <w:rsid w:val="00C21223"/>
    <w:rsid w:val="00C21E5A"/>
    <w:rsid w:val="00C22DDF"/>
    <w:rsid w:val="00C27ED5"/>
    <w:rsid w:val="00C35D19"/>
    <w:rsid w:val="00C36443"/>
    <w:rsid w:val="00C368CE"/>
    <w:rsid w:val="00C415C2"/>
    <w:rsid w:val="00C43F8B"/>
    <w:rsid w:val="00C448A6"/>
    <w:rsid w:val="00C45566"/>
    <w:rsid w:val="00C51719"/>
    <w:rsid w:val="00C577ED"/>
    <w:rsid w:val="00C67C62"/>
    <w:rsid w:val="00C722CE"/>
    <w:rsid w:val="00C72643"/>
    <w:rsid w:val="00C77A89"/>
    <w:rsid w:val="00C81C15"/>
    <w:rsid w:val="00C879F6"/>
    <w:rsid w:val="00C91710"/>
    <w:rsid w:val="00C92D11"/>
    <w:rsid w:val="00CA1CA8"/>
    <w:rsid w:val="00CA51DD"/>
    <w:rsid w:val="00CA5870"/>
    <w:rsid w:val="00CB2CE6"/>
    <w:rsid w:val="00CD079B"/>
    <w:rsid w:val="00CD1091"/>
    <w:rsid w:val="00CD29AA"/>
    <w:rsid w:val="00CD2E00"/>
    <w:rsid w:val="00CD4E23"/>
    <w:rsid w:val="00CE58BB"/>
    <w:rsid w:val="00CF05AB"/>
    <w:rsid w:val="00CF1059"/>
    <w:rsid w:val="00CF528C"/>
    <w:rsid w:val="00CF7B6C"/>
    <w:rsid w:val="00D004A7"/>
    <w:rsid w:val="00D04259"/>
    <w:rsid w:val="00D072EF"/>
    <w:rsid w:val="00D1613C"/>
    <w:rsid w:val="00D21E89"/>
    <w:rsid w:val="00D2529F"/>
    <w:rsid w:val="00D326F0"/>
    <w:rsid w:val="00D32FDD"/>
    <w:rsid w:val="00D36156"/>
    <w:rsid w:val="00D402D9"/>
    <w:rsid w:val="00D43405"/>
    <w:rsid w:val="00D458FB"/>
    <w:rsid w:val="00D5056F"/>
    <w:rsid w:val="00D55CDF"/>
    <w:rsid w:val="00D60D01"/>
    <w:rsid w:val="00D63AE7"/>
    <w:rsid w:val="00D64CEE"/>
    <w:rsid w:val="00D672FE"/>
    <w:rsid w:val="00D71882"/>
    <w:rsid w:val="00D73997"/>
    <w:rsid w:val="00D751DF"/>
    <w:rsid w:val="00D75618"/>
    <w:rsid w:val="00D77A47"/>
    <w:rsid w:val="00D80D09"/>
    <w:rsid w:val="00D83674"/>
    <w:rsid w:val="00D96D1B"/>
    <w:rsid w:val="00DA108C"/>
    <w:rsid w:val="00DA1EA1"/>
    <w:rsid w:val="00DA6BC7"/>
    <w:rsid w:val="00DB0B38"/>
    <w:rsid w:val="00DB20C2"/>
    <w:rsid w:val="00DB3B5A"/>
    <w:rsid w:val="00DB61C5"/>
    <w:rsid w:val="00DC4DD5"/>
    <w:rsid w:val="00DC585F"/>
    <w:rsid w:val="00DC68BE"/>
    <w:rsid w:val="00DD3E70"/>
    <w:rsid w:val="00DD5DFE"/>
    <w:rsid w:val="00DD653C"/>
    <w:rsid w:val="00DE1713"/>
    <w:rsid w:val="00DE6106"/>
    <w:rsid w:val="00DE6C51"/>
    <w:rsid w:val="00DF170C"/>
    <w:rsid w:val="00E008EF"/>
    <w:rsid w:val="00E009D0"/>
    <w:rsid w:val="00E00F86"/>
    <w:rsid w:val="00E06293"/>
    <w:rsid w:val="00E07C59"/>
    <w:rsid w:val="00E16111"/>
    <w:rsid w:val="00E16392"/>
    <w:rsid w:val="00E24DA0"/>
    <w:rsid w:val="00E24ED8"/>
    <w:rsid w:val="00E25C45"/>
    <w:rsid w:val="00E276BC"/>
    <w:rsid w:val="00E2780F"/>
    <w:rsid w:val="00E30749"/>
    <w:rsid w:val="00E3437B"/>
    <w:rsid w:val="00E4563F"/>
    <w:rsid w:val="00E46F2F"/>
    <w:rsid w:val="00E5118C"/>
    <w:rsid w:val="00E5207D"/>
    <w:rsid w:val="00E54229"/>
    <w:rsid w:val="00E55CB4"/>
    <w:rsid w:val="00E63245"/>
    <w:rsid w:val="00E748CB"/>
    <w:rsid w:val="00E755EB"/>
    <w:rsid w:val="00E815A9"/>
    <w:rsid w:val="00E81E0F"/>
    <w:rsid w:val="00E82EF4"/>
    <w:rsid w:val="00E955A6"/>
    <w:rsid w:val="00EA357A"/>
    <w:rsid w:val="00EA7CF8"/>
    <w:rsid w:val="00EB6DAB"/>
    <w:rsid w:val="00EC223F"/>
    <w:rsid w:val="00EC2FAD"/>
    <w:rsid w:val="00EC4F90"/>
    <w:rsid w:val="00ED1A3B"/>
    <w:rsid w:val="00EE15F4"/>
    <w:rsid w:val="00EE2790"/>
    <w:rsid w:val="00EE3415"/>
    <w:rsid w:val="00EE4F5E"/>
    <w:rsid w:val="00EF00DD"/>
    <w:rsid w:val="00EF3E1A"/>
    <w:rsid w:val="00F05CC4"/>
    <w:rsid w:val="00F06E11"/>
    <w:rsid w:val="00F07451"/>
    <w:rsid w:val="00F12CA1"/>
    <w:rsid w:val="00F13E40"/>
    <w:rsid w:val="00F16577"/>
    <w:rsid w:val="00F17A11"/>
    <w:rsid w:val="00F20442"/>
    <w:rsid w:val="00F205B6"/>
    <w:rsid w:val="00F21858"/>
    <w:rsid w:val="00F240F8"/>
    <w:rsid w:val="00F258B3"/>
    <w:rsid w:val="00F45865"/>
    <w:rsid w:val="00F46717"/>
    <w:rsid w:val="00F47058"/>
    <w:rsid w:val="00F47789"/>
    <w:rsid w:val="00F50313"/>
    <w:rsid w:val="00F5134B"/>
    <w:rsid w:val="00F74390"/>
    <w:rsid w:val="00F75503"/>
    <w:rsid w:val="00F77BDB"/>
    <w:rsid w:val="00F80DD2"/>
    <w:rsid w:val="00F8305B"/>
    <w:rsid w:val="00F9521D"/>
    <w:rsid w:val="00FA1B7E"/>
    <w:rsid w:val="00FA6189"/>
    <w:rsid w:val="00FB0D9C"/>
    <w:rsid w:val="00FB2249"/>
    <w:rsid w:val="00FB276F"/>
    <w:rsid w:val="00FC2897"/>
    <w:rsid w:val="00FC3525"/>
    <w:rsid w:val="00FC7A41"/>
    <w:rsid w:val="00FD644F"/>
    <w:rsid w:val="00FE229A"/>
    <w:rsid w:val="00FE6758"/>
    <w:rsid w:val="00FF22D3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D6E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1E0524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E0524"/>
    <w:rPr>
      <w:color w:val="605E5C"/>
      <w:shd w:val="clear" w:color="auto" w:fill="E1DFDD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574A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-r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318B8-4147-4BCD-AE3D-30F6EF47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</TotalTime>
  <Pages>2</Pages>
  <Words>2002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Viktorija Bakšinskytė</cp:lastModifiedBy>
  <cp:revision>2</cp:revision>
  <cp:lastPrinted>2022-06-01T11:03:00Z</cp:lastPrinted>
  <dcterms:created xsi:type="dcterms:W3CDTF">2023-04-25T08:26:00Z</dcterms:created>
  <dcterms:modified xsi:type="dcterms:W3CDTF">2023-04-25T08:26:00Z</dcterms:modified>
</cp:coreProperties>
</file>