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4A552" w14:textId="77777777" w:rsidR="004D3334" w:rsidRPr="00170437" w:rsidRDefault="004D3334" w:rsidP="004D3334">
      <w:pPr>
        <w:jc w:val="center"/>
        <w:rPr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018E585D" wp14:editId="4CE09424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7135B" w14:textId="77777777" w:rsidR="004D3334" w:rsidRPr="001B23BE" w:rsidRDefault="004D3334" w:rsidP="004D333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9E04D11" w14:textId="77777777" w:rsidR="009B1C92" w:rsidRDefault="009B1C92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4CF9453D" w14:textId="77777777" w:rsidR="00937150" w:rsidRPr="004D3334" w:rsidRDefault="00937150" w:rsidP="00D6251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1E21A9E" w14:textId="4E34F40A" w:rsidR="00B455D9" w:rsidRPr="004D3334" w:rsidRDefault="003860F7" w:rsidP="00D6251F">
      <w:pPr>
        <w:tabs>
          <w:tab w:val="left" w:pos="3450"/>
        </w:tabs>
        <w:jc w:val="center"/>
        <w:rPr>
          <w:b/>
          <w:spacing w:val="20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202</w:t>
      </w:r>
      <w:r w:rsidR="001A53E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M. GRUODŽIO </w:t>
      </w:r>
      <w:r w:rsidR="001A53E7">
        <w:rPr>
          <w:b/>
          <w:sz w:val="28"/>
          <w:szCs w:val="28"/>
        </w:rPr>
        <w:t xml:space="preserve">23 </w:t>
      </w:r>
      <w:r>
        <w:rPr>
          <w:b/>
          <w:sz w:val="28"/>
          <w:szCs w:val="28"/>
        </w:rPr>
        <w:t>D. SPRENDIMO NR. T11-3</w:t>
      </w:r>
      <w:r w:rsidR="001A53E7">
        <w:rPr>
          <w:b/>
          <w:sz w:val="28"/>
          <w:szCs w:val="28"/>
        </w:rPr>
        <w:t>54</w:t>
      </w:r>
      <w:r>
        <w:rPr>
          <w:b/>
          <w:sz w:val="28"/>
          <w:szCs w:val="28"/>
        </w:rPr>
        <w:t xml:space="preserve"> „DĖL</w:t>
      </w:r>
      <w:r w:rsidR="001A53E7">
        <w:rPr>
          <w:b/>
          <w:sz w:val="28"/>
          <w:szCs w:val="28"/>
        </w:rPr>
        <w:t xml:space="preserve"> DIDŽIAUSIO LEISTINO KLAIPĖDOS RAJONO SAVIVALDYBĖS ADMINISTRACIJOS VALSTYBĖS TARNAUTOJŲ PAREIGYBIŲ IR DARBUOTOJŲ, DIRBANČIŲ PAGAL DARBO SUTARTIS, SKAIČIAUS NUSTATYMO“ </w:t>
      </w:r>
      <w:r>
        <w:rPr>
          <w:b/>
          <w:sz w:val="28"/>
          <w:szCs w:val="28"/>
        </w:rPr>
        <w:t xml:space="preserve">PRIPAŽINIMO </w:t>
      </w:r>
      <w:r w:rsidR="00E2542E">
        <w:rPr>
          <w:b/>
          <w:sz w:val="28"/>
          <w:szCs w:val="28"/>
        </w:rPr>
        <w:t>NETEKUSIU GALIOS</w:t>
      </w:r>
    </w:p>
    <w:p w14:paraId="2A23D0A1" w14:textId="77777777" w:rsidR="00D6251F" w:rsidRPr="004D3334" w:rsidRDefault="00D6251F" w:rsidP="00D6251F">
      <w:pPr>
        <w:tabs>
          <w:tab w:val="left" w:pos="3450"/>
        </w:tabs>
        <w:jc w:val="center"/>
        <w:rPr>
          <w:bCs/>
        </w:rPr>
      </w:pPr>
    </w:p>
    <w:p w14:paraId="77C620B9" w14:textId="4E489919" w:rsidR="004D3334" w:rsidRDefault="002156CC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3A5E97">
        <w:rPr>
          <w:rFonts w:ascii="Times New Roman" w:hAnsi="Times New Roman"/>
        </w:rPr>
        <w:t>2</w:t>
      </w:r>
      <w:r w:rsidR="003860F7">
        <w:rPr>
          <w:rFonts w:ascii="Times New Roman" w:hAnsi="Times New Roman"/>
        </w:rPr>
        <w:t>4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381B7C">
        <w:rPr>
          <w:rFonts w:ascii="Times New Roman" w:hAnsi="Times New Roman"/>
          <w:caps w:val="0"/>
        </w:rPr>
        <w:t xml:space="preserve"> </w:t>
      </w:r>
      <w:r w:rsidR="003860F7">
        <w:rPr>
          <w:rFonts w:ascii="Times New Roman" w:hAnsi="Times New Roman"/>
          <w:caps w:val="0"/>
        </w:rPr>
        <w:t xml:space="preserve">sausio </w:t>
      </w:r>
      <w:r w:rsidR="004D3334">
        <w:rPr>
          <w:rFonts w:ascii="Times New Roman" w:hAnsi="Times New Roman"/>
          <w:caps w:val="0"/>
        </w:rPr>
        <w:t>25</w:t>
      </w:r>
      <w:r w:rsidR="00673371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BE1206">
        <w:rPr>
          <w:rFonts w:ascii="Times New Roman" w:hAnsi="Times New Roman"/>
          <w:caps w:val="0"/>
        </w:rPr>
        <w:t>13</w:t>
      </w:r>
    </w:p>
    <w:p w14:paraId="3B0770ED" w14:textId="5819FB2F" w:rsidR="008F38B8" w:rsidRDefault="008F38B8" w:rsidP="00D6251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0DD5F2FA" w14:textId="77777777" w:rsidR="004D3334" w:rsidRDefault="004D3334" w:rsidP="004D3334">
      <w:pPr>
        <w:jc w:val="center"/>
      </w:pPr>
    </w:p>
    <w:p w14:paraId="76925A80" w14:textId="704F2ECF" w:rsidR="005129A8" w:rsidRPr="00853404" w:rsidRDefault="0085468A" w:rsidP="004D3334">
      <w:pPr>
        <w:ind w:firstLine="1134"/>
        <w:jc w:val="both"/>
      </w:pPr>
      <w:r>
        <w:t xml:space="preserve">Klaipėdos rajono savivaldybės taryba, vadovaudamasi Lietuvos Respublikos vietos savivaldos įstatymo </w:t>
      </w:r>
      <w:r w:rsidR="00940916">
        <w:t xml:space="preserve">15 straipsnio </w:t>
      </w:r>
      <w:r w:rsidR="00C062A8">
        <w:t>4 dalimi</w:t>
      </w:r>
      <w:r w:rsidR="00EB6A0B">
        <w:t>,</w:t>
      </w:r>
      <w:r w:rsidR="00CA59FD">
        <w:t xml:space="preserve"> </w:t>
      </w:r>
      <w:r w:rsidR="00E27148">
        <w:t xml:space="preserve">Lietuvos Respublikos valstybės tarnybos įstatymo </w:t>
      </w:r>
      <w:r w:rsidR="004D3334">
        <w:br/>
      </w:r>
      <w:r w:rsidR="00E27148">
        <w:t xml:space="preserve">8 straipsnio 1 dalimi, Lietuvos Respublikos </w:t>
      </w:r>
      <w:r w:rsidR="00E27148" w:rsidRPr="00E27148">
        <w:rPr>
          <w:color w:val="000000"/>
        </w:rPr>
        <w:t>biudžetinių įstaigų darbuotojų darbo apmokėjimo ir komisijų narių atlygio už darbą</w:t>
      </w:r>
      <w:r w:rsidR="00E27148">
        <w:rPr>
          <w:color w:val="000000"/>
        </w:rPr>
        <w:t xml:space="preserve"> įstatymo </w:t>
      </w:r>
      <w:r w:rsidR="00EC3B4D">
        <w:rPr>
          <w:color w:val="000000"/>
        </w:rPr>
        <w:t>4 straipsnio 1 dalimi,</w:t>
      </w:r>
      <w:r w:rsidR="003B1996">
        <w:t xml:space="preserve"> </w:t>
      </w:r>
      <w:r w:rsidR="005129A8" w:rsidRPr="00853404">
        <w:t>n u s p r e n d ž i a:</w:t>
      </w:r>
    </w:p>
    <w:p w14:paraId="5682BE4A" w14:textId="6AA6671B" w:rsidR="0027483E" w:rsidRPr="00002791" w:rsidRDefault="0027483E" w:rsidP="004D3334">
      <w:pPr>
        <w:ind w:firstLine="1134"/>
        <w:jc w:val="both"/>
        <w:rPr>
          <w:bCs/>
        </w:rPr>
      </w:pPr>
      <w:r>
        <w:rPr>
          <w:color w:val="000000"/>
          <w:spacing w:val="20"/>
          <w:shd w:val="clear" w:color="auto" w:fill="FFFFFF"/>
        </w:rPr>
        <w:t>p</w:t>
      </w:r>
      <w:r w:rsidRPr="0027483E">
        <w:rPr>
          <w:color w:val="000000"/>
          <w:spacing w:val="20"/>
          <w:shd w:val="clear" w:color="auto" w:fill="FFFFFF"/>
        </w:rPr>
        <w:t xml:space="preserve">ripažinti </w:t>
      </w:r>
      <w:r>
        <w:rPr>
          <w:color w:val="000000"/>
          <w:shd w:val="clear" w:color="auto" w:fill="FFFFFF"/>
        </w:rPr>
        <w:t>ne</w:t>
      </w:r>
      <w:r w:rsidR="00E2542E">
        <w:rPr>
          <w:color w:val="000000"/>
          <w:shd w:val="clear" w:color="auto" w:fill="FFFFFF"/>
        </w:rPr>
        <w:t xml:space="preserve">tekusiu galios </w:t>
      </w:r>
      <w:r>
        <w:rPr>
          <w:color w:val="000000"/>
          <w:shd w:val="clear" w:color="auto" w:fill="FFFFFF"/>
        </w:rPr>
        <w:t xml:space="preserve"> </w:t>
      </w:r>
      <w:r>
        <w:rPr>
          <w:bCs/>
        </w:rPr>
        <w:t>K</w:t>
      </w:r>
      <w:r w:rsidRPr="0027483E">
        <w:rPr>
          <w:bCs/>
        </w:rPr>
        <w:t>laipėdos rajono savivaldybės tarybos 202</w:t>
      </w:r>
      <w:r w:rsidR="00002791">
        <w:rPr>
          <w:bCs/>
        </w:rPr>
        <w:t>1</w:t>
      </w:r>
      <w:r w:rsidRPr="0027483E">
        <w:rPr>
          <w:bCs/>
        </w:rPr>
        <w:t xml:space="preserve"> m. gruodžio </w:t>
      </w:r>
      <w:r w:rsidR="00002791">
        <w:rPr>
          <w:bCs/>
        </w:rPr>
        <w:t>23</w:t>
      </w:r>
      <w:r w:rsidRPr="0027483E">
        <w:rPr>
          <w:bCs/>
        </w:rPr>
        <w:t xml:space="preserve"> d. sprendim</w:t>
      </w:r>
      <w:r>
        <w:rPr>
          <w:bCs/>
        </w:rPr>
        <w:t>ą</w:t>
      </w:r>
      <w:r w:rsidRPr="0027483E">
        <w:rPr>
          <w:bCs/>
        </w:rPr>
        <w:t xml:space="preserve"> </w:t>
      </w:r>
      <w:r>
        <w:rPr>
          <w:bCs/>
        </w:rPr>
        <w:t>N</w:t>
      </w:r>
      <w:r w:rsidRPr="0027483E">
        <w:rPr>
          <w:bCs/>
        </w:rPr>
        <w:t xml:space="preserve">r. </w:t>
      </w:r>
      <w:r>
        <w:rPr>
          <w:bCs/>
        </w:rPr>
        <w:t>T</w:t>
      </w:r>
      <w:r w:rsidRPr="0027483E">
        <w:rPr>
          <w:bCs/>
        </w:rPr>
        <w:t>11-3</w:t>
      </w:r>
      <w:r w:rsidR="00002791">
        <w:rPr>
          <w:bCs/>
        </w:rPr>
        <w:t>54</w:t>
      </w:r>
      <w:r w:rsidRPr="0027483E">
        <w:rPr>
          <w:bCs/>
        </w:rPr>
        <w:t xml:space="preserve"> </w:t>
      </w:r>
      <w:r w:rsidR="00002791" w:rsidRPr="00002791">
        <w:rPr>
          <w:bCs/>
        </w:rPr>
        <w:t>„</w:t>
      </w:r>
      <w:r w:rsidR="00002791">
        <w:rPr>
          <w:bCs/>
        </w:rPr>
        <w:t>D</w:t>
      </w:r>
      <w:r w:rsidR="00002791" w:rsidRPr="00002791">
        <w:rPr>
          <w:bCs/>
        </w:rPr>
        <w:t xml:space="preserve">ėl didžiausio leistino </w:t>
      </w:r>
      <w:r w:rsidR="00002791">
        <w:rPr>
          <w:bCs/>
        </w:rPr>
        <w:t>K</w:t>
      </w:r>
      <w:r w:rsidR="00002791" w:rsidRPr="00002791">
        <w:rPr>
          <w:bCs/>
        </w:rPr>
        <w:t>laipėdos rajono savivaldybės administracijos valstybės tarnautojų pareigybių ir darbuotojų, dirbančių pagal darbo sutartis, skaičiaus nustatymo“</w:t>
      </w:r>
      <w:r w:rsidR="00002791">
        <w:rPr>
          <w:bCs/>
        </w:rPr>
        <w:t>.</w:t>
      </w:r>
    </w:p>
    <w:p w14:paraId="069A1B7E" w14:textId="06A8A43D" w:rsidR="005A5958" w:rsidRDefault="005A5958" w:rsidP="004D3334">
      <w:pPr>
        <w:pStyle w:val="Pagrindiniotekstotrauka2"/>
        <w:tabs>
          <w:tab w:val="left" w:pos="993"/>
          <w:tab w:val="left" w:pos="1134"/>
          <w:tab w:val="left" w:pos="1418"/>
          <w:tab w:val="left" w:pos="1985"/>
          <w:tab w:val="left" w:pos="3119"/>
        </w:tabs>
        <w:ind w:right="0"/>
      </w:pPr>
      <w:r w:rsidRPr="00CE3A81">
        <w:rPr>
          <w:color w:val="000000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Regionų administracinio teismo Klaipėdos rūmams (</w:t>
      </w:r>
      <w:r w:rsidRPr="00CE3A81">
        <w:rPr>
          <w:color w:val="222222"/>
          <w:shd w:val="clear" w:color="auto" w:fill="FFFFFF"/>
        </w:rPr>
        <w:t>Galinio Pylimo g. 9, LT-91230</w:t>
      </w:r>
      <w:r w:rsidR="00E128A5">
        <w:rPr>
          <w:color w:val="222222"/>
          <w:shd w:val="clear" w:color="auto" w:fill="FFFFFF"/>
        </w:rPr>
        <w:t>,</w:t>
      </w:r>
      <w:r w:rsidRPr="00CE3A81">
        <w:rPr>
          <w:color w:val="222222"/>
          <w:shd w:val="clear" w:color="auto" w:fill="FFFFFF"/>
        </w:rPr>
        <w:t xml:space="preserve"> Klaipėda) </w:t>
      </w:r>
      <w:r w:rsidRPr="00CE3A81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611D5616" w14:textId="77777777" w:rsidR="005A5958" w:rsidRDefault="005A5958" w:rsidP="004D3334">
      <w:pPr>
        <w:tabs>
          <w:tab w:val="left" w:pos="3450"/>
        </w:tabs>
        <w:jc w:val="both"/>
      </w:pPr>
    </w:p>
    <w:p w14:paraId="188CE6AD" w14:textId="77777777" w:rsidR="004D3334" w:rsidRDefault="004D3334" w:rsidP="004D3334">
      <w:pPr>
        <w:tabs>
          <w:tab w:val="left" w:pos="3450"/>
        </w:tabs>
        <w:jc w:val="both"/>
      </w:pPr>
    </w:p>
    <w:p w14:paraId="1B724AC4" w14:textId="77777777" w:rsidR="004D3334" w:rsidRDefault="004D3334" w:rsidP="004D3334">
      <w:pPr>
        <w:tabs>
          <w:tab w:val="left" w:pos="3450"/>
        </w:tabs>
        <w:jc w:val="both"/>
      </w:pPr>
    </w:p>
    <w:p w14:paraId="209806AC" w14:textId="77777777" w:rsidR="00CC5A63" w:rsidRDefault="00CC5A63" w:rsidP="00CC5A63">
      <w:pPr>
        <w:jc w:val="both"/>
        <w:rPr>
          <w:rFonts w:eastAsiaTheme="minorHAnsi"/>
        </w:rPr>
      </w:pPr>
      <w:r>
        <w:t xml:space="preserve">Mero pareigas laikinai einanti </w:t>
      </w:r>
    </w:p>
    <w:p w14:paraId="0344AB43" w14:textId="77777777" w:rsidR="00CC5A63" w:rsidRPr="002F1CF3" w:rsidRDefault="00CC5A63" w:rsidP="00CC5A63">
      <w:pPr>
        <w:tabs>
          <w:tab w:val="left" w:pos="6663"/>
        </w:tabs>
        <w:jc w:val="both"/>
        <w:rPr>
          <w:rFonts w:eastAsia="Calibri"/>
        </w:rPr>
      </w:pPr>
      <w:r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p w14:paraId="15E8B5AD" w14:textId="771FF8C8" w:rsidR="00F51DCD" w:rsidRPr="004D3334" w:rsidRDefault="00F51DCD" w:rsidP="00CC5A63">
      <w:pPr>
        <w:ind w:left="7655" w:hanging="7655"/>
      </w:pPr>
    </w:p>
    <w:sectPr w:rsidR="00F51DCD" w:rsidRPr="004D3334" w:rsidSect="000E0BE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39190" w14:textId="77777777" w:rsidR="000E0BEF" w:rsidRDefault="000E0BEF">
      <w:r>
        <w:separator/>
      </w:r>
    </w:p>
  </w:endnote>
  <w:endnote w:type="continuationSeparator" w:id="0">
    <w:p w14:paraId="4FF808D2" w14:textId="77777777" w:rsidR="000E0BEF" w:rsidRDefault="000E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1C1B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24910C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93DE" w14:textId="77777777" w:rsidR="000E0BEF" w:rsidRDefault="000E0BEF">
      <w:r>
        <w:separator/>
      </w:r>
    </w:p>
  </w:footnote>
  <w:footnote w:type="continuationSeparator" w:id="0">
    <w:p w14:paraId="4DCC1B6D" w14:textId="77777777" w:rsidR="000E0BEF" w:rsidRDefault="000E0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5DB9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15897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37E9" w14:textId="77777777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C7EA4">
      <w:rPr>
        <w:noProof/>
      </w:rPr>
      <w:t>2</w:t>
    </w:r>
    <w:r>
      <w:fldChar w:fldCharType="end"/>
    </w:r>
  </w:p>
  <w:p w14:paraId="7451AC9A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7422CA"/>
    <w:multiLevelType w:val="multilevel"/>
    <w:tmpl w:val="61D804D2"/>
    <w:lvl w:ilvl="0">
      <w:start w:val="5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9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30E86172"/>
    <w:multiLevelType w:val="multilevel"/>
    <w:tmpl w:val="2D0CA86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6" w:hanging="1800"/>
      </w:pPr>
      <w:rPr>
        <w:rFonts w:hint="default"/>
      </w:rPr>
    </w:lvl>
  </w:abstractNum>
  <w:abstractNum w:abstractNumId="3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E0922"/>
    <w:multiLevelType w:val="hybridMultilevel"/>
    <w:tmpl w:val="5268B17A"/>
    <w:lvl w:ilvl="0" w:tplc="1E3A2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F6E49A2"/>
    <w:multiLevelType w:val="hybridMultilevel"/>
    <w:tmpl w:val="5F62C1D8"/>
    <w:lvl w:ilvl="0" w:tplc="761A5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115275">
    <w:abstractNumId w:val="9"/>
  </w:num>
  <w:num w:numId="2" w16cid:durableId="121576408">
    <w:abstractNumId w:val="0"/>
  </w:num>
  <w:num w:numId="3" w16cid:durableId="981999700">
    <w:abstractNumId w:val="3"/>
  </w:num>
  <w:num w:numId="4" w16cid:durableId="201720672">
    <w:abstractNumId w:val="8"/>
  </w:num>
  <w:num w:numId="5" w16cid:durableId="504711422">
    <w:abstractNumId w:val="10"/>
  </w:num>
  <w:num w:numId="6" w16cid:durableId="1984263403">
    <w:abstractNumId w:val="6"/>
  </w:num>
  <w:num w:numId="7" w16cid:durableId="390732269">
    <w:abstractNumId w:val="4"/>
  </w:num>
  <w:num w:numId="8" w16cid:durableId="431820459">
    <w:abstractNumId w:val="5"/>
  </w:num>
  <w:num w:numId="9" w16cid:durableId="804659880">
    <w:abstractNumId w:val="2"/>
  </w:num>
  <w:num w:numId="10" w16cid:durableId="288509549">
    <w:abstractNumId w:val="7"/>
  </w:num>
  <w:num w:numId="11" w16cid:durableId="1933662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EB"/>
    <w:rsid w:val="00000756"/>
    <w:rsid w:val="00000DA6"/>
    <w:rsid w:val="00002791"/>
    <w:rsid w:val="000140E8"/>
    <w:rsid w:val="00016BFD"/>
    <w:rsid w:val="00020116"/>
    <w:rsid w:val="0002148B"/>
    <w:rsid w:val="000218A9"/>
    <w:rsid w:val="0002218E"/>
    <w:rsid w:val="00035E4F"/>
    <w:rsid w:val="00037B3B"/>
    <w:rsid w:val="0005169E"/>
    <w:rsid w:val="00091502"/>
    <w:rsid w:val="000A20A0"/>
    <w:rsid w:val="000A64E5"/>
    <w:rsid w:val="000B13BE"/>
    <w:rsid w:val="000B31C9"/>
    <w:rsid w:val="000B75EA"/>
    <w:rsid w:val="000C7EA4"/>
    <w:rsid w:val="000D1BB3"/>
    <w:rsid w:val="000D756F"/>
    <w:rsid w:val="000E0BEF"/>
    <w:rsid w:val="000E20AC"/>
    <w:rsid w:val="000E24E5"/>
    <w:rsid w:val="000E54A6"/>
    <w:rsid w:val="000F07B3"/>
    <w:rsid w:val="000F1501"/>
    <w:rsid w:val="000F212E"/>
    <w:rsid w:val="000F3E5A"/>
    <w:rsid w:val="000F6103"/>
    <w:rsid w:val="00106E74"/>
    <w:rsid w:val="001136E2"/>
    <w:rsid w:val="00113A51"/>
    <w:rsid w:val="001144A6"/>
    <w:rsid w:val="001154ED"/>
    <w:rsid w:val="00121ACB"/>
    <w:rsid w:val="00122784"/>
    <w:rsid w:val="00124CDE"/>
    <w:rsid w:val="00130520"/>
    <w:rsid w:val="001337C1"/>
    <w:rsid w:val="00137CE1"/>
    <w:rsid w:val="001439C7"/>
    <w:rsid w:val="0014634D"/>
    <w:rsid w:val="00152AC4"/>
    <w:rsid w:val="00155682"/>
    <w:rsid w:val="0015589E"/>
    <w:rsid w:val="001567CB"/>
    <w:rsid w:val="0016204D"/>
    <w:rsid w:val="00164744"/>
    <w:rsid w:val="00165B5E"/>
    <w:rsid w:val="001774C4"/>
    <w:rsid w:val="00177626"/>
    <w:rsid w:val="00184B50"/>
    <w:rsid w:val="0018517E"/>
    <w:rsid w:val="0018717A"/>
    <w:rsid w:val="00187657"/>
    <w:rsid w:val="00194E62"/>
    <w:rsid w:val="001972D4"/>
    <w:rsid w:val="001A2C1D"/>
    <w:rsid w:val="001A53E7"/>
    <w:rsid w:val="001B0392"/>
    <w:rsid w:val="001B382C"/>
    <w:rsid w:val="001B6AC8"/>
    <w:rsid w:val="001C1A73"/>
    <w:rsid w:val="001D05B3"/>
    <w:rsid w:val="001D0F2F"/>
    <w:rsid w:val="001D2722"/>
    <w:rsid w:val="001D4C8A"/>
    <w:rsid w:val="001D4FF2"/>
    <w:rsid w:val="001F6AC3"/>
    <w:rsid w:val="002030CF"/>
    <w:rsid w:val="00206FF8"/>
    <w:rsid w:val="0020746A"/>
    <w:rsid w:val="0021210C"/>
    <w:rsid w:val="002156CC"/>
    <w:rsid w:val="002178EB"/>
    <w:rsid w:val="00227C6A"/>
    <w:rsid w:val="00230792"/>
    <w:rsid w:val="0023533C"/>
    <w:rsid w:val="00235A57"/>
    <w:rsid w:val="0023606E"/>
    <w:rsid w:val="00236E82"/>
    <w:rsid w:val="00237067"/>
    <w:rsid w:val="002403D8"/>
    <w:rsid w:val="00241080"/>
    <w:rsid w:val="00242C5F"/>
    <w:rsid w:val="00243DEE"/>
    <w:rsid w:val="00252238"/>
    <w:rsid w:val="002538E6"/>
    <w:rsid w:val="00265A3B"/>
    <w:rsid w:val="00265A76"/>
    <w:rsid w:val="00266DA9"/>
    <w:rsid w:val="0027225E"/>
    <w:rsid w:val="00272A21"/>
    <w:rsid w:val="0027483E"/>
    <w:rsid w:val="0027545A"/>
    <w:rsid w:val="00290B9C"/>
    <w:rsid w:val="00293CED"/>
    <w:rsid w:val="002947B2"/>
    <w:rsid w:val="00295711"/>
    <w:rsid w:val="00296E11"/>
    <w:rsid w:val="002A5287"/>
    <w:rsid w:val="002A556E"/>
    <w:rsid w:val="002A64DB"/>
    <w:rsid w:val="002A6A0B"/>
    <w:rsid w:val="002B1738"/>
    <w:rsid w:val="002C0283"/>
    <w:rsid w:val="002C1783"/>
    <w:rsid w:val="002C53D8"/>
    <w:rsid w:val="002C6DE5"/>
    <w:rsid w:val="002D3557"/>
    <w:rsid w:val="002E1097"/>
    <w:rsid w:val="002E17BD"/>
    <w:rsid w:val="002E6ABA"/>
    <w:rsid w:val="002F0668"/>
    <w:rsid w:val="002F3004"/>
    <w:rsid w:val="002F485B"/>
    <w:rsid w:val="002F5F21"/>
    <w:rsid w:val="00300D15"/>
    <w:rsid w:val="00304261"/>
    <w:rsid w:val="0030696A"/>
    <w:rsid w:val="00307B70"/>
    <w:rsid w:val="003121B4"/>
    <w:rsid w:val="003220DC"/>
    <w:rsid w:val="003221D0"/>
    <w:rsid w:val="003321B1"/>
    <w:rsid w:val="003436F1"/>
    <w:rsid w:val="0035194C"/>
    <w:rsid w:val="00362486"/>
    <w:rsid w:val="00362CA0"/>
    <w:rsid w:val="00363238"/>
    <w:rsid w:val="0036366B"/>
    <w:rsid w:val="00365FD0"/>
    <w:rsid w:val="00372ACA"/>
    <w:rsid w:val="00373859"/>
    <w:rsid w:val="00373CB7"/>
    <w:rsid w:val="00381B7C"/>
    <w:rsid w:val="003860F7"/>
    <w:rsid w:val="00386157"/>
    <w:rsid w:val="00391EF2"/>
    <w:rsid w:val="00392CD6"/>
    <w:rsid w:val="003959F0"/>
    <w:rsid w:val="003A2057"/>
    <w:rsid w:val="003A3E0A"/>
    <w:rsid w:val="003A5362"/>
    <w:rsid w:val="003A5E97"/>
    <w:rsid w:val="003B0414"/>
    <w:rsid w:val="003B1996"/>
    <w:rsid w:val="003B1F84"/>
    <w:rsid w:val="003B52E9"/>
    <w:rsid w:val="003C23AA"/>
    <w:rsid w:val="003C36D9"/>
    <w:rsid w:val="003C38CD"/>
    <w:rsid w:val="003C550F"/>
    <w:rsid w:val="003C5820"/>
    <w:rsid w:val="003D1560"/>
    <w:rsid w:val="003D4C1F"/>
    <w:rsid w:val="003E04B8"/>
    <w:rsid w:val="003E37E1"/>
    <w:rsid w:val="003E39F2"/>
    <w:rsid w:val="003F1193"/>
    <w:rsid w:val="003F1D5C"/>
    <w:rsid w:val="003F4049"/>
    <w:rsid w:val="003F5B2D"/>
    <w:rsid w:val="004021DC"/>
    <w:rsid w:val="00403B95"/>
    <w:rsid w:val="00407F54"/>
    <w:rsid w:val="00411A9A"/>
    <w:rsid w:val="00413B8F"/>
    <w:rsid w:val="00414653"/>
    <w:rsid w:val="004149A7"/>
    <w:rsid w:val="004158F8"/>
    <w:rsid w:val="00415B6D"/>
    <w:rsid w:val="004160ED"/>
    <w:rsid w:val="00416E98"/>
    <w:rsid w:val="00417480"/>
    <w:rsid w:val="00430D04"/>
    <w:rsid w:val="00431263"/>
    <w:rsid w:val="00431CC1"/>
    <w:rsid w:val="00434A5A"/>
    <w:rsid w:val="00440CC2"/>
    <w:rsid w:val="00447324"/>
    <w:rsid w:val="0045061F"/>
    <w:rsid w:val="004506C5"/>
    <w:rsid w:val="00456EF3"/>
    <w:rsid w:val="00474F53"/>
    <w:rsid w:val="0047500B"/>
    <w:rsid w:val="0048228C"/>
    <w:rsid w:val="00482E5C"/>
    <w:rsid w:val="00485CAE"/>
    <w:rsid w:val="0049073C"/>
    <w:rsid w:val="0049379C"/>
    <w:rsid w:val="004A266E"/>
    <w:rsid w:val="004A2764"/>
    <w:rsid w:val="004B0B48"/>
    <w:rsid w:val="004B1CEB"/>
    <w:rsid w:val="004B5513"/>
    <w:rsid w:val="004B5AD8"/>
    <w:rsid w:val="004B6086"/>
    <w:rsid w:val="004B60EA"/>
    <w:rsid w:val="004C0A7C"/>
    <w:rsid w:val="004C1415"/>
    <w:rsid w:val="004C2649"/>
    <w:rsid w:val="004C60F2"/>
    <w:rsid w:val="004C7700"/>
    <w:rsid w:val="004D2774"/>
    <w:rsid w:val="004D3334"/>
    <w:rsid w:val="004D6426"/>
    <w:rsid w:val="004E2835"/>
    <w:rsid w:val="004E30E8"/>
    <w:rsid w:val="004E5037"/>
    <w:rsid w:val="004E7316"/>
    <w:rsid w:val="004F312B"/>
    <w:rsid w:val="004F3CC2"/>
    <w:rsid w:val="004F4C67"/>
    <w:rsid w:val="005040AF"/>
    <w:rsid w:val="00506B18"/>
    <w:rsid w:val="00506B76"/>
    <w:rsid w:val="0050749B"/>
    <w:rsid w:val="005105DD"/>
    <w:rsid w:val="00510C67"/>
    <w:rsid w:val="005129A8"/>
    <w:rsid w:val="00514762"/>
    <w:rsid w:val="00516210"/>
    <w:rsid w:val="005168C2"/>
    <w:rsid w:val="00525372"/>
    <w:rsid w:val="00527546"/>
    <w:rsid w:val="00534170"/>
    <w:rsid w:val="00535A0E"/>
    <w:rsid w:val="005374D3"/>
    <w:rsid w:val="005425DF"/>
    <w:rsid w:val="0054353B"/>
    <w:rsid w:val="00544CDA"/>
    <w:rsid w:val="00546150"/>
    <w:rsid w:val="005477AA"/>
    <w:rsid w:val="00550D8F"/>
    <w:rsid w:val="00552048"/>
    <w:rsid w:val="00554DE5"/>
    <w:rsid w:val="00561D72"/>
    <w:rsid w:val="005641C5"/>
    <w:rsid w:val="00566F21"/>
    <w:rsid w:val="00567354"/>
    <w:rsid w:val="0056737D"/>
    <w:rsid w:val="0057489D"/>
    <w:rsid w:val="005820A9"/>
    <w:rsid w:val="00594499"/>
    <w:rsid w:val="00597871"/>
    <w:rsid w:val="005A5958"/>
    <w:rsid w:val="005B022B"/>
    <w:rsid w:val="005B155B"/>
    <w:rsid w:val="005B2B7F"/>
    <w:rsid w:val="005B49D4"/>
    <w:rsid w:val="005B62F3"/>
    <w:rsid w:val="005B6CC9"/>
    <w:rsid w:val="005B729D"/>
    <w:rsid w:val="005C5AB4"/>
    <w:rsid w:val="005C7A00"/>
    <w:rsid w:val="005E40D9"/>
    <w:rsid w:val="005E58C6"/>
    <w:rsid w:val="005F2611"/>
    <w:rsid w:val="005F5AF6"/>
    <w:rsid w:val="006021B0"/>
    <w:rsid w:val="0061027B"/>
    <w:rsid w:val="00610929"/>
    <w:rsid w:val="006120C5"/>
    <w:rsid w:val="00616140"/>
    <w:rsid w:val="00625AAF"/>
    <w:rsid w:val="00632089"/>
    <w:rsid w:val="00640249"/>
    <w:rsid w:val="00641751"/>
    <w:rsid w:val="006461FA"/>
    <w:rsid w:val="00650FF5"/>
    <w:rsid w:val="00651547"/>
    <w:rsid w:val="006518B3"/>
    <w:rsid w:val="0065279C"/>
    <w:rsid w:val="00656E14"/>
    <w:rsid w:val="006572E1"/>
    <w:rsid w:val="00660D09"/>
    <w:rsid w:val="00667F14"/>
    <w:rsid w:val="00673371"/>
    <w:rsid w:val="00677963"/>
    <w:rsid w:val="006810CA"/>
    <w:rsid w:val="00690C32"/>
    <w:rsid w:val="00691BA4"/>
    <w:rsid w:val="00693BF1"/>
    <w:rsid w:val="006A16D9"/>
    <w:rsid w:val="006A48FB"/>
    <w:rsid w:val="006B0941"/>
    <w:rsid w:val="006B2976"/>
    <w:rsid w:val="006B53D5"/>
    <w:rsid w:val="006B63E7"/>
    <w:rsid w:val="006C30DF"/>
    <w:rsid w:val="006C5F00"/>
    <w:rsid w:val="006D2B01"/>
    <w:rsid w:val="006D696B"/>
    <w:rsid w:val="006D7468"/>
    <w:rsid w:val="006E24DB"/>
    <w:rsid w:val="006E2C76"/>
    <w:rsid w:val="006E2F18"/>
    <w:rsid w:val="006E3A7A"/>
    <w:rsid w:val="006E400B"/>
    <w:rsid w:val="006E5186"/>
    <w:rsid w:val="006E5596"/>
    <w:rsid w:val="006E590B"/>
    <w:rsid w:val="006F213A"/>
    <w:rsid w:val="006F245B"/>
    <w:rsid w:val="006F2D2D"/>
    <w:rsid w:val="006F57DB"/>
    <w:rsid w:val="006F58D4"/>
    <w:rsid w:val="0070154E"/>
    <w:rsid w:val="00714E77"/>
    <w:rsid w:val="00715332"/>
    <w:rsid w:val="007217A5"/>
    <w:rsid w:val="00722EBF"/>
    <w:rsid w:val="007233F5"/>
    <w:rsid w:val="00730815"/>
    <w:rsid w:val="007330A1"/>
    <w:rsid w:val="007456B2"/>
    <w:rsid w:val="00754943"/>
    <w:rsid w:val="00757B74"/>
    <w:rsid w:val="00762C56"/>
    <w:rsid w:val="00764D47"/>
    <w:rsid w:val="007665E3"/>
    <w:rsid w:val="007714D5"/>
    <w:rsid w:val="00783E04"/>
    <w:rsid w:val="00785742"/>
    <w:rsid w:val="00786E25"/>
    <w:rsid w:val="00792F86"/>
    <w:rsid w:val="007A1C9B"/>
    <w:rsid w:val="007A5C90"/>
    <w:rsid w:val="007B1B81"/>
    <w:rsid w:val="007B775B"/>
    <w:rsid w:val="007C097F"/>
    <w:rsid w:val="007C12BD"/>
    <w:rsid w:val="007D0E26"/>
    <w:rsid w:val="007D3824"/>
    <w:rsid w:val="007D3B11"/>
    <w:rsid w:val="007D3C6B"/>
    <w:rsid w:val="007E13DE"/>
    <w:rsid w:val="007E220F"/>
    <w:rsid w:val="007E4317"/>
    <w:rsid w:val="007E4905"/>
    <w:rsid w:val="007F0142"/>
    <w:rsid w:val="007F02BE"/>
    <w:rsid w:val="007F106A"/>
    <w:rsid w:val="007F564F"/>
    <w:rsid w:val="00800C38"/>
    <w:rsid w:val="008056D3"/>
    <w:rsid w:val="00811D88"/>
    <w:rsid w:val="008150F1"/>
    <w:rsid w:val="00824E65"/>
    <w:rsid w:val="00830B4E"/>
    <w:rsid w:val="0083388A"/>
    <w:rsid w:val="00836987"/>
    <w:rsid w:val="00836B12"/>
    <w:rsid w:val="00842152"/>
    <w:rsid w:val="00847418"/>
    <w:rsid w:val="0085468A"/>
    <w:rsid w:val="00854E06"/>
    <w:rsid w:val="00861453"/>
    <w:rsid w:val="00861982"/>
    <w:rsid w:val="00864C5C"/>
    <w:rsid w:val="00873888"/>
    <w:rsid w:val="008751D2"/>
    <w:rsid w:val="008874B6"/>
    <w:rsid w:val="00890394"/>
    <w:rsid w:val="00894D73"/>
    <w:rsid w:val="00896E36"/>
    <w:rsid w:val="008A06D8"/>
    <w:rsid w:val="008A0C11"/>
    <w:rsid w:val="008A0D09"/>
    <w:rsid w:val="008A44FF"/>
    <w:rsid w:val="008A466D"/>
    <w:rsid w:val="008A4A2A"/>
    <w:rsid w:val="008A4DFF"/>
    <w:rsid w:val="008A58A9"/>
    <w:rsid w:val="008B3A8A"/>
    <w:rsid w:val="008B69D4"/>
    <w:rsid w:val="008B6EA9"/>
    <w:rsid w:val="008C04D9"/>
    <w:rsid w:val="008C625D"/>
    <w:rsid w:val="008C6C35"/>
    <w:rsid w:val="008D4C38"/>
    <w:rsid w:val="008E1B9F"/>
    <w:rsid w:val="008E4286"/>
    <w:rsid w:val="008F38B8"/>
    <w:rsid w:val="008F3E0B"/>
    <w:rsid w:val="008F61B2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33011"/>
    <w:rsid w:val="00933286"/>
    <w:rsid w:val="00937150"/>
    <w:rsid w:val="009405E7"/>
    <w:rsid w:val="00940916"/>
    <w:rsid w:val="00944E91"/>
    <w:rsid w:val="00947540"/>
    <w:rsid w:val="009524C7"/>
    <w:rsid w:val="009577F0"/>
    <w:rsid w:val="00960E7A"/>
    <w:rsid w:val="00962E83"/>
    <w:rsid w:val="009650F2"/>
    <w:rsid w:val="0096553A"/>
    <w:rsid w:val="00965DAB"/>
    <w:rsid w:val="00967A18"/>
    <w:rsid w:val="009718A3"/>
    <w:rsid w:val="00971F6E"/>
    <w:rsid w:val="00972BE9"/>
    <w:rsid w:val="00981317"/>
    <w:rsid w:val="009821DE"/>
    <w:rsid w:val="00987D64"/>
    <w:rsid w:val="009911D9"/>
    <w:rsid w:val="00995953"/>
    <w:rsid w:val="009A031E"/>
    <w:rsid w:val="009A0356"/>
    <w:rsid w:val="009B1C92"/>
    <w:rsid w:val="009B2642"/>
    <w:rsid w:val="009B34FB"/>
    <w:rsid w:val="009C0D25"/>
    <w:rsid w:val="009C1D51"/>
    <w:rsid w:val="009C3E9C"/>
    <w:rsid w:val="009C6F3B"/>
    <w:rsid w:val="009C7778"/>
    <w:rsid w:val="009C79BE"/>
    <w:rsid w:val="009D1315"/>
    <w:rsid w:val="009D3C38"/>
    <w:rsid w:val="009D4F78"/>
    <w:rsid w:val="009D7158"/>
    <w:rsid w:val="009E039D"/>
    <w:rsid w:val="009E39C4"/>
    <w:rsid w:val="009E4DAF"/>
    <w:rsid w:val="009E5240"/>
    <w:rsid w:val="00A00272"/>
    <w:rsid w:val="00A03F91"/>
    <w:rsid w:val="00A100FE"/>
    <w:rsid w:val="00A1183F"/>
    <w:rsid w:val="00A11C3E"/>
    <w:rsid w:val="00A122B3"/>
    <w:rsid w:val="00A163CF"/>
    <w:rsid w:val="00A27C6B"/>
    <w:rsid w:val="00A536A5"/>
    <w:rsid w:val="00A53C7B"/>
    <w:rsid w:val="00A60F56"/>
    <w:rsid w:val="00A6234C"/>
    <w:rsid w:val="00A67FC6"/>
    <w:rsid w:val="00A701C9"/>
    <w:rsid w:val="00A716F5"/>
    <w:rsid w:val="00A76D04"/>
    <w:rsid w:val="00A77100"/>
    <w:rsid w:val="00A80D2A"/>
    <w:rsid w:val="00A829E8"/>
    <w:rsid w:val="00A838C3"/>
    <w:rsid w:val="00A858D4"/>
    <w:rsid w:val="00A87E2F"/>
    <w:rsid w:val="00A9050A"/>
    <w:rsid w:val="00AA513A"/>
    <w:rsid w:val="00AA5DF9"/>
    <w:rsid w:val="00AA7887"/>
    <w:rsid w:val="00AA7C02"/>
    <w:rsid w:val="00AB0590"/>
    <w:rsid w:val="00AC2A9B"/>
    <w:rsid w:val="00AC739E"/>
    <w:rsid w:val="00AD2E0F"/>
    <w:rsid w:val="00AD49D9"/>
    <w:rsid w:val="00AD7B25"/>
    <w:rsid w:val="00AE4037"/>
    <w:rsid w:val="00AE5558"/>
    <w:rsid w:val="00B00AA5"/>
    <w:rsid w:val="00B01AD3"/>
    <w:rsid w:val="00B06211"/>
    <w:rsid w:val="00B10F4E"/>
    <w:rsid w:val="00B12746"/>
    <w:rsid w:val="00B14D82"/>
    <w:rsid w:val="00B153A9"/>
    <w:rsid w:val="00B17A52"/>
    <w:rsid w:val="00B17F71"/>
    <w:rsid w:val="00B21D92"/>
    <w:rsid w:val="00B34B09"/>
    <w:rsid w:val="00B433B2"/>
    <w:rsid w:val="00B455D9"/>
    <w:rsid w:val="00B53C4D"/>
    <w:rsid w:val="00B53CF2"/>
    <w:rsid w:val="00B6127C"/>
    <w:rsid w:val="00B70FB0"/>
    <w:rsid w:val="00B726B2"/>
    <w:rsid w:val="00B73656"/>
    <w:rsid w:val="00B75978"/>
    <w:rsid w:val="00B80B49"/>
    <w:rsid w:val="00B81882"/>
    <w:rsid w:val="00B82890"/>
    <w:rsid w:val="00B84BC1"/>
    <w:rsid w:val="00B84C65"/>
    <w:rsid w:val="00B86747"/>
    <w:rsid w:val="00B912CF"/>
    <w:rsid w:val="00BA436E"/>
    <w:rsid w:val="00BA51FD"/>
    <w:rsid w:val="00BB12E7"/>
    <w:rsid w:val="00BB3FA2"/>
    <w:rsid w:val="00BB65A9"/>
    <w:rsid w:val="00BC1F25"/>
    <w:rsid w:val="00BD0B9A"/>
    <w:rsid w:val="00BD506F"/>
    <w:rsid w:val="00BD56DD"/>
    <w:rsid w:val="00BE1206"/>
    <w:rsid w:val="00BF101C"/>
    <w:rsid w:val="00BF34B4"/>
    <w:rsid w:val="00C062A8"/>
    <w:rsid w:val="00C13ACF"/>
    <w:rsid w:val="00C13B8B"/>
    <w:rsid w:val="00C238CD"/>
    <w:rsid w:val="00C247BB"/>
    <w:rsid w:val="00C2666E"/>
    <w:rsid w:val="00C27014"/>
    <w:rsid w:val="00C31C60"/>
    <w:rsid w:val="00C3257E"/>
    <w:rsid w:val="00C368CE"/>
    <w:rsid w:val="00C41367"/>
    <w:rsid w:val="00C43D0D"/>
    <w:rsid w:val="00C44181"/>
    <w:rsid w:val="00C46355"/>
    <w:rsid w:val="00C53E40"/>
    <w:rsid w:val="00C56F0A"/>
    <w:rsid w:val="00C577ED"/>
    <w:rsid w:val="00C645D6"/>
    <w:rsid w:val="00C74D78"/>
    <w:rsid w:val="00C776B0"/>
    <w:rsid w:val="00C77760"/>
    <w:rsid w:val="00C77EE3"/>
    <w:rsid w:val="00C873D7"/>
    <w:rsid w:val="00C91710"/>
    <w:rsid w:val="00C92E3F"/>
    <w:rsid w:val="00C94356"/>
    <w:rsid w:val="00C9634D"/>
    <w:rsid w:val="00C97092"/>
    <w:rsid w:val="00CA1CA8"/>
    <w:rsid w:val="00CA58F0"/>
    <w:rsid w:val="00CA59FD"/>
    <w:rsid w:val="00CA65C0"/>
    <w:rsid w:val="00CB6933"/>
    <w:rsid w:val="00CC5A63"/>
    <w:rsid w:val="00CD2E00"/>
    <w:rsid w:val="00CD37EA"/>
    <w:rsid w:val="00CD4E23"/>
    <w:rsid w:val="00CD5F23"/>
    <w:rsid w:val="00CE2E30"/>
    <w:rsid w:val="00CE3A81"/>
    <w:rsid w:val="00CE3DD3"/>
    <w:rsid w:val="00CE420B"/>
    <w:rsid w:val="00CF0618"/>
    <w:rsid w:val="00CF378E"/>
    <w:rsid w:val="00D004A7"/>
    <w:rsid w:val="00D00B23"/>
    <w:rsid w:val="00D02223"/>
    <w:rsid w:val="00D065DC"/>
    <w:rsid w:val="00D06A37"/>
    <w:rsid w:val="00D12730"/>
    <w:rsid w:val="00D12C17"/>
    <w:rsid w:val="00D134DE"/>
    <w:rsid w:val="00D21750"/>
    <w:rsid w:val="00D22D29"/>
    <w:rsid w:val="00D3112B"/>
    <w:rsid w:val="00D34529"/>
    <w:rsid w:val="00D35884"/>
    <w:rsid w:val="00D36167"/>
    <w:rsid w:val="00D37365"/>
    <w:rsid w:val="00D50C68"/>
    <w:rsid w:val="00D5373C"/>
    <w:rsid w:val="00D54571"/>
    <w:rsid w:val="00D55371"/>
    <w:rsid w:val="00D5578F"/>
    <w:rsid w:val="00D572F4"/>
    <w:rsid w:val="00D6251F"/>
    <w:rsid w:val="00D63AF3"/>
    <w:rsid w:val="00D64861"/>
    <w:rsid w:val="00D65F92"/>
    <w:rsid w:val="00D66E3C"/>
    <w:rsid w:val="00D71882"/>
    <w:rsid w:val="00D7609E"/>
    <w:rsid w:val="00D83E07"/>
    <w:rsid w:val="00D921CF"/>
    <w:rsid w:val="00D93274"/>
    <w:rsid w:val="00D9719D"/>
    <w:rsid w:val="00DA5520"/>
    <w:rsid w:val="00DB0B20"/>
    <w:rsid w:val="00DB2A3A"/>
    <w:rsid w:val="00DB5BD8"/>
    <w:rsid w:val="00DC155A"/>
    <w:rsid w:val="00DC2710"/>
    <w:rsid w:val="00DC585F"/>
    <w:rsid w:val="00DC5CBA"/>
    <w:rsid w:val="00DD5224"/>
    <w:rsid w:val="00DD533A"/>
    <w:rsid w:val="00DE43A7"/>
    <w:rsid w:val="00DF3077"/>
    <w:rsid w:val="00E008EF"/>
    <w:rsid w:val="00E009D0"/>
    <w:rsid w:val="00E00F86"/>
    <w:rsid w:val="00E064E9"/>
    <w:rsid w:val="00E10BAE"/>
    <w:rsid w:val="00E114B6"/>
    <w:rsid w:val="00E128A5"/>
    <w:rsid w:val="00E12C5D"/>
    <w:rsid w:val="00E20004"/>
    <w:rsid w:val="00E24DA0"/>
    <w:rsid w:val="00E2542E"/>
    <w:rsid w:val="00E27148"/>
    <w:rsid w:val="00E32920"/>
    <w:rsid w:val="00E354B7"/>
    <w:rsid w:val="00E4053A"/>
    <w:rsid w:val="00E4563F"/>
    <w:rsid w:val="00E46F2F"/>
    <w:rsid w:val="00E512E8"/>
    <w:rsid w:val="00E61909"/>
    <w:rsid w:val="00E61D28"/>
    <w:rsid w:val="00E76E5C"/>
    <w:rsid w:val="00E847DB"/>
    <w:rsid w:val="00E84836"/>
    <w:rsid w:val="00E87190"/>
    <w:rsid w:val="00E9542B"/>
    <w:rsid w:val="00E9797C"/>
    <w:rsid w:val="00EA357A"/>
    <w:rsid w:val="00EA3E3A"/>
    <w:rsid w:val="00EA59B2"/>
    <w:rsid w:val="00EA6BB6"/>
    <w:rsid w:val="00EB2B86"/>
    <w:rsid w:val="00EB5D0F"/>
    <w:rsid w:val="00EB6A0B"/>
    <w:rsid w:val="00EB772D"/>
    <w:rsid w:val="00EC3B4D"/>
    <w:rsid w:val="00EC4F90"/>
    <w:rsid w:val="00ED3DD5"/>
    <w:rsid w:val="00EE7B8E"/>
    <w:rsid w:val="00EF14EB"/>
    <w:rsid w:val="00EF2A40"/>
    <w:rsid w:val="00F07451"/>
    <w:rsid w:val="00F1292F"/>
    <w:rsid w:val="00F13D94"/>
    <w:rsid w:val="00F145C3"/>
    <w:rsid w:val="00F16577"/>
    <w:rsid w:val="00F16F22"/>
    <w:rsid w:val="00F17A11"/>
    <w:rsid w:val="00F205B6"/>
    <w:rsid w:val="00F30750"/>
    <w:rsid w:val="00F3113D"/>
    <w:rsid w:val="00F32378"/>
    <w:rsid w:val="00F3389A"/>
    <w:rsid w:val="00F36862"/>
    <w:rsid w:val="00F4199B"/>
    <w:rsid w:val="00F47058"/>
    <w:rsid w:val="00F47C58"/>
    <w:rsid w:val="00F50310"/>
    <w:rsid w:val="00F51DCD"/>
    <w:rsid w:val="00F5431B"/>
    <w:rsid w:val="00F551D1"/>
    <w:rsid w:val="00F5743A"/>
    <w:rsid w:val="00F76AA7"/>
    <w:rsid w:val="00F82C36"/>
    <w:rsid w:val="00F8305B"/>
    <w:rsid w:val="00F84088"/>
    <w:rsid w:val="00F92C11"/>
    <w:rsid w:val="00F97F67"/>
    <w:rsid w:val="00FA09A4"/>
    <w:rsid w:val="00FA5D1B"/>
    <w:rsid w:val="00FB0C4A"/>
    <w:rsid w:val="00FB4628"/>
    <w:rsid w:val="00FC5140"/>
    <w:rsid w:val="00FD1706"/>
    <w:rsid w:val="00FD299C"/>
    <w:rsid w:val="00FD60A4"/>
    <w:rsid w:val="00FE0CA6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47F7A"/>
  <w15:docId w15:val="{97C501C2-EE6F-4E95-97BA-5C0B46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C625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link w:val="SraopastraipaDiagrama"/>
    <w:uiPriority w:val="34"/>
    <w:qFormat/>
    <w:rsid w:val="003A5E97"/>
    <w:pPr>
      <w:ind w:left="720"/>
      <w:contextualSpacing/>
    </w:pPr>
  </w:style>
  <w:style w:type="paragraph" w:customStyle="1" w:styleId="Default">
    <w:name w:val="Default"/>
    <w:rsid w:val="00C270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00075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47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30</cp:revision>
  <cp:lastPrinted>2020-07-02T12:51:00Z</cp:lastPrinted>
  <dcterms:created xsi:type="dcterms:W3CDTF">2024-01-08T18:23:00Z</dcterms:created>
  <dcterms:modified xsi:type="dcterms:W3CDTF">2024-01-25T12:43:00Z</dcterms:modified>
</cp:coreProperties>
</file>