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EBC40" w14:textId="77777777" w:rsidR="00017AD4" w:rsidRPr="00170437" w:rsidRDefault="00017AD4" w:rsidP="00017AD4">
      <w:pPr>
        <w:jc w:val="center"/>
        <w:rPr>
          <w:sz w:val="16"/>
          <w:szCs w:val="16"/>
        </w:rPr>
      </w:pPr>
      <w:r w:rsidRPr="00170437">
        <w:rPr>
          <w:noProof/>
        </w:rPr>
        <w:drawing>
          <wp:inline distT="0" distB="0" distL="0" distR="0" wp14:anchorId="72ABBA1E" wp14:editId="410FF7B3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8BEF6" w14:textId="77777777" w:rsidR="00017AD4" w:rsidRPr="00017AD4" w:rsidRDefault="00017AD4" w:rsidP="00017AD4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017AD4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0942C9CC" w14:textId="77777777" w:rsidR="00017AD4" w:rsidRPr="00017AD4" w:rsidRDefault="00017AD4" w:rsidP="00017AD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color w:val="000000"/>
        </w:rPr>
      </w:pPr>
    </w:p>
    <w:p w14:paraId="62445632" w14:textId="77777777" w:rsidR="00017AD4" w:rsidRPr="00017AD4" w:rsidRDefault="00017AD4" w:rsidP="00017AD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</w:rPr>
      </w:pPr>
      <w:r w:rsidRPr="00017AD4">
        <w:rPr>
          <w:b/>
          <w:bCs/>
          <w:color w:val="000000"/>
          <w:sz w:val="28"/>
          <w:szCs w:val="28"/>
          <w:shd w:val="clear" w:color="auto" w:fill="FFFFFF"/>
        </w:rPr>
        <w:t>SPRENDIMAS</w:t>
      </w:r>
    </w:p>
    <w:p w14:paraId="7F2F7910" w14:textId="4CF41AB4" w:rsidR="00B455D9" w:rsidRPr="00017AD4" w:rsidRDefault="00CD2E00" w:rsidP="00237067">
      <w:pPr>
        <w:tabs>
          <w:tab w:val="left" w:pos="3450"/>
        </w:tabs>
        <w:jc w:val="center"/>
        <w:rPr>
          <w:b/>
          <w:spacing w:val="20"/>
          <w:sz w:val="28"/>
        </w:rPr>
      </w:pPr>
      <w:r w:rsidRPr="00017AD4">
        <w:rPr>
          <w:b/>
          <w:spacing w:val="20"/>
          <w:sz w:val="28"/>
          <w:szCs w:val="28"/>
        </w:rPr>
        <w:t>D</w:t>
      </w:r>
      <w:r w:rsidR="00E009D0" w:rsidRPr="00017AD4">
        <w:rPr>
          <w:b/>
          <w:spacing w:val="20"/>
          <w:sz w:val="28"/>
          <w:szCs w:val="28"/>
        </w:rPr>
        <w:t>ĖL</w:t>
      </w:r>
      <w:r w:rsidR="008F38B8" w:rsidRPr="00017AD4">
        <w:rPr>
          <w:b/>
          <w:sz w:val="28"/>
          <w:szCs w:val="28"/>
        </w:rPr>
        <w:t xml:space="preserve"> </w:t>
      </w:r>
      <w:r w:rsidR="00042D26" w:rsidRPr="00017AD4">
        <w:rPr>
          <w:b/>
          <w:spacing w:val="20"/>
          <w:sz w:val="28"/>
        </w:rPr>
        <w:t>KLAIPĖDOS RAJONO SAVIVALDYBĖS 20</w:t>
      </w:r>
      <w:r w:rsidR="003342DF" w:rsidRPr="00017AD4">
        <w:rPr>
          <w:b/>
          <w:spacing w:val="20"/>
          <w:sz w:val="28"/>
        </w:rPr>
        <w:t>2</w:t>
      </w:r>
      <w:r w:rsidR="007866E7" w:rsidRPr="00017AD4">
        <w:rPr>
          <w:b/>
          <w:spacing w:val="20"/>
          <w:sz w:val="28"/>
        </w:rPr>
        <w:t>4</w:t>
      </w:r>
      <w:r w:rsidR="00042D26" w:rsidRPr="00017AD4">
        <w:rPr>
          <w:b/>
          <w:spacing w:val="20"/>
          <w:sz w:val="28"/>
        </w:rPr>
        <w:t xml:space="preserve"> METŲ BIUDŽETO PATVIRTINIMO</w:t>
      </w:r>
    </w:p>
    <w:p w14:paraId="5B4457CB" w14:textId="77777777" w:rsidR="00E144E3" w:rsidRPr="00017AD4" w:rsidRDefault="00E144E3" w:rsidP="00237067">
      <w:pPr>
        <w:tabs>
          <w:tab w:val="left" w:pos="3450"/>
        </w:tabs>
        <w:jc w:val="center"/>
        <w:rPr>
          <w:b/>
        </w:rPr>
      </w:pPr>
    </w:p>
    <w:p w14:paraId="67E8DFAF" w14:textId="32A0BB73" w:rsidR="005A2D38" w:rsidRPr="00017AD4" w:rsidRDefault="002156CC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017AD4">
        <w:rPr>
          <w:rFonts w:ascii="Times New Roman" w:hAnsi="Times New Roman"/>
        </w:rPr>
        <w:t>20</w:t>
      </w:r>
      <w:r w:rsidR="003342DF" w:rsidRPr="00017AD4">
        <w:rPr>
          <w:rFonts w:ascii="Times New Roman" w:hAnsi="Times New Roman"/>
        </w:rPr>
        <w:t>2</w:t>
      </w:r>
      <w:r w:rsidR="007866E7" w:rsidRPr="00017AD4">
        <w:rPr>
          <w:rFonts w:ascii="Times New Roman" w:hAnsi="Times New Roman"/>
        </w:rPr>
        <w:t>4</w:t>
      </w:r>
      <w:r w:rsidR="008F38B8" w:rsidRPr="00017AD4">
        <w:rPr>
          <w:rFonts w:ascii="Times New Roman" w:hAnsi="Times New Roman"/>
        </w:rPr>
        <w:t xml:space="preserve"> </w:t>
      </w:r>
      <w:r w:rsidR="008F38B8" w:rsidRPr="00017AD4">
        <w:rPr>
          <w:rFonts w:ascii="Times New Roman" w:hAnsi="Times New Roman"/>
          <w:caps w:val="0"/>
        </w:rPr>
        <w:t>m.</w:t>
      </w:r>
      <w:r w:rsidR="007866E7" w:rsidRPr="00017AD4">
        <w:rPr>
          <w:rFonts w:ascii="Times New Roman" w:hAnsi="Times New Roman"/>
          <w:caps w:val="0"/>
        </w:rPr>
        <w:t xml:space="preserve"> sausio</w:t>
      </w:r>
      <w:r w:rsidR="009105FF" w:rsidRPr="00017AD4">
        <w:rPr>
          <w:rFonts w:ascii="Times New Roman" w:hAnsi="Times New Roman"/>
          <w:caps w:val="0"/>
        </w:rPr>
        <w:t xml:space="preserve"> </w:t>
      </w:r>
      <w:r w:rsidR="00017AD4" w:rsidRPr="00017AD4">
        <w:rPr>
          <w:rFonts w:ascii="Times New Roman" w:hAnsi="Times New Roman"/>
          <w:caps w:val="0"/>
        </w:rPr>
        <w:t>25</w:t>
      </w:r>
      <w:r w:rsidR="009105FF" w:rsidRPr="00017AD4">
        <w:rPr>
          <w:rFonts w:ascii="Times New Roman" w:hAnsi="Times New Roman"/>
          <w:caps w:val="0"/>
        </w:rPr>
        <w:t xml:space="preserve"> </w:t>
      </w:r>
      <w:r w:rsidR="00CD2E00" w:rsidRPr="00017AD4">
        <w:rPr>
          <w:rFonts w:ascii="Times New Roman" w:hAnsi="Times New Roman"/>
          <w:caps w:val="0"/>
        </w:rPr>
        <w:t>d. Nr.</w:t>
      </w:r>
      <w:r w:rsidR="00017AD4" w:rsidRPr="00017AD4">
        <w:rPr>
          <w:rFonts w:ascii="Times New Roman" w:hAnsi="Times New Roman"/>
          <w:caps w:val="0"/>
        </w:rPr>
        <w:t xml:space="preserve"> T11-28</w:t>
      </w:r>
    </w:p>
    <w:p w14:paraId="6BDA2DB7" w14:textId="77777777" w:rsidR="008F38B8" w:rsidRPr="00017AD4" w:rsidRDefault="008F38B8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017AD4">
        <w:rPr>
          <w:rFonts w:ascii="Times New Roman" w:hAnsi="Times New Roman"/>
        </w:rPr>
        <w:t>G</w:t>
      </w:r>
      <w:r w:rsidRPr="00017AD4">
        <w:rPr>
          <w:rFonts w:ascii="Times New Roman" w:hAnsi="Times New Roman"/>
          <w:caps w:val="0"/>
        </w:rPr>
        <w:t>argždai</w:t>
      </w:r>
    </w:p>
    <w:p w14:paraId="2C18A9F6" w14:textId="77777777" w:rsidR="00E144E3" w:rsidRPr="00017AD4" w:rsidRDefault="00E144E3" w:rsidP="00017AD4">
      <w:pPr>
        <w:pStyle w:val="Antrats"/>
        <w:ind w:firstLine="1134"/>
        <w:jc w:val="center"/>
      </w:pPr>
    </w:p>
    <w:p w14:paraId="493D0C2C" w14:textId="42AC6E1A" w:rsidR="00F52C46" w:rsidRPr="00017AD4" w:rsidRDefault="00F52C46" w:rsidP="003D50BA">
      <w:pPr>
        <w:pStyle w:val="Antrats"/>
        <w:ind w:firstLine="1134"/>
        <w:jc w:val="both"/>
      </w:pPr>
      <w:r w:rsidRPr="00017AD4">
        <w:t xml:space="preserve">Klaipėdos rajono savivaldybės taryba, vadovaudamasi Lietuvos Respublikos vietos savivaldos įstatymo </w:t>
      </w:r>
      <w:r w:rsidR="009E0A1E" w:rsidRPr="00017AD4">
        <w:t>15</w:t>
      </w:r>
      <w:r w:rsidRPr="00017AD4">
        <w:t xml:space="preserve"> straipsnio 2 dalies 1</w:t>
      </w:r>
      <w:r w:rsidR="001033F0" w:rsidRPr="00017AD4">
        <w:t>2</w:t>
      </w:r>
      <w:r w:rsidR="00134033" w:rsidRPr="00017AD4">
        <w:t xml:space="preserve"> ir 1</w:t>
      </w:r>
      <w:r w:rsidR="001033F0" w:rsidRPr="00017AD4">
        <w:t>3</w:t>
      </w:r>
      <w:r w:rsidRPr="00017AD4">
        <w:t xml:space="preserve"> punkt</w:t>
      </w:r>
      <w:r w:rsidR="00134033" w:rsidRPr="00017AD4">
        <w:t>ais</w:t>
      </w:r>
      <w:r w:rsidRPr="00017AD4">
        <w:t xml:space="preserve">, Lietuvos Respublikos biudžeto sandaros įstatymo 26 straipsnio 4 </w:t>
      </w:r>
      <w:r w:rsidR="001B2D3E" w:rsidRPr="00017AD4">
        <w:t xml:space="preserve">dalimi, </w:t>
      </w:r>
      <w:r w:rsidR="00B05A71" w:rsidRPr="00017AD4">
        <w:t xml:space="preserve">Lietuvos Respublikos fiskalinės sutarties įgyvendinimo konstitucinio įstatymo 4 straipsniu, </w:t>
      </w:r>
      <w:r w:rsidR="001B2D3E" w:rsidRPr="00017AD4">
        <w:t>Lietuvos Respublikos 202</w:t>
      </w:r>
      <w:r w:rsidR="007866E7" w:rsidRPr="00017AD4">
        <w:t>4</w:t>
      </w:r>
      <w:r w:rsidRPr="00017AD4">
        <w:t xml:space="preserve"> metų valstybės biudžeto ir savivaldybių biudžetų finansinių rodiklių patvirtinimo įstatymu,</w:t>
      </w:r>
      <w:r w:rsidR="00C67E17" w:rsidRPr="00017AD4">
        <w:t xml:space="preserve"> </w:t>
      </w:r>
      <w:r w:rsidR="004D601A" w:rsidRPr="00017AD4">
        <w:t>n</w:t>
      </w:r>
      <w:r w:rsidRPr="00017AD4">
        <w:t xml:space="preserve"> u s p r e n d ž i a:</w:t>
      </w:r>
    </w:p>
    <w:p w14:paraId="4608CA9A" w14:textId="1934A3E3" w:rsidR="00730C78" w:rsidRPr="00017AD4" w:rsidRDefault="00F52C46" w:rsidP="003D50BA">
      <w:pPr>
        <w:pStyle w:val="Pagrindiniotekstotrauka2"/>
        <w:ind w:left="0" w:firstLine="1134"/>
      </w:pPr>
      <w:r w:rsidRPr="00017AD4">
        <w:t>1. Patvirtinti Klaipėdos rajono savivaldybės 20</w:t>
      </w:r>
      <w:r w:rsidR="001B2D3E" w:rsidRPr="00017AD4">
        <w:t>2</w:t>
      </w:r>
      <w:r w:rsidR="003464AE" w:rsidRPr="00017AD4">
        <w:t>4</w:t>
      </w:r>
      <w:r w:rsidRPr="00017AD4">
        <w:t xml:space="preserve"> metų </w:t>
      </w:r>
      <w:r w:rsidR="00F03A80" w:rsidRPr="00017AD4">
        <w:t xml:space="preserve">savivaldybės </w:t>
      </w:r>
      <w:r w:rsidRPr="00017AD4">
        <w:t>biudžet</w:t>
      </w:r>
      <w:r w:rsidR="00FC4DDA" w:rsidRPr="00017AD4">
        <w:t>o pajamas</w:t>
      </w:r>
      <w:r w:rsidR="005A1B5C" w:rsidRPr="00017AD4">
        <w:t xml:space="preserve"> </w:t>
      </w:r>
      <w:r w:rsidR="00017AD4" w:rsidRPr="00017AD4">
        <w:br/>
      </w:r>
      <w:r w:rsidR="005A1B5C" w:rsidRPr="00017AD4">
        <w:t xml:space="preserve">(1 priedas), </w:t>
      </w:r>
      <w:r w:rsidR="00F03A80" w:rsidRPr="00017AD4">
        <w:t xml:space="preserve">savivaldybės biudžeto likučius ir skolintas lėšas (2 priedas), iš savivaldybės biudžeto išlaikomų </w:t>
      </w:r>
      <w:r w:rsidR="006D2E97" w:rsidRPr="00017AD4">
        <w:t>biudžetinių įstaigų</w:t>
      </w:r>
      <w:r w:rsidR="00AC26A2" w:rsidRPr="00017AD4">
        <w:t xml:space="preserve"> įmokas į biudžetą (</w:t>
      </w:r>
      <w:r w:rsidR="00CC1C9C" w:rsidRPr="00017AD4">
        <w:t>3</w:t>
      </w:r>
      <w:r w:rsidR="00AC26A2" w:rsidRPr="00017AD4">
        <w:t xml:space="preserve"> priedas), </w:t>
      </w:r>
      <w:r w:rsidR="00FC4DDA" w:rsidRPr="00017AD4">
        <w:t>202</w:t>
      </w:r>
      <w:r w:rsidR="003464AE" w:rsidRPr="00017AD4">
        <w:t>4</w:t>
      </w:r>
      <w:r w:rsidR="00FC4DDA" w:rsidRPr="00017AD4">
        <w:t xml:space="preserve"> m. biudžeto </w:t>
      </w:r>
      <w:r w:rsidR="006D2E97" w:rsidRPr="00017AD4">
        <w:t>asignavim</w:t>
      </w:r>
      <w:r w:rsidR="00094FFC" w:rsidRPr="00017AD4">
        <w:t>us</w:t>
      </w:r>
      <w:r w:rsidR="006D2E97" w:rsidRPr="00017AD4">
        <w:t xml:space="preserve"> </w:t>
      </w:r>
      <w:r w:rsidR="00017AD4" w:rsidRPr="00017AD4">
        <w:br/>
      </w:r>
      <w:r w:rsidR="006D2E97" w:rsidRPr="00017AD4">
        <w:t>(</w:t>
      </w:r>
      <w:r w:rsidR="00F1503A" w:rsidRPr="00017AD4">
        <w:t>4</w:t>
      </w:r>
      <w:r w:rsidR="006D2E97" w:rsidRPr="00017AD4">
        <w:t xml:space="preserve"> priedas)</w:t>
      </w:r>
      <w:r w:rsidR="00F03A80" w:rsidRPr="00017AD4">
        <w:t>.</w:t>
      </w:r>
    </w:p>
    <w:p w14:paraId="5A514EE2" w14:textId="54564EE8" w:rsidR="00D005A5" w:rsidRPr="00017AD4" w:rsidRDefault="00730C78" w:rsidP="003D50BA">
      <w:pPr>
        <w:pStyle w:val="Pagrindiniotekstotrauka2"/>
        <w:ind w:left="0" w:firstLine="1134"/>
      </w:pPr>
      <w:r w:rsidRPr="00017AD4">
        <w:t xml:space="preserve">2. </w:t>
      </w:r>
      <w:r w:rsidR="009E6E3D" w:rsidRPr="00017AD4">
        <w:t>Nustatyti 202</w:t>
      </w:r>
      <w:r w:rsidR="007866E7" w:rsidRPr="00017AD4">
        <w:t>4</w:t>
      </w:r>
      <w:r w:rsidR="009E6E3D" w:rsidRPr="00017AD4">
        <w:t xml:space="preserve"> m. planuojamą metinę įsiskolinimų (mokėtinų sumų, išskyrus sumas paskoloms grąžinti) padidėjimo sumą – </w:t>
      </w:r>
      <w:r w:rsidR="005A5854" w:rsidRPr="00017AD4">
        <w:t>300</w:t>
      </w:r>
      <w:r w:rsidR="009E6E3D" w:rsidRPr="00017AD4">
        <w:t xml:space="preserve"> tūkst. eurų.</w:t>
      </w:r>
    </w:p>
    <w:p w14:paraId="7C4C253D" w14:textId="13800772" w:rsidR="00364095" w:rsidRPr="00017AD4" w:rsidRDefault="00761250" w:rsidP="003D50BA">
      <w:pPr>
        <w:pStyle w:val="Pagrindiniotekstotrauka2"/>
        <w:ind w:left="0" w:firstLine="1134"/>
      </w:pPr>
      <w:r w:rsidRPr="00017AD4">
        <w:t xml:space="preserve">3. </w:t>
      </w:r>
      <w:r w:rsidR="00364095" w:rsidRPr="00017AD4">
        <w:t>Pavesti savivaldybės biudžeto asignavimų valdytojams, sudarant ir tvirtinant 20</w:t>
      </w:r>
      <w:r w:rsidR="001B2D3E" w:rsidRPr="00017AD4">
        <w:t>2</w:t>
      </w:r>
      <w:r w:rsidR="007866E7" w:rsidRPr="00017AD4">
        <w:t>4</w:t>
      </w:r>
      <w:r w:rsidR="00364095" w:rsidRPr="00017AD4">
        <w:t xml:space="preserve"> m. programų sąmatas, numatyti reikiamus asignavimus 20</w:t>
      </w:r>
      <w:r w:rsidR="001B2D3E" w:rsidRPr="00017AD4">
        <w:t>2</w:t>
      </w:r>
      <w:r w:rsidR="007866E7" w:rsidRPr="00017AD4">
        <w:t>4</w:t>
      </w:r>
      <w:r w:rsidR="00364095" w:rsidRPr="00017AD4">
        <w:t xml:space="preserve"> m. sausio 1 d. esantiems įsiskolinimams padengti.</w:t>
      </w:r>
    </w:p>
    <w:p w14:paraId="103DA001" w14:textId="77777777" w:rsidR="00364095" w:rsidRPr="00017AD4" w:rsidRDefault="00761250" w:rsidP="003D50BA">
      <w:pPr>
        <w:pStyle w:val="Pagrindiniotekstotrauka"/>
        <w:tabs>
          <w:tab w:val="num" w:pos="0"/>
        </w:tabs>
        <w:ind w:firstLine="1134"/>
      </w:pPr>
      <w:r w:rsidRPr="00017AD4">
        <w:t>4</w:t>
      </w:r>
      <w:r w:rsidR="00364095" w:rsidRPr="00017AD4">
        <w:t>. Nustatyti, kad asignavimų valdytojai neprisiima įsipareigojimų ir nesudaro sutarčių darbams ir paslaugoms atlikti, kol nėra patvirtintas jų finansavimo šaltinis.</w:t>
      </w:r>
    </w:p>
    <w:p w14:paraId="2730102B" w14:textId="2409D57E" w:rsidR="00364095" w:rsidRPr="00017AD4" w:rsidRDefault="00761250" w:rsidP="003D50BA">
      <w:pPr>
        <w:pStyle w:val="Pagrindiniotekstotrauka"/>
        <w:tabs>
          <w:tab w:val="num" w:pos="0"/>
        </w:tabs>
        <w:ind w:firstLine="1134"/>
      </w:pPr>
      <w:r w:rsidRPr="00017AD4">
        <w:t>5</w:t>
      </w:r>
      <w:r w:rsidR="00364095" w:rsidRPr="00017AD4">
        <w:t xml:space="preserve">. Pavesti Klaipėdos rajono savivaldybei pavaldžių biudžetinių įstaigų vadovams </w:t>
      </w:r>
      <w:r w:rsidR="00EA09A9" w:rsidRPr="00017AD4">
        <w:t xml:space="preserve"> </w:t>
      </w:r>
      <w:r w:rsidR="00364095" w:rsidRPr="00017AD4">
        <w:t xml:space="preserve">sutaupytas prekių ir paslaugų naudojimui </w:t>
      </w:r>
      <w:r w:rsidR="00EA09A9" w:rsidRPr="00017AD4">
        <w:t>20</w:t>
      </w:r>
      <w:r w:rsidR="00D27675" w:rsidRPr="00017AD4">
        <w:t>2</w:t>
      </w:r>
      <w:r w:rsidR="007866E7" w:rsidRPr="00017AD4">
        <w:t>4</w:t>
      </w:r>
      <w:r w:rsidR="00EA09A9" w:rsidRPr="00017AD4">
        <w:t xml:space="preserve"> m. </w:t>
      </w:r>
      <w:r w:rsidR="00364095" w:rsidRPr="00017AD4">
        <w:t>skirtas savivaldybės biudžeto lėšas</w:t>
      </w:r>
      <w:r w:rsidR="00EA09A9" w:rsidRPr="00017AD4">
        <w:t xml:space="preserve"> pirmiausia naudoti įsiskolinimams padengti.</w:t>
      </w:r>
    </w:p>
    <w:p w14:paraId="79E9183C" w14:textId="27915571" w:rsidR="003B69FC" w:rsidRPr="00017AD4" w:rsidRDefault="003B69FC" w:rsidP="003D50BA">
      <w:pPr>
        <w:pStyle w:val="Pagrindiniotekstotrauka"/>
        <w:tabs>
          <w:tab w:val="num" w:pos="0"/>
        </w:tabs>
        <w:ind w:firstLine="1134"/>
      </w:pPr>
      <w:r w:rsidRPr="00017AD4">
        <w:t>6. Pavesti Klai</w:t>
      </w:r>
      <w:r w:rsidR="002225C8" w:rsidRPr="00017AD4">
        <w:t xml:space="preserve">pėdos rajono savivaldybei pavaldžių biudžetinių įstaigų vadovams užtikrinti, kad </w:t>
      </w:r>
      <w:r w:rsidR="00BA31C8" w:rsidRPr="00017AD4">
        <w:t>20</w:t>
      </w:r>
      <w:r w:rsidR="00A93762" w:rsidRPr="00017AD4">
        <w:t>2</w:t>
      </w:r>
      <w:r w:rsidR="007866E7" w:rsidRPr="00017AD4">
        <w:t>5</w:t>
      </w:r>
      <w:r w:rsidR="00BA31C8" w:rsidRPr="00017AD4">
        <w:t xml:space="preserve"> m. sausio 1 d. mokėtinos sumos būtų ne didesnės už 20</w:t>
      </w:r>
      <w:r w:rsidR="001B2D3E" w:rsidRPr="00017AD4">
        <w:t>2</w:t>
      </w:r>
      <w:r w:rsidR="007866E7" w:rsidRPr="00017AD4">
        <w:t>4</w:t>
      </w:r>
      <w:r w:rsidR="00BA31C8" w:rsidRPr="00017AD4">
        <w:t xml:space="preserve"> m. sausio 1 d. esančias mokėtinas sumas.</w:t>
      </w:r>
    </w:p>
    <w:p w14:paraId="7E53B519" w14:textId="77777777" w:rsidR="00B61F97" w:rsidRPr="00017AD4" w:rsidRDefault="00E144E3" w:rsidP="003D50BA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 w:rsidRPr="00017AD4">
        <w:t xml:space="preserve">7. </w:t>
      </w:r>
      <w:r w:rsidR="00B61F97" w:rsidRPr="00017AD4">
        <w:t>Skelbti šį sprendimą Teisės aktų registre ir Klaipėdos rajono savivaldybės interneto svetainėje.</w:t>
      </w:r>
    </w:p>
    <w:p w14:paraId="11E43C32" w14:textId="77777777" w:rsidR="00017AD4" w:rsidRPr="00017AD4" w:rsidRDefault="00017AD4" w:rsidP="00017AD4">
      <w:pPr>
        <w:pStyle w:val="Pagrindiniotekstotrauka2"/>
        <w:tabs>
          <w:tab w:val="clear" w:pos="9639"/>
          <w:tab w:val="right" w:pos="5812"/>
          <w:tab w:val="left" w:pos="9781"/>
        </w:tabs>
        <w:ind w:left="0"/>
      </w:pPr>
    </w:p>
    <w:p w14:paraId="42D59C04" w14:textId="77777777" w:rsidR="00017AD4" w:rsidRPr="00017AD4" w:rsidRDefault="00017AD4" w:rsidP="00017AD4">
      <w:pPr>
        <w:pStyle w:val="Pagrindiniotekstotrauka2"/>
        <w:tabs>
          <w:tab w:val="clear" w:pos="9639"/>
          <w:tab w:val="right" w:pos="5812"/>
          <w:tab w:val="left" w:pos="9781"/>
        </w:tabs>
        <w:ind w:left="0"/>
      </w:pPr>
    </w:p>
    <w:p w14:paraId="7F0A5C43" w14:textId="77777777" w:rsidR="00017AD4" w:rsidRPr="00017AD4" w:rsidRDefault="00017AD4" w:rsidP="00017AD4">
      <w:pPr>
        <w:pStyle w:val="Pagrindiniotekstotrauka2"/>
        <w:tabs>
          <w:tab w:val="clear" w:pos="9639"/>
          <w:tab w:val="right" w:pos="5812"/>
          <w:tab w:val="left" w:pos="9781"/>
        </w:tabs>
        <w:ind w:left="0"/>
      </w:pPr>
    </w:p>
    <w:p w14:paraId="35A1FCDD" w14:textId="77777777" w:rsidR="00017AD4" w:rsidRPr="00017AD4" w:rsidRDefault="00017AD4" w:rsidP="00017AD4">
      <w:pPr>
        <w:jc w:val="both"/>
        <w:rPr>
          <w:rFonts w:eastAsiaTheme="minorHAnsi"/>
        </w:rPr>
      </w:pPr>
      <w:r w:rsidRPr="00017AD4">
        <w:t xml:space="preserve">Mero pareigas laikinai einanti </w:t>
      </w:r>
    </w:p>
    <w:p w14:paraId="01E1530E" w14:textId="136E5800" w:rsidR="00017AD4" w:rsidRPr="00017AD4" w:rsidRDefault="00017AD4" w:rsidP="00017AD4">
      <w:pPr>
        <w:tabs>
          <w:tab w:val="left" w:pos="6663"/>
        </w:tabs>
        <w:jc w:val="both"/>
        <w:rPr>
          <w:rFonts w:eastAsia="Calibri"/>
        </w:rPr>
      </w:pPr>
      <w:r w:rsidRPr="00017AD4">
        <w:t>Savivaldybės tarybos paskirta tarybos narė</w:t>
      </w:r>
      <w:r w:rsidRPr="00017AD4">
        <w:tab/>
        <w:t xml:space="preserve">Loreta </w:t>
      </w:r>
      <w:proofErr w:type="spellStart"/>
      <w:r w:rsidRPr="00017AD4">
        <w:t>Piaulokaitė-Motuzienė</w:t>
      </w:r>
      <w:proofErr w:type="spellEnd"/>
    </w:p>
    <w:sectPr w:rsidR="00017AD4" w:rsidRPr="00017AD4" w:rsidSect="00B723C8">
      <w:headerReference w:type="even" r:id="rId8"/>
      <w:headerReference w:type="default" r:id="rId9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B06BD" w14:textId="77777777" w:rsidR="00B723C8" w:rsidRDefault="00B723C8">
      <w:r>
        <w:separator/>
      </w:r>
    </w:p>
  </w:endnote>
  <w:endnote w:type="continuationSeparator" w:id="0">
    <w:p w14:paraId="220949A4" w14:textId="77777777" w:rsidR="00B723C8" w:rsidRDefault="00B7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E9DE2" w14:textId="77777777" w:rsidR="00B723C8" w:rsidRDefault="00B723C8">
      <w:r>
        <w:separator/>
      </w:r>
    </w:p>
  </w:footnote>
  <w:footnote w:type="continuationSeparator" w:id="0">
    <w:p w14:paraId="2757F19C" w14:textId="77777777" w:rsidR="00B723C8" w:rsidRDefault="00B72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A1860" w14:textId="77777777"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CF5E041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EDF7C" w14:textId="77777777" w:rsidR="00A46EF4" w:rsidRDefault="00A46EF4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EB5B38">
      <w:rPr>
        <w:noProof/>
      </w:rPr>
      <w:t>8</w:t>
    </w:r>
    <w:r>
      <w:fldChar w:fldCharType="end"/>
    </w:r>
  </w:p>
  <w:p w14:paraId="30A053C4" w14:textId="77777777" w:rsidR="0027545A" w:rsidRDefault="0027545A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2743FA4"/>
    <w:multiLevelType w:val="hybridMultilevel"/>
    <w:tmpl w:val="3BBCF4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B080A"/>
    <w:multiLevelType w:val="hybridMultilevel"/>
    <w:tmpl w:val="E34ED570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58E01C3"/>
    <w:multiLevelType w:val="hybridMultilevel"/>
    <w:tmpl w:val="8DA6A96A"/>
    <w:lvl w:ilvl="0" w:tplc="A5507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76E69"/>
    <w:multiLevelType w:val="hybridMultilevel"/>
    <w:tmpl w:val="E7C6553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CD852D0"/>
    <w:multiLevelType w:val="hybridMultilevel"/>
    <w:tmpl w:val="8364247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0162BD3"/>
    <w:multiLevelType w:val="hybridMultilevel"/>
    <w:tmpl w:val="DE200E00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71E67"/>
    <w:multiLevelType w:val="hybridMultilevel"/>
    <w:tmpl w:val="37287C6C"/>
    <w:lvl w:ilvl="0" w:tplc="B5F29A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E033728"/>
    <w:multiLevelType w:val="hybridMultilevel"/>
    <w:tmpl w:val="360841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3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51032C"/>
    <w:multiLevelType w:val="hybridMultilevel"/>
    <w:tmpl w:val="7CC4D39E"/>
    <w:lvl w:ilvl="0" w:tplc="042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 w15:restartNumberingAfterBreak="0">
    <w:nsid w:val="77D90A58"/>
    <w:multiLevelType w:val="hybridMultilevel"/>
    <w:tmpl w:val="823A88A4"/>
    <w:lvl w:ilvl="0" w:tplc="E2822AE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DC84084"/>
    <w:multiLevelType w:val="hybridMultilevel"/>
    <w:tmpl w:val="7A1CE1A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856729837">
    <w:abstractNumId w:val="12"/>
  </w:num>
  <w:num w:numId="2" w16cid:durableId="1315572459">
    <w:abstractNumId w:val="0"/>
  </w:num>
  <w:num w:numId="3" w16cid:durableId="1538010902">
    <w:abstractNumId w:val="13"/>
  </w:num>
  <w:num w:numId="4" w16cid:durableId="2135832057">
    <w:abstractNumId w:val="8"/>
  </w:num>
  <w:num w:numId="5" w16cid:durableId="779910727">
    <w:abstractNumId w:val="2"/>
  </w:num>
  <w:num w:numId="6" w16cid:durableId="1640913990">
    <w:abstractNumId w:val="1"/>
  </w:num>
  <w:num w:numId="7" w16cid:durableId="958494025">
    <w:abstractNumId w:val="3"/>
  </w:num>
  <w:num w:numId="8" w16cid:durableId="1483697021">
    <w:abstractNumId w:val="9"/>
  </w:num>
  <w:num w:numId="9" w16cid:durableId="2051224162">
    <w:abstractNumId w:val="15"/>
  </w:num>
  <w:num w:numId="10" w16cid:durableId="1742630444">
    <w:abstractNumId w:val="4"/>
  </w:num>
  <w:num w:numId="11" w16cid:durableId="1037389440">
    <w:abstractNumId w:val="10"/>
  </w:num>
  <w:num w:numId="12" w16cid:durableId="1953323176">
    <w:abstractNumId w:val="14"/>
  </w:num>
  <w:num w:numId="13" w16cid:durableId="1770857349">
    <w:abstractNumId w:val="7"/>
  </w:num>
  <w:num w:numId="14" w16cid:durableId="1434667388">
    <w:abstractNumId w:val="6"/>
  </w:num>
  <w:num w:numId="15" w16cid:durableId="1857040633">
    <w:abstractNumId w:val="16"/>
  </w:num>
  <w:num w:numId="16" w16cid:durableId="1602831515">
    <w:abstractNumId w:val="5"/>
  </w:num>
  <w:num w:numId="17" w16cid:durableId="6894548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D26"/>
    <w:rsid w:val="00000FD7"/>
    <w:rsid w:val="000011FA"/>
    <w:rsid w:val="0000211C"/>
    <w:rsid w:val="000030F3"/>
    <w:rsid w:val="000033C9"/>
    <w:rsid w:val="00003AAD"/>
    <w:rsid w:val="000043B3"/>
    <w:rsid w:val="00006916"/>
    <w:rsid w:val="00007703"/>
    <w:rsid w:val="000111A1"/>
    <w:rsid w:val="00012F96"/>
    <w:rsid w:val="00014DE3"/>
    <w:rsid w:val="0001536E"/>
    <w:rsid w:val="0001588B"/>
    <w:rsid w:val="00015ECD"/>
    <w:rsid w:val="00017AD4"/>
    <w:rsid w:val="00020C3F"/>
    <w:rsid w:val="0002148B"/>
    <w:rsid w:val="00021614"/>
    <w:rsid w:val="000218A6"/>
    <w:rsid w:val="00023652"/>
    <w:rsid w:val="00027577"/>
    <w:rsid w:val="000276EB"/>
    <w:rsid w:val="00030281"/>
    <w:rsid w:val="0003246F"/>
    <w:rsid w:val="00032AB7"/>
    <w:rsid w:val="000341DD"/>
    <w:rsid w:val="000354EC"/>
    <w:rsid w:val="000365D5"/>
    <w:rsid w:val="00036B3B"/>
    <w:rsid w:val="00041232"/>
    <w:rsid w:val="00042AA3"/>
    <w:rsid w:val="00042C50"/>
    <w:rsid w:val="00042D26"/>
    <w:rsid w:val="00043CBD"/>
    <w:rsid w:val="000450D2"/>
    <w:rsid w:val="00045C36"/>
    <w:rsid w:val="00047139"/>
    <w:rsid w:val="000472A3"/>
    <w:rsid w:val="00050972"/>
    <w:rsid w:val="00051751"/>
    <w:rsid w:val="00054114"/>
    <w:rsid w:val="000574A8"/>
    <w:rsid w:val="00057FA8"/>
    <w:rsid w:val="000610FC"/>
    <w:rsid w:val="00063A8C"/>
    <w:rsid w:val="00064ED8"/>
    <w:rsid w:val="00065AFB"/>
    <w:rsid w:val="00067097"/>
    <w:rsid w:val="00067921"/>
    <w:rsid w:val="00067AB5"/>
    <w:rsid w:val="0007015E"/>
    <w:rsid w:val="000706B8"/>
    <w:rsid w:val="00070AA7"/>
    <w:rsid w:val="00070C7F"/>
    <w:rsid w:val="00072523"/>
    <w:rsid w:val="00072C68"/>
    <w:rsid w:val="000741E4"/>
    <w:rsid w:val="0007436D"/>
    <w:rsid w:val="0007597B"/>
    <w:rsid w:val="00076B2C"/>
    <w:rsid w:val="00077600"/>
    <w:rsid w:val="000801A2"/>
    <w:rsid w:val="000807FB"/>
    <w:rsid w:val="00080BE6"/>
    <w:rsid w:val="00081C39"/>
    <w:rsid w:val="00082B0B"/>
    <w:rsid w:val="0008309E"/>
    <w:rsid w:val="000832B4"/>
    <w:rsid w:val="00084131"/>
    <w:rsid w:val="00084985"/>
    <w:rsid w:val="00084D75"/>
    <w:rsid w:val="00086001"/>
    <w:rsid w:val="0008612C"/>
    <w:rsid w:val="00086EB7"/>
    <w:rsid w:val="000920AD"/>
    <w:rsid w:val="00092DC9"/>
    <w:rsid w:val="000944AE"/>
    <w:rsid w:val="00094FFC"/>
    <w:rsid w:val="000A11F2"/>
    <w:rsid w:val="000A20A0"/>
    <w:rsid w:val="000A327F"/>
    <w:rsid w:val="000A3A17"/>
    <w:rsid w:val="000A3F0D"/>
    <w:rsid w:val="000A41C0"/>
    <w:rsid w:val="000A4BA2"/>
    <w:rsid w:val="000A4C2C"/>
    <w:rsid w:val="000A735E"/>
    <w:rsid w:val="000B25E7"/>
    <w:rsid w:val="000B3FA5"/>
    <w:rsid w:val="000B4DE7"/>
    <w:rsid w:val="000C27AB"/>
    <w:rsid w:val="000C2C94"/>
    <w:rsid w:val="000C32EF"/>
    <w:rsid w:val="000C364E"/>
    <w:rsid w:val="000C3B27"/>
    <w:rsid w:val="000C6C97"/>
    <w:rsid w:val="000D17A4"/>
    <w:rsid w:val="000D1BB3"/>
    <w:rsid w:val="000D28DF"/>
    <w:rsid w:val="000D35C9"/>
    <w:rsid w:val="000D35F3"/>
    <w:rsid w:val="000D39AC"/>
    <w:rsid w:val="000D653D"/>
    <w:rsid w:val="000E277E"/>
    <w:rsid w:val="000F0ADA"/>
    <w:rsid w:val="000F1FB1"/>
    <w:rsid w:val="000F247A"/>
    <w:rsid w:val="000F4D24"/>
    <w:rsid w:val="000F5352"/>
    <w:rsid w:val="000F5483"/>
    <w:rsid w:val="000F6707"/>
    <w:rsid w:val="000F74CA"/>
    <w:rsid w:val="000F7A3E"/>
    <w:rsid w:val="00100A2B"/>
    <w:rsid w:val="001033F0"/>
    <w:rsid w:val="00106107"/>
    <w:rsid w:val="00106767"/>
    <w:rsid w:val="00107547"/>
    <w:rsid w:val="00111C6F"/>
    <w:rsid w:val="001144A6"/>
    <w:rsid w:val="001159D3"/>
    <w:rsid w:val="00116F7D"/>
    <w:rsid w:val="00120F61"/>
    <w:rsid w:val="001215E1"/>
    <w:rsid w:val="00121ACB"/>
    <w:rsid w:val="00123050"/>
    <w:rsid w:val="00125182"/>
    <w:rsid w:val="00125F11"/>
    <w:rsid w:val="00126E38"/>
    <w:rsid w:val="00127968"/>
    <w:rsid w:val="00130202"/>
    <w:rsid w:val="00133327"/>
    <w:rsid w:val="001337C1"/>
    <w:rsid w:val="00134033"/>
    <w:rsid w:val="001348C4"/>
    <w:rsid w:val="00136AED"/>
    <w:rsid w:val="00144B29"/>
    <w:rsid w:val="00152917"/>
    <w:rsid w:val="00152A35"/>
    <w:rsid w:val="001544BC"/>
    <w:rsid w:val="001548D2"/>
    <w:rsid w:val="00154A38"/>
    <w:rsid w:val="00155682"/>
    <w:rsid w:val="001567CB"/>
    <w:rsid w:val="00157B30"/>
    <w:rsid w:val="0016062F"/>
    <w:rsid w:val="001609C0"/>
    <w:rsid w:val="001613FB"/>
    <w:rsid w:val="001614E1"/>
    <w:rsid w:val="00161C35"/>
    <w:rsid w:val="00161CD4"/>
    <w:rsid w:val="00162577"/>
    <w:rsid w:val="00162BF4"/>
    <w:rsid w:val="00162DAE"/>
    <w:rsid w:val="00163F69"/>
    <w:rsid w:val="001656D2"/>
    <w:rsid w:val="00171E72"/>
    <w:rsid w:val="00174FAF"/>
    <w:rsid w:val="00176C41"/>
    <w:rsid w:val="00176E67"/>
    <w:rsid w:val="00180A4F"/>
    <w:rsid w:val="00184B50"/>
    <w:rsid w:val="00184FB1"/>
    <w:rsid w:val="00193E81"/>
    <w:rsid w:val="0019457B"/>
    <w:rsid w:val="001951B1"/>
    <w:rsid w:val="001959C4"/>
    <w:rsid w:val="001976B6"/>
    <w:rsid w:val="00197E09"/>
    <w:rsid w:val="001A03B8"/>
    <w:rsid w:val="001A0946"/>
    <w:rsid w:val="001A5479"/>
    <w:rsid w:val="001A6298"/>
    <w:rsid w:val="001A6BE5"/>
    <w:rsid w:val="001B02C0"/>
    <w:rsid w:val="001B2D3E"/>
    <w:rsid w:val="001C06F5"/>
    <w:rsid w:val="001C311A"/>
    <w:rsid w:val="001C4FD1"/>
    <w:rsid w:val="001C68BE"/>
    <w:rsid w:val="001C6E51"/>
    <w:rsid w:val="001C6F65"/>
    <w:rsid w:val="001D2BA6"/>
    <w:rsid w:val="001D5C75"/>
    <w:rsid w:val="001D5F0F"/>
    <w:rsid w:val="001D675B"/>
    <w:rsid w:val="001E0176"/>
    <w:rsid w:val="001E0CE9"/>
    <w:rsid w:val="001E2479"/>
    <w:rsid w:val="001E2818"/>
    <w:rsid w:val="001E323A"/>
    <w:rsid w:val="001E34BD"/>
    <w:rsid w:val="001E411F"/>
    <w:rsid w:val="001E5C24"/>
    <w:rsid w:val="001F02B1"/>
    <w:rsid w:val="001F050B"/>
    <w:rsid w:val="001F0BCB"/>
    <w:rsid w:val="001F1CB7"/>
    <w:rsid w:val="001F2545"/>
    <w:rsid w:val="001F6358"/>
    <w:rsid w:val="001F69A3"/>
    <w:rsid w:val="00202734"/>
    <w:rsid w:val="00204664"/>
    <w:rsid w:val="00205038"/>
    <w:rsid w:val="00205441"/>
    <w:rsid w:val="0020746A"/>
    <w:rsid w:val="0021080D"/>
    <w:rsid w:val="002109E0"/>
    <w:rsid w:val="00211BC6"/>
    <w:rsid w:val="0021210C"/>
    <w:rsid w:val="002156CC"/>
    <w:rsid w:val="002158E5"/>
    <w:rsid w:val="00215C7E"/>
    <w:rsid w:val="00216C7E"/>
    <w:rsid w:val="0022134D"/>
    <w:rsid w:val="00221B20"/>
    <w:rsid w:val="002225C8"/>
    <w:rsid w:val="00222A68"/>
    <w:rsid w:val="00222E73"/>
    <w:rsid w:val="0022351F"/>
    <w:rsid w:val="002238CC"/>
    <w:rsid w:val="002250DF"/>
    <w:rsid w:val="00225F96"/>
    <w:rsid w:val="00227626"/>
    <w:rsid w:val="00230792"/>
    <w:rsid w:val="0023417F"/>
    <w:rsid w:val="002348C8"/>
    <w:rsid w:val="0023576B"/>
    <w:rsid w:val="00237067"/>
    <w:rsid w:val="00237515"/>
    <w:rsid w:val="00237BCB"/>
    <w:rsid w:val="002403D8"/>
    <w:rsid w:val="002416CE"/>
    <w:rsid w:val="00242C5F"/>
    <w:rsid w:val="00242D17"/>
    <w:rsid w:val="00243378"/>
    <w:rsid w:val="00243DEE"/>
    <w:rsid w:val="00244A04"/>
    <w:rsid w:val="002457B0"/>
    <w:rsid w:val="00245881"/>
    <w:rsid w:val="00245B06"/>
    <w:rsid w:val="00245C25"/>
    <w:rsid w:val="002470F4"/>
    <w:rsid w:val="00251755"/>
    <w:rsid w:val="0025344C"/>
    <w:rsid w:val="00260DC0"/>
    <w:rsid w:val="00261F8C"/>
    <w:rsid w:val="002631F3"/>
    <w:rsid w:val="00266504"/>
    <w:rsid w:val="00272A21"/>
    <w:rsid w:val="002732EF"/>
    <w:rsid w:val="00273FD8"/>
    <w:rsid w:val="00274537"/>
    <w:rsid w:val="00274C16"/>
    <w:rsid w:val="0027545A"/>
    <w:rsid w:val="00275498"/>
    <w:rsid w:val="002767C8"/>
    <w:rsid w:val="0027685B"/>
    <w:rsid w:val="002775D6"/>
    <w:rsid w:val="00282FC1"/>
    <w:rsid w:val="002834E6"/>
    <w:rsid w:val="002901F5"/>
    <w:rsid w:val="00290B9C"/>
    <w:rsid w:val="002913FF"/>
    <w:rsid w:val="002940F4"/>
    <w:rsid w:val="002947B2"/>
    <w:rsid w:val="00295681"/>
    <w:rsid w:val="00295711"/>
    <w:rsid w:val="00295E93"/>
    <w:rsid w:val="0029689E"/>
    <w:rsid w:val="00296E11"/>
    <w:rsid w:val="002A10C6"/>
    <w:rsid w:val="002A35B3"/>
    <w:rsid w:val="002A3788"/>
    <w:rsid w:val="002B12EB"/>
    <w:rsid w:val="002B14A2"/>
    <w:rsid w:val="002B624E"/>
    <w:rsid w:val="002B6D0E"/>
    <w:rsid w:val="002B7AFA"/>
    <w:rsid w:val="002C0283"/>
    <w:rsid w:val="002C0ED3"/>
    <w:rsid w:val="002C1E1E"/>
    <w:rsid w:val="002C2B3F"/>
    <w:rsid w:val="002C4602"/>
    <w:rsid w:val="002C60DB"/>
    <w:rsid w:val="002D07B2"/>
    <w:rsid w:val="002D0810"/>
    <w:rsid w:val="002D29A3"/>
    <w:rsid w:val="002D3092"/>
    <w:rsid w:val="002D45F3"/>
    <w:rsid w:val="002D471E"/>
    <w:rsid w:val="002D54BF"/>
    <w:rsid w:val="002D5C7F"/>
    <w:rsid w:val="002D6489"/>
    <w:rsid w:val="002E0425"/>
    <w:rsid w:val="002E10CA"/>
    <w:rsid w:val="002E513F"/>
    <w:rsid w:val="002E523A"/>
    <w:rsid w:val="002E59DB"/>
    <w:rsid w:val="002F0F1D"/>
    <w:rsid w:val="002F1956"/>
    <w:rsid w:val="002F5F21"/>
    <w:rsid w:val="002F6C37"/>
    <w:rsid w:val="00301DA1"/>
    <w:rsid w:val="0030315D"/>
    <w:rsid w:val="003035A0"/>
    <w:rsid w:val="0030405B"/>
    <w:rsid w:val="003049B6"/>
    <w:rsid w:val="00307062"/>
    <w:rsid w:val="00312111"/>
    <w:rsid w:val="00316552"/>
    <w:rsid w:val="00317D21"/>
    <w:rsid w:val="003253B1"/>
    <w:rsid w:val="00326A54"/>
    <w:rsid w:val="00326CAA"/>
    <w:rsid w:val="0033148D"/>
    <w:rsid w:val="003342DF"/>
    <w:rsid w:val="00334A9B"/>
    <w:rsid w:val="0033702E"/>
    <w:rsid w:val="00337EE1"/>
    <w:rsid w:val="003406ED"/>
    <w:rsid w:val="00340906"/>
    <w:rsid w:val="00340FF6"/>
    <w:rsid w:val="0034173F"/>
    <w:rsid w:val="00343294"/>
    <w:rsid w:val="003436F1"/>
    <w:rsid w:val="00344F79"/>
    <w:rsid w:val="003464AE"/>
    <w:rsid w:val="00350786"/>
    <w:rsid w:val="00351B58"/>
    <w:rsid w:val="00351BAE"/>
    <w:rsid w:val="00352931"/>
    <w:rsid w:val="00352EA5"/>
    <w:rsid w:val="00353080"/>
    <w:rsid w:val="00353ECD"/>
    <w:rsid w:val="0035582F"/>
    <w:rsid w:val="00357BD1"/>
    <w:rsid w:val="00362E34"/>
    <w:rsid w:val="00363E3B"/>
    <w:rsid w:val="00364095"/>
    <w:rsid w:val="00364219"/>
    <w:rsid w:val="0036494E"/>
    <w:rsid w:val="00365FD0"/>
    <w:rsid w:val="00367DC6"/>
    <w:rsid w:val="003703AD"/>
    <w:rsid w:val="003705DA"/>
    <w:rsid w:val="00370FD9"/>
    <w:rsid w:val="00371DEF"/>
    <w:rsid w:val="00372378"/>
    <w:rsid w:val="003735DD"/>
    <w:rsid w:val="0037611E"/>
    <w:rsid w:val="00376681"/>
    <w:rsid w:val="00376916"/>
    <w:rsid w:val="00381D15"/>
    <w:rsid w:val="00382791"/>
    <w:rsid w:val="00382B63"/>
    <w:rsid w:val="00382D40"/>
    <w:rsid w:val="003831E9"/>
    <w:rsid w:val="00383675"/>
    <w:rsid w:val="0038460C"/>
    <w:rsid w:val="003857DA"/>
    <w:rsid w:val="003914B4"/>
    <w:rsid w:val="00392AB8"/>
    <w:rsid w:val="00392CD6"/>
    <w:rsid w:val="003936CC"/>
    <w:rsid w:val="00395B08"/>
    <w:rsid w:val="00395B41"/>
    <w:rsid w:val="003962C9"/>
    <w:rsid w:val="003A029A"/>
    <w:rsid w:val="003A0DC4"/>
    <w:rsid w:val="003A12C6"/>
    <w:rsid w:val="003A1577"/>
    <w:rsid w:val="003A2057"/>
    <w:rsid w:val="003A37B5"/>
    <w:rsid w:val="003A39BC"/>
    <w:rsid w:val="003A4526"/>
    <w:rsid w:val="003A54A3"/>
    <w:rsid w:val="003B0414"/>
    <w:rsid w:val="003B0E17"/>
    <w:rsid w:val="003B0F75"/>
    <w:rsid w:val="003B1062"/>
    <w:rsid w:val="003B2ED3"/>
    <w:rsid w:val="003B40C7"/>
    <w:rsid w:val="003B5C16"/>
    <w:rsid w:val="003B5CE6"/>
    <w:rsid w:val="003B69FC"/>
    <w:rsid w:val="003C2EA0"/>
    <w:rsid w:val="003C36D9"/>
    <w:rsid w:val="003C3951"/>
    <w:rsid w:val="003C6436"/>
    <w:rsid w:val="003C65DB"/>
    <w:rsid w:val="003D060C"/>
    <w:rsid w:val="003D1560"/>
    <w:rsid w:val="003D33FD"/>
    <w:rsid w:val="003D4D16"/>
    <w:rsid w:val="003D50BA"/>
    <w:rsid w:val="003E046F"/>
    <w:rsid w:val="003E04B8"/>
    <w:rsid w:val="003E068C"/>
    <w:rsid w:val="003E0B4B"/>
    <w:rsid w:val="003E2257"/>
    <w:rsid w:val="003E6E78"/>
    <w:rsid w:val="003F07C0"/>
    <w:rsid w:val="003F1193"/>
    <w:rsid w:val="003F4B35"/>
    <w:rsid w:val="003F613D"/>
    <w:rsid w:val="003F68EA"/>
    <w:rsid w:val="00403176"/>
    <w:rsid w:val="0040325D"/>
    <w:rsid w:val="00404320"/>
    <w:rsid w:val="00404611"/>
    <w:rsid w:val="00406D2C"/>
    <w:rsid w:val="00406D6C"/>
    <w:rsid w:val="00407819"/>
    <w:rsid w:val="00407BC2"/>
    <w:rsid w:val="00407E9D"/>
    <w:rsid w:val="00407F54"/>
    <w:rsid w:val="004129E1"/>
    <w:rsid w:val="00413594"/>
    <w:rsid w:val="00413A9F"/>
    <w:rsid w:val="00413B8F"/>
    <w:rsid w:val="00414FDE"/>
    <w:rsid w:val="00416421"/>
    <w:rsid w:val="00417CCA"/>
    <w:rsid w:val="00420CE2"/>
    <w:rsid w:val="00422831"/>
    <w:rsid w:val="004235AB"/>
    <w:rsid w:val="00423D06"/>
    <w:rsid w:val="00426CEA"/>
    <w:rsid w:val="00427974"/>
    <w:rsid w:val="004300A2"/>
    <w:rsid w:val="0043196A"/>
    <w:rsid w:val="00434D32"/>
    <w:rsid w:val="004355DB"/>
    <w:rsid w:val="004411B0"/>
    <w:rsid w:val="004421D0"/>
    <w:rsid w:val="00442227"/>
    <w:rsid w:val="00442D8D"/>
    <w:rsid w:val="004438B6"/>
    <w:rsid w:val="00444CC2"/>
    <w:rsid w:val="004506C5"/>
    <w:rsid w:val="004518AB"/>
    <w:rsid w:val="0045202C"/>
    <w:rsid w:val="00452F12"/>
    <w:rsid w:val="004549A8"/>
    <w:rsid w:val="00456921"/>
    <w:rsid w:val="00456D6A"/>
    <w:rsid w:val="00460C56"/>
    <w:rsid w:val="00463D65"/>
    <w:rsid w:val="004651AB"/>
    <w:rsid w:val="00465A35"/>
    <w:rsid w:val="00471405"/>
    <w:rsid w:val="00473909"/>
    <w:rsid w:val="004739EF"/>
    <w:rsid w:val="00473C83"/>
    <w:rsid w:val="004750B8"/>
    <w:rsid w:val="004755F2"/>
    <w:rsid w:val="0048005C"/>
    <w:rsid w:val="0048123E"/>
    <w:rsid w:val="0048287E"/>
    <w:rsid w:val="00482E5C"/>
    <w:rsid w:val="0048451A"/>
    <w:rsid w:val="00486453"/>
    <w:rsid w:val="00486461"/>
    <w:rsid w:val="00490000"/>
    <w:rsid w:val="004904C7"/>
    <w:rsid w:val="004927DE"/>
    <w:rsid w:val="00493FEB"/>
    <w:rsid w:val="004961BF"/>
    <w:rsid w:val="00497A2F"/>
    <w:rsid w:val="004A2956"/>
    <w:rsid w:val="004A36DF"/>
    <w:rsid w:val="004A6969"/>
    <w:rsid w:val="004A6E21"/>
    <w:rsid w:val="004A7E42"/>
    <w:rsid w:val="004B1CEB"/>
    <w:rsid w:val="004B1EC7"/>
    <w:rsid w:val="004B5D4A"/>
    <w:rsid w:val="004B62AF"/>
    <w:rsid w:val="004C0265"/>
    <w:rsid w:val="004C1BFC"/>
    <w:rsid w:val="004C28E2"/>
    <w:rsid w:val="004C4F0B"/>
    <w:rsid w:val="004C7B68"/>
    <w:rsid w:val="004D176B"/>
    <w:rsid w:val="004D3079"/>
    <w:rsid w:val="004D3C83"/>
    <w:rsid w:val="004D492F"/>
    <w:rsid w:val="004D4B15"/>
    <w:rsid w:val="004D601A"/>
    <w:rsid w:val="004D6F86"/>
    <w:rsid w:val="004D72FF"/>
    <w:rsid w:val="004D7C29"/>
    <w:rsid w:val="004E13F9"/>
    <w:rsid w:val="004E30E8"/>
    <w:rsid w:val="004E3600"/>
    <w:rsid w:val="004E4635"/>
    <w:rsid w:val="004E5037"/>
    <w:rsid w:val="004F3EFC"/>
    <w:rsid w:val="004F4C45"/>
    <w:rsid w:val="004F59D2"/>
    <w:rsid w:val="004F61D1"/>
    <w:rsid w:val="0050037F"/>
    <w:rsid w:val="00500500"/>
    <w:rsid w:val="0050271C"/>
    <w:rsid w:val="005029B4"/>
    <w:rsid w:val="00505C1D"/>
    <w:rsid w:val="005063A3"/>
    <w:rsid w:val="00512679"/>
    <w:rsid w:val="0051594A"/>
    <w:rsid w:val="00516EB7"/>
    <w:rsid w:val="00520783"/>
    <w:rsid w:val="005219E6"/>
    <w:rsid w:val="005233D9"/>
    <w:rsid w:val="00525372"/>
    <w:rsid w:val="00527546"/>
    <w:rsid w:val="005275D2"/>
    <w:rsid w:val="005305CA"/>
    <w:rsid w:val="0053238E"/>
    <w:rsid w:val="00533F65"/>
    <w:rsid w:val="00534170"/>
    <w:rsid w:val="0053599E"/>
    <w:rsid w:val="00541277"/>
    <w:rsid w:val="005417D3"/>
    <w:rsid w:val="00541ABE"/>
    <w:rsid w:val="005425DF"/>
    <w:rsid w:val="00543289"/>
    <w:rsid w:val="005458B9"/>
    <w:rsid w:val="00546150"/>
    <w:rsid w:val="00546346"/>
    <w:rsid w:val="00547883"/>
    <w:rsid w:val="005500B0"/>
    <w:rsid w:val="0055019E"/>
    <w:rsid w:val="00551C05"/>
    <w:rsid w:val="00552A14"/>
    <w:rsid w:val="00552E5B"/>
    <w:rsid w:val="005532F1"/>
    <w:rsid w:val="005536AE"/>
    <w:rsid w:val="0055776B"/>
    <w:rsid w:val="00562913"/>
    <w:rsid w:val="00562BB3"/>
    <w:rsid w:val="00562FEC"/>
    <w:rsid w:val="00563151"/>
    <w:rsid w:val="005642F5"/>
    <w:rsid w:val="0056627C"/>
    <w:rsid w:val="00566F21"/>
    <w:rsid w:val="0056737D"/>
    <w:rsid w:val="0057125E"/>
    <w:rsid w:val="00571563"/>
    <w:rsid w:val="0057178F"/>
    <w:rsid w:val="0057489D"/>
    <w:rsid w:val="0057619D"/>
    <w:rsid w:val="005770B2"/>
    <w:rsid w:val="0058014F"/>
    <w:rsid w:val="00580848"/>
    <w:rsid w:val="00581336"/>
    <w:rsid w:val="00581C11"/>
    <w:rsid w:val="00582F11"/>
    <w:rsid w:val="00584D50"/>
    <w:rsid w:val="005856D7"/>
    <w:rsid w:val="00586496"/>
    <w:rsid w:val="00587DE6"/>
    <w:rsid w:val="00591E11"/>
    <w:rsid w:val="00591E1E"/>
    <w:rsid w:val="0059227F"/>
    <w:rsid w:val="00592A7D"/>
    <w:rsid w:val="00592DE6"/>
    <w:rsid w:val="00592EC6"/>
    <w:rsid w:val="00593CEE"/>
    <w:rsid w:val="00597C58"/>
    <w:rsid w:val="005A1B5C"/>
    <w:rsid w:val="005A27A4"/>
    <w:rsid w:val="005A2D38"/>
    <w:rsid w:val="005A3498"/>
    <w:rsid w:val="005A4F8E"/>
    <w:rsid w:val="005A5854"/>
    <w:rsid w:val="005A6649"/>
    <w:rsid w:val="005A6B1B"/>
    <w:rsid w:val="005A7D2B"/>
    <w:rsid w:val="005B1103"/>
    <w:rsid w:val="005B1489"/>
    <w:rsid w:val="005B2D65"/>
    <w:rsid w:val="005B375C"/>
    <w:rsid w:val="005B3F0A"/>
    <w:rsid w:val="005B55DD"/>
    <w:rsid w:val="005B5A66"/>
    <w:rsid w:val="005B6217"/>
    <w:rsid w:val="005B6CBE"/>
    <w:rsid w:val="005B77F6"/>
    <w:rsid w:val="005B7D08"/>
    <w:rsid w:val="005C054A"/>
    <w:rsid w:val="005C05DF"/>
    <w:rsid w:val="005C0765"/>
    <w:rsid w:val="005C162D"/>
    <w:rsid w:val="005C2986"/>
    <w:rsid w:val="005C38D4"/>
    <w:rsid w:val="005D1011"/>
    <w:rsid w:val="005D2BC6"/>
    <w:rsid w:val="005D3220"/>
    <w:rsid w:val="005D5A77"/>
    <w:rsid w:val="005D5B7F"/>
    <w:rsid w:val="005D790F"/>
    <w:rsid w:val="005D7CC6"/>
    <w:rsid w:val="005E032B"/>
    <w:rsid w:val="005E09D0"/>
    <w:rsid w:val="005E244C"/>
    <w:rsid w:val="005E272A"/>
    <w:rsid w:val="005E3A4C"/>
    <w:rsid w:val="005E42C6"/>
    <w:rsid w:val="005E4BE9"/>
    <w:rsid w:val="005E58A2"/>
    <w:rsid w:val="005E6270"/>
    <w:rsid w:val="005E6B50"/>
    <w:rsid w:val="005E6DBE"/>
    <w:rsid w:val="005E6DBF"/>
    <w:rsid w:val="005E7C62"/>
    <w:rsid w:val="005F02E4"/>
    <w:rsid w:val="005F2A3D"/>
    <w:rsid w:val="005F2BD3"/>
    <w:rsid w:val="005F3042"/>
    <w:rsid w:val="0060090C"/>
    <w:rsid w:val="00602110"/>
    <w:rsid w:val="006024D5"/>
    <w:rsid w:val="00603063"/>
    <w:rsid w:val="006059FC"/>
    <w:rsid w:val="00605E72"/>
    <w:rsid w:val="00606DB7"/>
    <w:rsid w:val="00607F1A"/>
    <w:rsid w:val="00610684"/>
    <w:rsid w:val="00611F98"/>
    <w:rsid w:val="0061354F"/>
    <w:rsid w:val="00613FC4"/>
    <w:rsid w:val="00614085"/>
    <w:rsid w:val="00616731"/>
    <w:rsid w:val="00617C05"/>
    <w:rsid w:val="00620521"/>
    <w:rsid w:val="00625D7D"/>
    <w:rsid w:val="006263AD"/>
    <w:rsid w:val="006278EB"/>
    <w:rsid w:val="0063022F"/>
    <w:rsid w:val="00632940"/>
    <w:rsid w:val="00633742"/>
    <w:rsid w:val="00636ECF"/>
    <w:rsid w:val="0064059C"/>
    <w:rsid w:val="006411DD"/>
    <w:rsid w:val="00642143"/>
    <w:rsid w:val="00643A68"/>
    <w:rsid w:val="00644F4E"/>
    <w:rsid w:val="006461C5"/>
    <w:rsid w:val="00646503"/>
    <w:rsid w:val="00647FFC"/>
    <w:rsid w:val="00651547"/>
    <w:rsid w:val="006515AC"/>
    <w:rsid w:val="006518B3"/>
    <w:rsid w:val="00652479"/>
    <w:rsid w:val="006603A4"/>
    <w:rsid w:val="00660BD7"/>
    <w:rsid w:val="0066271C"/>
    <w:rsid w:val="006660A1"/>
    <w:rsid w:val="00667F14"/>
    <w:rsid w:val="006711C9"/>
    <w:rsid w:val="00672AC6"/>
    <w:rsid w:val="00674AD9"/>
    <w:rsid w:val="006750EA"/>
    <w:rsid w:val="00677217"/>
    <w:rsid w:val="00677C15"/>
    <w:rsid w:val="00681B43"/>
    <w:rsid w:val="00681F85"/>
    <w:rsid w:val="00682C20"/>
    <w:rsid w:val="006835E7"/>
    <w:rsid w:val="00683DB7"/>
    <w:rsid w:val="0068790E"/>
    <w:rsid w:val="006932D2"/>
    <w:rsid w:val="00696190"/>
    <w:rsid w:val="00696E3B"/>
    <w:rsid w:val="006A0CC4"/>
    <w:rsid w:val="006A33E7"/>
    <w:rsid w:val="006A43AC"/>
    <w:rsid w:val="006A5DBD"/>
    <w:rsid w:val="006A692F"/>
    <w:rsid w:val="006A6D2E"/>
    <w:rsid w:val="006B2A16"/>
    <w:rsid w:val="006B63E7"/>
    <w:rsid w:val="006B69CB"/>
    <w:rsid w:val="006B7A14"/>
    <w:rsid w:val="006C1AF0"/>
    <w:rsid w:val="006C2162"/>
    <w:rsid w:val="006C30DF"/>
    <w:rsid w:val="006C31D3"/>
    <w:rsid w:val="006C3C1C"/>
    <w:rsid w:val="006C51B6"/>
    <w:rsid w:val="006C5F00"/>
    <w:rsid w:val="006C7162"/>
    <w:rsid w:val="006C7B92"/>
    <w:rsid w:val="006D2B01"/>
    <w:rsid w:val="006D2E97"/>
    <w:rsid w:val="006D55D4"/>
    <w:rsid w:val="006D5F51"/>
    <w:rsid w:val="006D7468"/>
    <w:rsid w:val="006E094A"/>
    <w:rsid w:val="006E3A7A"/>
    <w:rsid w:val="006E5E4C"/>
    <w:rsid w:val="006E7D69"/>
    <w:rsid w:val="006F245B"/>
    <w:rsid w:val="00702E8C"/>
    <w:rsid w:val="0070379A"/>
    <w:rsid w:val="00704E19"/>
    <w:rsid w:val="0070641E"/>
    <w:rsid w:val="0071029C"/>
    <w:rsid w:val="00711157"/>
    <w:rsid w:val="00713D39"/>
    <w:rsid w:val="00713F98"/>
    <w:rsid w:val="007145DE"/>
    <w:rsid w:val="0071512B"/>
    <w:rsid w:val="0071561B"/>
    <w:rsid w:val="00715E01"/>
    <w:rsid w:val="00717B46"/>
    <w:rsid w:val="0072036F"/>
    <w:rsid w:val="00720C92"/>
    <w:rsid w:val="00720CCE"/>
    <w:rsid w:val="0072175F"/>
    <w:rsid w:val="0072343A"/>
    <w:rsid w:val="007244FF"/>
    <w:rsid w:val="00727994"/>
    <w:rsid w:val="00727BDC"/>
    <w:rsid w:val="00727D00"/>
    <w:rsid w:val="0073059D"/>
    <w:rsid w:val="00730B3D"/>
    <w:rsid w:val="00730C78"/>
    <w:rsid w:val="00731176"/>
    <w:rsid w:val="00731C37"/>
    <w:rsid w:val="007335CF"/>
    <w:rsid w:val="0073409F"/>
    <w:rsid w:val="007378DE"/>
    <w:rsid w:val="00740AF6"/>
    <w:rsid w:val="007410FB"/>
    <w:rsid w:val="00741620"/>
    <w:rsid w:val="00741C79"/>
    <w:rsid w:val="00743716"/>
    <w:rsid w:val="00743D65"/>
    <w:rsid w:val="0074662D"/>
    <w:rsid w:val="0074692C"/>
    <w:rsid w:val="00750F84"/>
    <w:rsid w:val="00751E3E"/>
    <w:rsid w:val="007523F3"/>
    <w:rsid w:val="00752750"/>
    <w:rsid w:val="0075357A"/>
    <w:rsid w:val="007537EF"/>
    <w:rsid w:val="0075386A"/>
    <w:rsid w:val="00756C73"/>
    <w:rsid w:val="0075777D"/>
    <w:rsid w:val="0076077E"/>
    <w:rsid w:val="00761250"/>
    <w:rsid w:val="00762D1F"/>
    <w:rsid w:val="007644FC"/>
    <w:rsid w:val="0076630F"/>
    <w:rsid w:val="007679A0"/>
    <w:rsid w:val="00771D57"/>
    <w:rsid w:val="0077213B"/>
    <w:rsid w:val="007728B0"/>
    <w:rsid w:val="00773065"/>
    <w:rsid w:val="00773B5F"/>
    <w:rsid w:val="007745C2"/>
    <w:rsid w:val="00775A3F"/>
    <w:rsid w:val="0077612C"/>
    <w:rsid w:val="00777904"/>
    <w:rsid w:val="00777BAF"/>
    <w:rsid w:val="00781A18"/>
    <w:rsid w:val="007845A0"/>
    <w:rsid w:val="007848A5"/>
    <w:rsid w:val="00785D55"/>
    <w:rsid w:val="007866E7"/>
    <w:rsid w:val="00786D25"/>
    <w:rsid w:val="007921FB"/>
    <w:rsid w:val="007932EB"/>
    <w:rsid w:val="00797066"/>
    <w:rsid w:val="00797B20"/>
    <w:rsid w:val="007A1139"/>
    <w:rsid w:val="007A12E0"/>
    <w:rsid w:val="007A1F8E"/>
    <w:rsid w:val="007A2F07"/>
    <w:rsid w:val="007A3704"/>
    <w:rsid w:val="007A45B3"/>
    <w:rsid w:val="007A598E"/>
    <w:rsid w:val="007A5A29"/>
    <w:rsid w:val="007A5C90"/>
    <w:rsid w:val="007B036B"/>
    <w:rsid w:val="007B0D5F"/>
    <w:rsid w:val="007B1B81"/>
    <w:rsid w:val="007B69A2"/>
    <w:rsid w:val="007C0E9F"/>
    <w:rsid w:val="007C12BD"/>
    <w:rsid w:val="007C486E"/>
    <w:rsid w:val="007C62B5"/>
    <w:rsid w:val="007D1411"/>
    <w:rsid w:val="007D1E0A"/>
    <w:rsid w:val="007D2FE4"/>
    <w:rsid w:val="007D373A"/>
    <w:rsid w:val="007D4120"/>
    <w:rsid w:val="007D56C8"/>
    <w:rsid w:val="007D6766"/>
    <w:rsid w:val="007E140F"/>
    <w:rsid w:val="007E1626"/>
    <w:rsid w:val="007E3AFE"/>
    <w:rsid w:val="007E5FBF"/>
    <w:rsid w:val="007F0142"/>
    <w:rsid w:val="007F1E4B"/>
    <w:rsid w:val="007F27DC"/>
    <w:rsid w:val="007F3684"/>
    <w:rsid w:val="007F58F8"/>
    <w:rsid w:val="007F6A61"/>
    <w:rsid w:val="007F7E95"/>
    <w:rsid w:val="007F7F3F"/>
    <w:rsid w:val="00801499"/>
    <w:rsid w:val="00801B52"/>
    <w:rsid w:val="0080226B"/>
    <w:rsid w:val="008056BF"/>
    <w:rsid w:val="0080596A"/>
    <w:rsid w:val="00806545"/>
    <w:rsid w:val="008068BF"/>
    <w:rsid w:val="00806C59"/>
    <w:rsid w:val="00807A1A"/>
    <w:rsid w:val="0081011F"/>
    <w:rsid w:val="0081065D"/>
    <w:rsid w:val="00812DBF"/>
    <w:rsid w:val="00812FA7"/>
    <w:rsid w:val="0081420F"/>
    <w:rsid w:val="008150A6"/>
    <w:rsid w:val="00816A11"/>
    <w:rsid w:val="00817853"/>
    <w:rsid w:val="0082685C"/>
    <w:rsid w:val="00830B4E"/>
    <w:rsid w:val="00831305"/>
    <w:rsid w:val="00840CF5"/>
    <w:rsid w:val="00841D85"/>
    <w:rsid w:val="008441FA"/>
    <w:rsid w:val="008464B9"/>
    <w:rsid w:val="00847515"/>
    <w:rsid w:val="00847BC3"/>
    <w:rsid w:val="00852389"/>
    <w:rsid w:val="00854DE3"/>
    <w:rsid w:val="00854E4B"/>
    <w:rsid w:val="00855ED9"/>
    <w:rsid w:val="0085709D"/>
    <w:rsid w:val="008575FE"/>
    <w:rsid w:val="008602D6"/>
    <w:rsid w:val="00860719"/>
    <w:rsid w:val="00861645"/>
    <w:rsid w:val="00861982"/>
    <w:rsid w:val="00862FD3"/>
    <w:rsid w:val="00864158"/>
    <w:rsid w:val="0086444D"/>
    <w:rsid w:val="00866273"/>
    <w:rsid w:val="00866E85"/>
    <w:rsid w:val="00866F28"/>
    <w:rsid w:val="008708DC"/>
    <w:rsid w:val="00870A56"/>
    <w:rsid w:val="00870D85"/>
    <w:rsid w:val="008710E3"/>
    <w:rsid w:val="0087271A"/>
    <w:rsid w:val="00872936"/>
    <w:rsid w:val="008729C5"/>
    <w:rsid w:val="00874AE8"/>
    <w:rsid w:val="00874E1D"/>
    <w:rsid w:val="008751D3"/>
    <w:rsid w:val="00875B13"/>
    <w:rsid w:val="00876A12"/>
    <w:rsid w:val="008807B2"/>
    <w:rsid w:val="008845E2"/>
    <w:rsid w:val="00885E93"/>
    <w:rsid w:val="00886724"/>
    <w:rsid w:val="00887449"/>
    <w:rsid w:val="0088769B"/>
    <w:rsid w:val="00894D73"/>
    <w:rsid w:val="00895B18"/>
    <w:rsid w:val="0089676B"/>
    <w:rsid w:val="008A1D5E"/>
    <w:rsid w:val="008A2A4B"/>
    <w:rsid w:val="008A45A7"/>
    <w:rsid w:val="008A4DFF"/>
    <w:rsid w:val="008A51B7"/>
    <w:rsid w:val="008A5440"/>
    <w:rsid w:val="008A70FB"/>
    <w:rsid w:val="008A7370"/>
    <w:rsid w:val="008A7820"/>
    <w:rsid w:val="008A7BAC"/>
    <w:rsid w:val="008B0508"/>
    <w:rsid w:val="008B0B1B"/>
    <w:rsid w:val="008B450D"/>
    <w:rsid w:val="008B556C"/>
    <w:rsid w:val="008B5EAE"/>
    <w:rsid w:val="008B6EA9"/>
    <w:rsid w:val="008C0D5A"/>
    <w:rsid w:val="008C18EC"/>
    <w:rsid w:val="008C46D2"/>
    <w:rsid w:val="008C63B5"/>
    <w:rsid w:val="008C6BCC"/>
    <w:rsid w:val="008D06A0"/>
    <w:rsid w:val="008D0DF8"/>
    <w:rsid w:val="008D3A5F"/>
    <w:rsid w:val="008D4A6F"/>
    <w:rsid w:val="008D55A0"/>
    <w:rsid w:val="008D609F"/>
    <w:rsid w:val="008D741F"/>
    <w:rsid w:val="008E03C2"/>
    <w:rsid w:val="008E69C1"/>
    <w:rsid w:val="008E7206"/>
    <w:rsid w:val="008F04F2"/>
    <w:rsid w:val="008F0767"/>
    <w:rsid w:val="008F1817"/>
    <w:rsid w:val="008F3356"/>
    <w:rsid w:val="008F38B8"/>
    <w:rsid w:val="008F4A00"/>
    <w:rsid w:val="00901FEC"/>
    <w:rsid w:val="00902832"/>
    <w:rsid w:val="0090451C"/>
    <w:rsid w:val="00904905"/>
    <w:rsid w:val="00904EE4"/>
    <w:rsid w:val="00905D2E"/>
    <w:rsid w:val="00910372"/>
    <w:rsid w:val="009105FF"/>
    <w:rsid w:val="00911722"/>
    <w:rsid w:val="00913264"/>
    <w:rsid w:val="00913839"/>
    <w:rsid w:val="0091496A"/>
    <w:rsid w:val="00914C74"/>
    <w:rsid w:val="00914DFD"/>
    <w:rsid w:val="00915322"/>
    <w:rsid w:val="00917386"/>
    <w:rsid w:val="00917663"/>
    <w:rsid w:val="0092103C"/>
    <w:rsid w:val="0092222E"/>
    <w:rsid w:val="00922BBE"/>
    <w:rsid w:val="00923F46"/>
    <w:rsid w:val="00924723"/>
    <w:rsid w:val="00925F51"/>
    <w:rsid w:val="0093095A"/>
    <w:rsid w:val="00933912"/>
    <w:rsid w:val="00933E57"/>
    <w:rsid w:val="00934038"/>
    <w:rsid w:val="009358F2"/>
    <w:rsid w:val="00935E5C"/>
    <w:rsid w:val="00936CDF"/>
    <w:rsid w:val="00937150"/>
    <w:rsid w:val="009436D3"/>
    <w:rsid w:val="00944165"/>
    <w:rsid w:val="009469AE"/>
    <w:rsid w:val="00946E83"/>
    <w:rsid w:val="00950888"/>
    <w:rsid w:val="0095096D"/>
    <w:rsid w:val="00953D72"/>
    <w:rsid w:val="00954167"/>
    <w:rsid w:val="00954A53"/>
    <w:rsid w:val="00954FE1"/>
    <w:rsid w:val="009560EB"/>
    <w:rsid w:val="0095684E"/>
    <w:rsid w:val="009571E5"/>
    <w:rsid w:val="00963F1F"/>
    <w:rsid w:val="009644DD"/>
    <w:rsid w:val="0096635B"/>
    <w:rsid w:val="009663BC"/>
    <w:rsid w:val="00966402"/>
    <w:rsid w:val="00966A38"/>
    <w:rsid w:val="009677E7"/>
    <w:rsid w:val="00970CA6"/>
    <w:rsid w:val="00971F8A"/>
    <w:rsid w:val="00973439"/>
    <w:rsid w:val="00973705"/>
    <w:rsid w:val="00973AA7"/>
    <w:rsid w:val="009753A3"/>
    <w:rsid w:val="00977A26"/>
    <w:rsid w:val="009817B6"/>
    <w:rsid w:val="00983290"/>
    <w:rsid w:val="009832F6"/>
    <w:rsid w:val="00983E6E"/>
    <w:rsid w:val="00986200"/>
    <w:rsid w:val="00987B5F"/>
    <w:rsid w:val="009911D9"/>
    <w:rsid w:val="00994328"/>
    <w:rsid w:val="00995C96"/>
    <w:rsid w:val="009A031E"/>
    <w:rsid w:val="009A0AE7"/>
    <w:rsid w:val="009A3FFC"/>
    <w:rsid w:val="009A483E"/>
    <w:rsid w:val="009A4863"/>
    <w:rsid w:val="009B1C92"/>
    <w:rsid w:val="009B254F"/>
    <w:rsid w:val="009B3B5B"/>
    <w:rsid w:val="009B5E8F"/>
    <w:rsid w:val="009B6579"/>
    <w:rsid w:val="009B7EE3"/>
    <w:rsid w:val="009C0C92"/>
    <w:rsid w:val="009C10B3"/>
    <w:rsid w:val="009C2516"/>
    <w:rsid w:val="009C6ABE"/>
    <w:rsid w:val="009D2313"/>
    <w:rsid w:val="009D2612"/>
    <w:rsid w:val="009D2AB1"/>
    <w:rsid w:val="009D3ED5"/>
    <w:rsid w:val="009D5162"/>
    <w:rsid w:val="009D61A9"/>
    <w:rsid w:val="009D77AC"/>
    <w:rsid w:val="009E039D"/>
    <w:rsid w:val="009E0A1E"/>
    <w:rsid w:val="009E2425"/>
    <w:rsid w:val="009E2532"/>
    <w:rsid w:val="009E2FCA"/>
    <w:rsid w:val="009E4F38"/>
    <w:rsid w:val="009E537C"/>
    <w:rsid w:val="009E65FD"/>
    <w:rsid w:val="009E66F4"/>
    <w:rsid w:val="009E6E3D"/>
    <w:rsid w:val="009F15CF"/>
    <w:rsid w:val="009F49F9"/>
    <w:rsid w:val="009F605E"/>
    <w:rsid w:val="009F6D84"/>
    <w:rsid w:val="00A034C5"/>
    <w:rsid w:val="00A03835"/>
    <w:rsid w:val="00A0513A"/>
    <w:rsid w:val="00A06AF1"/>
    <w:rsid w:val="00A11BD0"/>
    <w:rsid w:val="00A122B3"/>
    <w:rsid w:val="00A144DE"/>
    <w:rsid w:val="00A14FBB"/>
    <w:rsid w:val="00A15286"/>
    <w:rsid w:val="00A15614"/>
    <w:rsid w:val="00A16B6D"/>
    <w:rsid w:val="00A22C99"/>
    <w:rsid w:val="00A23A83"/>
    <w:rsid w:val="00A24B17"/>
    <w:rsid w:val="00A24F90"/>
    <w:rsid w:val="00A2577F"/>
    <w:rsid w:val="00A264D6"/>
    <w:rsid w:val="00A26963"/>
    <w:rsid w:val="00A27C6B"/>
    <w:rsid w:val="00A30BC7"/>
    <w:rsid w:val="00A33578"/>
    <w:rsid w:val="00A36256"/>
    <w:rsid w:val="00A37670"/>
    <w:rsid w:val="00A37F9C"/>
    <w:rsid w:val="00A41871"/>
    <w:rsid w:val="00A43010"/>
    <w:rsid w:val="00A4464B"/>
    <w:rsid w:val="00A44A54"/>
    <w:rsid w:val="00A4642A"/>
    <w:rsid w:val="00A46EF4"/>
    <w:rsid w:val="00A46FB8"/>
    <w:rsid w:val="00A50752"/>
    <w:rsid w:val="00A50CCF"/>
    <w:rsid w:val="00A512B4"/>
    <w:rsid w:val="00A516EE"/>
    <w:rsid w:val="00A51EB2"/>
    <w:rsid w:val="00A539F2"/>
    <w:rsid w:val="00A54FF2"/>
    <w:rsid w:val="00A5659C"/>
    <w:rsid w:val="00A572F8"/>
    <w:rsid w:val="00A6073B"/>
    <w:rsid w:val="00A6370D"/>
    <w:rsid w:val="00A643D6"/>
    <w:rsid w:val="00A64864"/>
    <w:rsid w:val="00A67F80"/>
    <w:rsid w:val="00A7215D"/>
    <w:rsid w:val="00A73A1F"/>
    <w:rsid w:val="00A73EA0"/>
    <w:rsid w:val="00A76490"/>
    <w:rsid w:val="00A76D04"/>
    <w:rsid w:val="00A816FF"/>
    <w:rsid w:val="00A82144"/>
    <w:rsid w:val="00A84B24"/>
    <w:rsid w:val="00A858AD"/>
    <w:rsid w:val="00A85A59"/>
    <w:rsid w:val="00A8701B"/>
    <w:rsid w:val="00A93762"/>
    <w:rsid w:val="00A953F8"/>
    <w:rsid w:val="00A95E55"/>
    <w:rsid w:val="00AA001A"/>
    <w:rsid w:val="00AA36B6"/>
    <w:rsid w:val="00AA779A"/>
    <w:rsid w:val="00AB0B0A"/>
    <w:rsid w:val="00AB0D77"/>
    <w:rsid w:val="00AB17D6"/>
    <w:rsid w:val="00AB1C11"/>
    <w:rsid w:val="00AB368F"/>
    <w:rsid w:val="00AB41AC"/>
    <w:rsid w:val="00AB4600"/>
    <w:rsid w:val="00AB46FF"/>
    <w:rsid w:val="00AC1BD9"/>
    <w:rsid w:val="00AC26A2"/>
    <w:rsid w:val="00AC4142"/>
    <w:rsid w:val="00AC43A0"/>
    <w:rsid w:val="00AC4481"/>
    <w:rsid w:val="00AC4B10"/>
    <w:rsid w:val="00AC6625"/>
    <w:rsid w:val="00AC6BD9"/>
    <w:rsid w:val="00AD0043"/>
    <w:rsid w:val="00AD1660"/>
    <w:rsid w:val="00AD207B"/>
    <w:rsid w:val="00AD2C23"/>
    <w:rsid w:val="00AD3336"/>
    <w:rsid w:val="00AD3399"/>
    <w:rsid w:val="00AD3E7E"/>
    <w:rsid w:val="00AD413F"/>
    <w:rsid w:val="00AD4FA9"/>
    <w:rsid w:val="00AD5A19"/>
    <w:rsid w:val="00AD6232"/>
    <w:rsid w:val="00AD7197"/>
    <w:rsid w:val="00AD7955"/>
    <w:rsid w:val="00AD7BD7"/>
    <w:rsid w:val="00AD7C57"/>
    <w:rsid w:val="00AD7DB5"/>
    <w:rsid w:val="00AE0544"/>
    <w:rsid w:val="00AE0E5A"/>
    <w:rsid w:val="00AE1397"/>
    <w:rsid w:val="00AE1E17"/>
    <w:rsid w:val="00AE4029"/>
    <w:rsid w:val="00AE50D4"/>
    <w:rsid w:val="00AE65AB"/>
    <w:rsid w:val="00AE77C0"/>
    <w:rsid w:val="00AF4172"/>
    <w:rsid w:val="00AF4F71"/>
    <w:rsid w:val="00AF5804"/>
    <w:rsid w:val="00B00B81"/>
    <w:rsid w:val="00B053A5"/>
    <w:rsid w:val="00B05474"/>
    <w:rsid w:val="00B05A71"/>
    <w:rsid w:val="00B063C5"/>
    <w:rsid w:val="00B10A04"/>
    <w:rsid w:val="00B12579"/>
    <w:rsid w:val="00B12626"/>
    <w:rsid w:val="00B154E0"/>
    <w:rsid w:val="00B20802"/>
    <w:rsid w:val="00B20ACE"/>
    <w:rsid w:val="00B20D20"/>
    <w:rsid w:val="00B2273A"/>
    <w:rsid w:val="00B230AD"/>
    <w:rsid w:val="00B2346D"/>
    <w:rsid w:val="00B23AB6"/>
    <w:rsid w:val="00B2451A"/>
    <w:rsid w:val="00B24EAF"/>
    <w:rsid w:val="00B25266"/>
    <w:rsid w:val="00B27558"/>
    <w:rsid w:val="00B27595"/>
    <w:rsid w:val="00B27930"/>
    <w:rsid w:val="00B327A3"/>
    <w:rsid w:val="00B32AC5"/>
    <w:rsid w:val="00B3303E"/>
    <w:rsid w:val="00B34609"/>
    <w:rsid w:val="00B34786"/>
    <w:rsid w:val="00B3543A"/>
    <w:rsid w:val="00B365F0"/>
    <w:rsid w:val="00B44892"/>
    <w:rsid w:val="00B455D9"/>
    <w:rsid w:val="00B45C5D"/>
    <w:rsid w:val="00B4759C"/>
    <w:rsid w:val="00B47A91"/>
    <w:rsid w:val="00B5085D"/>
    <w:rsid w:val="00B51981"/>
    <w:rsid w:val="00B535E2"/>
    <w:rsid w:val="00B547D6"/>
    <w:rsid w:val="00B60EC0"/>
    <w:rsid w:val="00B61F97"/>
    <w:rsid w:val="00B6401D"/>
    <w:rsid w:val="00B64060"/>
    <w:rsid w:val="00B65EC2"/>
    <w:rsid w:val="00B663D9"/>
    <w:rsid w:val="00B66B9D"/>
    <w:rsid w:val="00B66EEA"/>
    <w:rsid w:val="00B713A6"/>
    <w:rsid w:val="00B723C8"/>
    <w:rsid w:val="00B74550"/>
    <w:rsid w:val="00B754CF"/>
    <w:rsid w:val="00B75535"/>
    <w:rsid w:val="00B75978"/>
    <w:rsid w:val="00B77BBB"/>
    <w:rsid w:val="00B80258"/>
    <w:rsid w:val="00B80EE7"/>
    <w:rsid w:val="00B81B2A"/>
    <w:rsid w:val="00B82453"/>
    <w:rsid w:val="00B845C5"/>
    <w:rsid w:val="00B849E1"/>
    <w:rsid w:val="00B90831"/>
    <w:rsid w:val="00B90D26"/>
    <w:rsid w:val="00B912CF"/>
    <w:rsid w:val="00B920F5"/>
    <w:rsid w:val="00B936C3"/>
    <w:rsid w:val="00B94629"/>
    <w:rsid w:val="00B94D19"/>
    <w:rsid w:val="00BA153A"/>
    <w:rsid w:val="00BA2A15"/>
    <w:rsid w:val="00BA31C8"/>
    <w:rsid w:val="00BA4BB8"/>
    <w:rsid w:val="00BA4C20"/>
    <w:rsid w:val="00BA6297"/>
    <w:rsid w:val="00BA6416"/>
    <w:rsid w:val="00BA6FC9"/>
    <w:rsid w:val="00BB10E5"/>
    <w:rsid w:val="00BB47E1"/>
    <w:rsid w:val="00BB4A15"/>
    <w:rsid w:val="00BC0F23"/>
    <w:rsid w:val="00BC18BF"/>
    <w:rsid w:val="00BC1F86"/>
    <w:rsid w:val="00BC3EA6"/>
    <w:rsid w:val="00BC4825"/>
    <w:rsid w:val="00BC6A01"/>
    <w:rsid w:val="00BD0072"/>
    <w:rsid w:val="00BD07E2"/>
    <w:rsid w:val="00BD14D1"/>
    <w:rsid w:val="00BD56DD"/>
    <w:rsid w:val="00BD79B2"/>
    <w:rsid w:val="00BE44C9"/>
    <w:rsid w:val="00BE52CD"/>
    <w:rsid w:val="00BF0295"/>
    <w:rsid w:val="00BF0DB2"/>
    <w:rsid w:val="00BF180A"/>
    <w:rsid w:val="00BF3575"/>
    <w:rsid w:val="00BF4E59"/>
    <w:rsid w:val="00BF5430"/>
    <w:rsid w:val="00BF723D"/>
    <w:rsid w:val="00C02167"/>
    <w:rsid w:val="00C02584"/>
    <w:rsid w:val="00C02730"/>
    <w:rsid w:val="00C03433"/>
    <w:rsid w:val="00C0344A"/>
    <w:rsid w:val="00C039E6"/>
    <w:rsid w:val="00C044E4"/>
    <w:rsid w:val="00C04C3E"/>
    <w:rsid w:val="00C05666"/>
    <w:rsid w:val="00C056CE"/>
    <w:rsid w:val="00C05C0F"/>
    <w:rsid w:val="00C116CA"/>
    <w:rsid w:val="00C11CF5"/>
    <w:rsid w:val="00C12363"/>
    <w:rsid w:val="00C13775"/>
    <w:rsid w:val="00C13FC0"/>
    <w:rsid w:val="00C14620"/>
    <w:rsid w:val="00C17CE9"/>
    <w:rsid w:val="00C2278B"/>
    <w:rsid w:val="00C23045"/>
    <w:rsid w:val="00C2315F"/>
    <w:rsid w:val="00C246AF"/>
    <w:rsid w:val="00C2529A"/>
    <w:rsid w:val="00C25558"/>
    <w:rsid w:val="00C34113"/>
    <w:rsid w:val="00C36796"/>
    <w:rsid w:val="00C368CE"/>
    <w:rsid w:val="00C465B2"/>
    <w:rsid w:val="00C4673D"/>
    <w:rsid w:val="00C51E1F"/>
    <w:rsid w:val="00C52648"/>
    <w:rsid w:val="00C547A8"/>
    <w:rsid w:val="00C577ED"/>
    <w:rsid w:val="00C6020F"/>
    <w:rsid w:val="00C6043E"/>
    <w:rsid w:val="00C62323"/>
    <w:rsid w:val="00C63AAF"/>
    <w:rsid w:val="00C63E7B"/>
    <w:rsid w:val="00C641D0"/>
    <w:rsid w:val="00C64E77"/>
    <w:rsid w:val="00C6634A"/>
    <w:rsid w:val="00C67B50"/>
    <w:rsid w:val="00C67E17"/>
    <w:rsid w:val="00C70140"/>
    <w:rsid w:val="00C7134B"/>
    <w:rsid w:val="00C73AF6"/>
    <w:rsid w:val="00C76514"/>
    <w:rsid w:val="00C80A48"/>
    <w:rsid w:val="00C843E4"/>
    <w:rsid w:val="00C85CA9"/>
    <w:rsid w:val="00C8648F"/>
    <w:rsid w:val="00C86679"/>
    <w:rsid w:val="00C91710"/>
    <w:rsid w:val="00C954C0"/>
    <w:rsid w:val="00C9641D"/>
    <w:rsid w:val="00C96514"/>
    <w:rsid w:val="00C97041"/>
    <w:rsid w:val="00CA1716"/>
    <w:rsid w:val="00CA1BBE"/>
    <w:rsid w:val="00CA1CA8"/>
    <w:rsid w:val="00CA43AD"/>
    <w:rsid w:val="00CA571D"/>
    <w:rsid w:val="00CA5752"/>
    <w:rsid w:val="00CA76F0"/>
    <w:rsid w:val="00CB0660"/>
    <w:rsid w:val="00CB1333"/>
    <w:rsid w:val="00CB230F"/>
    <w:rsid w:val="00CB2CA3"/>
    <w:rsid w:val="00CB4935"/>
    <w:rsid w:val="00CC1B29"/>
    <w:rsid w:val="00CC1C9C"/>
    <w:rsid w:val="00CC457D"/>
    <w:rsid w:val="00CC5704"/>
    <w:rsid w:val="00CC58FD"/>
    <w:rsid w:val="00CC758C"/>
    <w:rsid w:val="00CC7E4D"/>
    <w:rsid w:val="00CD2081"/>
    <w:rsid w:val="00CD2E00"/>
    <w:rsid w:val="00CD40E7"/>
    <w:rsid w:val="00CD4D51"/>
    <w:rsid w:val="00CD4E23"/>
    <w:rsid w:val="00CD6257"/>
    <w:rsid w:val="00CD6EA3"/>
    <w:rsid w:val="00CE7184"/>
    <w:rsid w:val="00CE7CCA"/>
    <w:rsid w:val="00CF0998"/>
    <w:rsid w:val="00CF1CF0"/>
    <w:rsid w:val="00CF1E13"/>
    <w:rsid w:val="00CF3FE9"/>
    <w:rsid w:val="00CF4623"/>
    <w:rsid w:val="00CF5183"/>
    <w:rsid w:val="00CF6936"/>
    <w:rsid w:val="00CF729F"/>
    <w:rsid w:val="00CF791C"/>
    <w:rsid w:val="00CF794F"/>
    <w:rsid w:val="00CF7DC7"/>
    <w:rsid w:val="00D0009A"/>
    <w:rsid w:val="00D004A7"/>
    <w:rsid w:val="00D005A5"/>
    <w:rsid w:val="00D00A16"/>
    <w:rsid w:val="00D01CC1"/>
    <w:rsid w:val="00D042AD"/>
    <w:rsid w:val="00D04C81"/>
    <w:rsid w:val="00D052B8"/>
    <w:rsid w:val="00D05837"/>
    <w:rsid w:val="00D06A0C"/>
    <w:rsid w:val="00D10383"/>
    <w:rsid w:val="00D10C62"/>
    <w:rsid w:val="00D10D23"/>
    <w:rsid w:val="00D1361C"/>
    <w:rsid w:val="00D139A0"/>
    <w:rsid w:val="00D13CAC"/>
    <w:rsid w:val="00D14B03"/>
    <w:rsid w:val="00D17CED"/>
    <w:rsid w:val="00D214C0"/>
    <w:rsid w:val="00D23267"/>
    <w:rsid w:val="00D23C77"/>
    <w:rsid w:val="00D256C3"/>
    <w:rsid w:val="00D25B24"/>
    <w:rsid w:val="00D27444"/>
    <w:rsid w:val="00D27675"/>
    <w:rsid w:val="00D31503"/>
    <w:rsid w:val="00D31BC0"/>
    <w:rsid w:val="00D32B82"/>
    <w:rsid w:val="00D3490F"/>
    <w:rsid w:val="00D3756D"/>
    <w:rsid w:val="00D37A0D"/>
    <w:rsid w:val="00D46DF4"/>
    <w:rsid w:val="00D4740F"/>
    <w:rsid w:val="00D504BE"/>
    <w:rsid w:val="00D52657"/>
    <w:rsid w:val="00D52FAA"/>
    <w:rsid w:val="00D54CC9"/>
    <w:rsid w:val="00D55120"/>
    <w:rsid w:val="00D56016"/>
    <w:rsid w:val="00D57211"/>
    <w:rsid w:val="00D57D3B"/>
    <w:rsid w:val="00D60822"/>
    <w:rsid w:val="00D61C59"/>
    <w:rsid w:val="00D633A8"/>
    <w:rsid w:val="00D64AD4"/>
    <w:rsid w:val="00D65DC6"/>
    <w:rsid w:val="00D667C5"/>
    <w:rsid w:val="00D67314"/>
    <w:rsid w:val="00D70561"/>
    <w:rsid w:val="00D70B99"/>
    <w:rsid w:val="00D71882"/>
    <w:rsid w:val="00D72E0C"/>
    <w:rsid w:val="00D7368F"/>
    <w:rsid w:val="00D737C8"/>
    <w:rsid w:val="00D73C0D"/>
    <w:rsid w:val="00D73EEF"/>
    <w:rsid w:val="00D749AB"/>
    <w:rsid w:val="00D75087"/>
    <w:rsid w:val="00D809E7"/>
    <w:rsid w:val="00D81198"/>
    <w:rsid w:val="00D817F8"/>
    <w:rsid w:val="00D87CAD"/>
    <w:rsid w:val="00D90336"/>
    <w:rsid w:val="00D91A4A"/>
    <w:rsid w:val="00D9340C"/>
    <w:rsid w:val="00D9472B"/>
    <w:rsid w:val="00DA0535"/>
    <w:rsid w:val="00DA0DB8"/>
    <w:rsid w:val="00DA21E9"/>
    <w:rsid w:val="00DA2AB7"/>
    <w:rsid w:val="00DA4A91"/>
    <w:rsid w:val="00DA7160"/>
    <w:rsid w:val="00DB0AC0"/>
    <w:rsid w:val="00DB0E7C"/>
    <w:rsid w:val="00DB13F2"/>
    <w:rsid w:val="00DB327A"/>
    <w:rsid w:val="00DB3EC8"/>
    <w:rsid w:val="00DB76FC"/>
    <w:rsid w:val="00DC10AC"/>
    <w:rsid w:val="00DC3638"/>
    <w:rsid w:val="00DC5503"/>
    <w:rsid w:val="00DC5559"/>
    <w:rsid w:val="00DC585F"/>
    <w:rsid w:val="00DD17D4"/>
    <w:rsid w:val="00DD2366"/>
    <w:rsid w:val="00DD31B6"/>
    <w:rsid w:val="00DD3636"/>
    <w:rsid w:val="00DD47CA"/>
    <w:rsid w:val="00DD573C"/>
    <w:rsid w:val="00DD5C52"/>
    <w:rsid w:val="00DE08A9"/>
    <w:rsid w:val="00DE3DC6"/>
    <w:rsid w:val="00DE5E0A"/>
    <w:rsid w:val="00DF1F8F"/>
    <w:rsid w:val="00DF5025"/>
    <w:rsid w:val="00DF6E8D"/>
    <w:rsid w:val="00DF7789"/>
    <w:rsid w:val="00DF785A"/>
    <w:rsid w:val="00E00019"/>
    <w:rsid w:val="00E008EF"/>
    <w:rsid w:val="00E009D0"/>
    <w:rsid w:val="00E00F54"/>
    <w:rsid w:val="00E00F86"/>
    <w:rsid w:val="00E01B58"/>
    <w:rsid w:val="00E0252F"/>
    <w:rsid w:val="00E02B51"/>
    <w:rsid w:val="00E033B8"/>
    <w:rsid w:val="00E034A1"/>
    <w:rsid w:val="00E03942"/>
    <w:rsid w:val="00E03C0C"/>
    <w:rsid w:val="00E05EDA"/>
    <w:rsid w:val="00E06E5D"/>
    <w:rsid w:val="00E0724B"/>
    <w:rsid w:val="00E101C9"/>
    <w:rsid w:val="00E115B2"/>
    <w:rsid w:val="00E12C5F"/>
    <w:rsid w:val="00E1441F"/>
    <w:rsid w:val="00E144E3"/>
    <w:rsid w:val="00E163F0"/>
    <w:rsid w:val="00E17A77"/>
    <w:rsid w:val="00E20D7A"/>
    <w:rsid w:val="00E22BEA"/>
    <w:rsid w:val="00E2346B"/>
    <w:rsid w:val="00E23F16"/>
    <w:rsid w:val="00E24DA0"/>
    <w:rsid w:val="00E25089"/>
    <w:rsid w:val="00E26309"/>
    <w:rsid w:val="00E30B34"/>
    <w:rsid w:val="00E326E8"/>
    <w:rsid w:val="00E32BC5"/>
    <w:rsid w:val="00E361BC"/>
    <w:rsid w:val="00E36A21"/>
    <w:rsid w:val="00E3738E"/>
    <w:rsid w:val="00E37D2E"/>
    <w:rsid w:val="00E40F2A"/>
    <w:rsid w:val="00E4563F"/>
    <w:rsid w:val="00E45772"/>
    <w:rsid w:val="00E45826"/>
    <w:rsid w:val="00E45F5F"/>
    <w:rsid w:val="00E466BB"/>
    <w:rsid w:val="00E46DA5"/>
    <w:rsid w:val="00E46F2F"/>
    <w:rsid w:val="00E47CD2"/>
    <w:rsid w:val="00E50667"/>
    <w:rsid w:val="00E53D4E"/>
    <w:rsid w:val="00E5547E"/>
    <w:rsid w:val="00E5623D"/>
    <w:rsid w:val="00E60EB1"/>
    <w:rsid w:val="00E6164A"/>
    <w:rsid w:val="00E63F60"/>
    <w:rsid w:val="00E65A4B"/>
    <w:rsid w:val="00E66340"/>
    <w:rsid w:val="00E672CE"/>
    <w:rsid w:val="00E678D1"/>
    <w:rsid w:val="00E70212"/>
    <w:rsid w:val="00E71D6A"/>
    <w:rsid w:val="00E72B6D"/>
    <w:rsid w:val="00E73076"/>
    <w:rsid w:val="00E75540"/>
    <w:rsid w:val="00E764A3"/>
    <w:rsid w:val="00E769CA"/>
    <w:rsid w:val="00E779F8"/>
    <w:rsid w:val="00E81A4D"/>
    <w:rsid w:val="00E81BF0"/>
    <w:rsid w:val="00E83544"/>
    <w:rsid w:val="00E84F10"/>
    <w:rsid w:val="00E86146"/>
    <w:rsid w:val="00E9047D"/>
    <w:rsid w:val="00E91D7D"/>
    <w:rsid w:val="00E959EE"/>
    <w:rsid w:val="00E95B1C"/>
    <w:rsid w:val="00E96745"/>
    <w:rsid w:val="00E97147"/>
    <w:rsid w:val="00E97499"/>
    <w:rsid w:val="00EA024E"/>
    <w:rsid w:val="00EA09A9"/>
    <w:rsid w:val="00EA0C68"/>
    <w:rsid w:val="00EA10C2"/>
    <w:rsid w:val="00EA2483"/>
    <w:rsid w:val="00EA2C9E"/>
    <w:rsid w:val="00EA30FC"/>
    <w:rsid w:val="00EA357A"/>
    <w:rsid w:val="00EA3DD9"/>
    <w:rsid w:val="00EA5423"/>
    <w:rsid w:val="00EA6D34"/>
    <w:rsid w:val="00EA7504"/>
    <w:rsid w:val="00EA7EF5"/>
    <w:rsid w:val="00EB0250"/>
    <w:rsid w:val="00EB4202"/>
    <w:rsid w:val="00EB42C6"/>
    <w:rsid w:val="00EB4445"/>
    <w:rsid w:val="00EB5B38"/>
    <w:rsid w:val="00EB6187"/>
    <w:rsid w:val="00EB6F9E"/>
    <w:rsid w:val="00EC06DA"/>
    <w:rsid w:val="00EC0ABE"/>
    <w:rsid w:val="00EC21B8"/>
    <w:rsid w:val="00EC3C27"/>
    <w:rsid w:val="00EC4C8A"/>
    <w:rsid w:val="00EC4F90"/>
    <w:rsid w:val="00EC5CF7"/>
    <w:rsid w:val="00ED383A"/>
    <w:rsid w:val="00ED39EB"/>
    <w:rsid w:val="00ED3F2D"/>
    <w:rsid w:val="00ED407B"/>
    <w:rsid w:val="00ED4B4C"/>
    <w:rsid w:val="00ED6607"/>
    <w:rsid w:val="00ED6681"/>
    <w:rsid w:val="00ED75F8"/>
    <w:rsid w:val="00ED7D47"/>
    <w:rsid w:val="00EE13A0"/>
    <w:rsid w:val="00EE1A33"/>
    <w:rsid w:val="00EE1E14"/>
    <w:rsid w:val="00EE2449"/>
    <w:rsid w:val="00EE3DA2"/>
    <w:rsid w:val="00EF6523"/>
    <w:rsid w:val="00EF7299"/>
    <w:rsid w:val="00F00389"/>
    <w:rsid w:val="00F015ED"/>
    <w:rsid w:val="00F02E1B"/>
    <w:rsid w:val="00F03A80"/>
    <w:rsid w:val="00F04107"/>
    <w:rsid w:val="00F0577B"/>
    <w:rsid w:val="00F07451"/>
    <w:rsid w:val="00F078E4"/>
    <w:rsid w:val="00F079EA"/>
    <w:rsid w:val="00F100A3"/>
    <w:rsid w:val="00F10E27"/>
    <w:rsid w:val="00F12F72"/>
    <w:rsid w:val="00F14438"/>
    <w:rsid w:val="00F144E1"/>
    <w:rsid w:val="00F1503A"/>
    <w:rsid w:val="00F16577"/>
    <w:rsid w:val="00F17274"/>
    <w:rsid w:val="00F176A8"/>
    <w:rsid w:val="00F17A11"/>
    <w:rsid w:val="00F205B6"/>
    <w:rsid w:val="00F21175"/>
    <w:rsid w:val="00F21410"/>
    <w:rsid w:val="00F22447"/>
    <w:rsid w:val="00F3189F"/>
    <w:rsid w:val="00F319FD"/>
    <w:rsid w:val="00F330B5"/>
    <w:rsid w:val="00F330E2"/>
    <w:rsid w:val="00F341F2"/>
    <w:rsid w:val="00F362F1"/>
    <w:rsid w:val="00F37736"/>
    <w:rsid w:val="00F401CE"/>
    <w:rsid w:val="00F423F1"/>
    <w:rsid w:val="00F42B74"/>
    <w:rsid w:val="00F44EAC"/>
    <w:rsid w:val="00F456C3"/>
    <w:rsid w:val="00F47058"/>
    <w:rsid w:val="00F5057B"/>
    <w:rsid w:val="00F512A0"/>
    <w:rsid w:val="00F51479"/>
    <w:rsid w:val="00F52C46"/>
    <w:rsid w:val="00F53892"/>
    <w:rsid w:val="00F53F41"/>
    <w:rsid w:val="00F545CD"/>
    <w:rsid w:val="00F57578"/>
    <w:rsid w:val="00F575D6"/>
    <w:rsid w:val="00F5791C"/>
    <w:rsid w:val="00F615DD"/>
    <w:rsid w:val="00F61654"/>
    <w:rsid w:val="00F61CBE"/>
    <w:rsid w:val="00F6509E"/>
    <w:rsid w:val="00F70994"/>
    <w:rsid w:val="00F718AF"/>
    <w:rsid w:val="00F71CD8"/>
    <w:rsid w:val="00F72509"/>
    <w:rsid w:val="00F76C7B"/>
    <w:rsid w:val="00F8220F"/>
    <w:rsid w:val="00F82808"/>
    <w:rsid w:val="00F8305B"/>
    <w:rsid w:val="00F83254"/>
    <w:rsid w:val="00F907EB"/>
    <w:rsid w:val="00F92CDB"/>
    <w:rsid w:val="00F93081"/>
    <w:rsid w:val="00F93F98"/>
    <w:rsid w:val="00F94C5B"/>
    <w:rsid w:val="00F953A1"/>
    <w:rsid w:val="00F95784"/>
    <w:rsid w:val="00FA0B4E"/>
    <w:rsid w:val="00FA287D"/>
    <w:rsid w:val="00FA46AE"/>
    <w:rsid w:val="00FA6B44"/>
    <w:rsid w:val="00FA7682"/>
    <w:rsid w:val="00FB157E"/>
    <w:rsid w:val="00FB1595"/>
    <w:rsid w:val="00FB1B76"/>
    <w:rsid w:val="00FB4950"/>
    <w:rsid w:val="00FB6ECF"/>
    <w:rsid w:val="00FB7550"/>
    <w:rsid w:val="00FC18F7"/>
    <w:rsid w:val="00FC1CDE"/>
    <w:rsid w:val="00FC33E7"/>
    <w:rsid w:val="00FC4DDA"/>
    <w:rsid w:val="00FC57F6"/>
    <w:rsid w:val="00FC731E"/>
    <w:rsid w:val="00FC7EBA"/>
    <w:rsid w:val="00FD27F7"/>
    <w:rsid w:val="00FD2993"/>
    <w:rsid w:val="00FD3190"/>
    <w:rsid w:val="00FD320A"/>
    <w:rsid w:val="00FD47AE"/>
    <w:rsid w:val="00FD68AF"/>
    <w:rsid w:val="00FE2831"/>
    <w:rsid w:val="00FE5473"/>
    <w:rsid w:val="00FE6294"/>
    <w:rsid w:val="00FF0583"/>
    <w:rsid w:val="00FF1D1B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B075B"/>
  <w15:docId w15:val="{3ECB62E1-CAD1-4D9A-82EB-4E9F21EDA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2346D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1065D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F52C46"/>
    <w:pPr>
      <w:tabs>
        <w:tab w:val="right" w:pos="9639"/>
      </w:tabs>
      <w:ind w:firstLine="1080"/>
      <w:jc w:val="both"/>
    </w:pPr>
  </w:style>
  <w:style w:type="character" w:customStyle="1" w:styleId="PagrindiniotekstotraukaDiagrama">
    <w:name w:val="Pagrindinio teksto įtrauka Diagrama"/>
    <w:link w:val="Pagrindiniotekstotrauka"/>
    <w:rsid w:val="00F52C4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F52C46"/>
    <w:pPr>
      <w:tabs>
        <w:tab w:val="right" w:pos="9639"/>
      </w:tabs>
      <w:ind w:left="1080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F52C46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383675"/>
    <w:pPr>
      <w:spacing w:after="120"/>
    </w:pPr>
  </w:style>
  <w:style w:type="character" w:customStyle="1" w:styleId="PagrindinistekstasDiagrama">
    <w:name w:val="Pagrindinis tekstas Diagrama"/>
    <w:link w:val="Pagrindinistekstas"/>
    <w:rsid w:val="00383675"/>
    <w:rPr>
      <w:sz w:val="24"/>
      <w:szCs w:val="24"/>
      <w:lang w:eastAsia="en-US"/>
    </w:rPr>
  </w:style>
  <w:style w:type="character" w:customStyle="1" w:styleId="FontStyle150">
    <w:name w:val="Font Style150"/>
    <w:rsid w:val="00383675"/>
    <w:rPr>
      <w:rFonts w:ascii="Times New Roman" w:hAnsi="Times New Roman" w:cs="Times New Roman"/>
      <w:sz w:val="18"/>
      <w:szCs w:val="18"/>
    </w:rPr>
  </w:style>
  <w:style w:type="paragraph" w:styleId="Pagrindinistekstas2">
    <w:name w:val="Body Text 2"/>
    <w:basedOn w:val="prastasis"/>
    <w:link w:val="Pagrindinistekstas2Diagrama"/>
    <w:rsid w:val="0081065D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81065D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81065D"/>
    <w:rPr>
      <w:rFonts w:ascii="TimesLT" w:hAnsi="TimesLT"/>
      <w:b/>
      <w:sz w:val="24"/>
    </w:rPr>
  </w:style>
  <w:style w:type="paragraph" w:customStyle="1" w:styleId="DiagramaDiagramaDiagrama">
    <w:name w:val="Diagrama Diagrama Diagrama"/>
    <w:basedOn w:val="prastasis"/>
    <w:rsid w:val="00AC26A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sDiagrama">
    <w:name w:val="Antraštės Diagrama"/>
    <w:link w:val="Antrats"/>
    <w:uiPriority w:val="99"/>
    <w:rsid w:val="00A46EF4"/>
    <w:rPr>
      <w:sz w:val="24"/>
      <w:szCs w:val="24"/>
      <w:lang w:eastAsia="en-US"/>
    </w:rPr>
  </w:style>
  <w:style w:type="paragraph" w:styleId="Pavadinimas">
    <w:name w:val="Title"/>
    <w:basedOn w:val="prastasis"/>
    <w:link w:val="PavadinimasDiagrama"/>
    <w:qFormat/>
    <w:rsid w:val="00936CDF"/>
    <w:pPr>
      <w:spacing w:before="60"/>
      <w:ind w:firstLine="720"/>
      <w:jc w:val="center"/>
    </w:pPr>
    <w:rPr>
      <w:b/>
      <w:szCs w:val="20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936CDF"/>
    <w:rPr>
      <w:b/>
      <w:sz w:val="24"/>
    </w:rPr>
  </w:style>
  <w:style w:type="paragraph" w:customStyle="1" w:styleId="CharCharDiagramaCharChar">
    <w:name w:val="Char Char Diagrama Char Char"/>
    <w:basedOn w:val="prastasis"/>
    <w:rsid w:val="00936CDF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styleId="Sraopastraipa">
    <w:name w:val="List Paragraph"/>
    <w:basedOn w:val="prastasis"/>
    <w:uiPriority w:val="34"/>
    <w:qFormat/>
    <w:rsid w:val="001C4FD1"/>
    <w:pPr>
      <w:ind w:left="720"/>
      <w:contextualSpacing/>
    </w:pPr>
    <w:rPr>
      <w:rFonts w:ascii="TimesLT" w:hAnsi="TimesLT"/>
      <w:szCs w:val="20"/>
      <w:lang w:val="en-GB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2012%20m%20biudzeto%20projektas\2012%20biud%20proj%20SPK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1043</TotalTime>
  <Pages>1</Pages>
  <Words>1278</Words>
  <Characters>730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Emilija Baranauskaitė</cp:lastModifiedBy>
  <cp:revision>121</cp:revision>
  <cp:lastPrinted>2024-01-24T11:08:00Z</cp:lastPrinted>
  <dcterms:created xsi:type="dcterms:W3CDTF">2024-01-07T16:50:00Z</dcterms:created>
  <dcterms:modified xsi:type="dcterms:W3CDTF">2024-01-25T13:39:00Z</dcterms:modified>
</cp:coreProperties>
</file>