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E8436" w14:textId="77777777" w:rsidR="000D413D" w:rsidRPr="00170437" w:rsidRDefault="000D413D" w:rsidP="000D413D">
      <w:pPr>
        <w:jc w:val="center"/>
        <w:rPr>
          <w:sz w:val="16"/>
          <w:szCs w:val="16"/>
        </w:rPr>
      </w:pPr>
      <w:bookmarkStart w:id="0" w:name="data_metai"/>
      <w:r w:rsidRPr="00170437">
        <w:rPr>
          <w:noProof/>
        </w:rPr>
        <w:drawing>
          <wp:inline distT="0" distB="0" distL="0" distR="0" wp14:anchorId="545FF2CE" wp14:editId="7FF2AF2F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2E10A" w14:textId="77777777" w:rsidR="000D413D" w:rsidRPr="001B23BE" w:rsidRDefault="000D413D" w:rsidP="000D413D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 w:rsidRPr="00170437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19E04D11" w14:textId="77777777" w:rsidR="009B1C92" w:rsidRDefault="009B1C92" w:rsidP="00D6251F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0"/>
    <w:p w14:paraId="4CF9453D" w14:textId="77777777" w:rsidR="00937150" w:rsidRPr="000D413D" w:rsidRDefault="00937150" w:rsidP="00D6251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11E21A9E" w14:textId="12E60FC0" w:rsidR="00B455D9" w:rsidRPr="000D413D" w:rsidRDefault="003860F7" w:rsidP="002E076A">
      <w:pPr>
        <w:tabs>
          <w:tab w:val="left" w:pos="3450"/>
        </w:tabs>
        <w:jc w:val="center"/>
        <w:rPr>
          <w:b/>
          <w:spacing w:val="20"/>
        </w:rPr>
      </w:pPr>
      <w:r w:rsidRPr="00B455D9">
        <w:rPr>
          <w:b/>
          <w:spacing w:val="20"/>
          <w:sz w:val="28"/>
          <w:szCs w:val="28"/>
        </w:rPr>
        <w:t>DĖL</w:t>
      </w:r>
      <w:r w:rsidRPr="00B455D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KLAIPĖDOS RAJONO SAVIVALDYBĖS TARYBOS 202</w:t>
      </w:r>
      <w:r w:rsidR="001A53E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M. </w:t>
      </w:r>
      <w:r w:rsidR="002E076A">
        <w:rPr>
          <w:b/>
          <w:sz w:val="28"/>
          <w:szCs w:val="28"/>
        </w:rPr>
        <w:t>RUGPJŪČIO</w:t>
      </w:r>
      <w:r>
        <w:rPr>
          <w:b/>
          <w:sz w:val="28"/>
          <w:szCs w:val="28"/>
        </w:rPr>
        <w:t xml:space="preserve"> </w:t>
      </w:r>
      <w:r w:rsidR="001A53E7">
        <w:rPr>
          <w:b/>
          <w:sz w:val="28"/>
          <w:szCs w:val="28"/>
        </w:rPr>
        <w:t>2</w:t>
      </w:r>
      <w:r w:rsidR="002E076A">
        <w:rPr>
          <w:b/>
          <w:sz w:val="28"/>
          <w:szCs w:val="28"/>
        </w:rPr>
        <w:t>6</w:t>
      </w:r>
      <w:r w:rsidR="001A53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D. SPRENDIMO NR. T11-</w:t>
      </w:r>
      <w:r w:rsidR="002E076A">
        <w:rPr>
          <w:b/>
          <w:sz w:val="28"/>
          <w:szCs w:val="28"/>
        </w:rPr>
        <w:t>22</w:t>
      </w:r>
      <w:r w:rsidR="001A53E7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„DĖL</w:t>
      </w:r>
      <w:r w:rsidR="001A53E7">
        <w:rPr>
          <w:b/>
          <w:sz w:val="28"/>
          <w:szCs w:val="28"/>
        </w:rPr>
        <w:t xml:space="preserve"> </w:t>
      </w:r>
      <w:r w:rsidR="002E076A">
        <w:rPr>
          <w:b/>
          <w:sz w:val="28"/>
          <w:szCs w:val="28"/>
        </w:rPr>
        <w:t xml:space="preserve">KLAIPĖDOS RAJONO SAVIVALDYBĖS ŠVIETIMO ĮSTAIGŲ DARBUOTOJŲ PAREIGYBIŲ SKAIČIAUS NUSTATYMO NORMATYVŲ PATVIRTINIMO“ </w:t>
      </w:r>
      <w:r>
        <w:rPr>
          <w:b/>
          <w:sz w:val="28"/>
          <w:szCs w:val="28"/>
        </w:rPr>
        <w:t xml:space="preserve">PRIPAŽINIMO </w:t>
      </w:r>
      <w:r w:rsidR="00E2542E">
        <w:rPr>
          <w:b/>
          <w:sz w:val="28"/>
          <w:szCs w:val="28"/>
        </w:rPr>
        <w:t>NETEKUSIU GALIOS</w:t>
      </w:r>
    </w:p>
    <w:p w14:paraId="2A23D0A1" w14:textId="77777777" w:rsidR="00D6251F" w:rsidRPr="000D413D" w:rsidRDefault="00D6251F" w:rsidP="00D6251F">
      <w:pPr>
        <w:tabs>
          <w:tab w:val="left" w:pos="3450"/>
        </w:tabs>
        <w:jc w:val="center"/>
        <w:rPr>
          <w:bCs/>
        </w:rPr>
      </w:pPr>
    </w:p>
    <w:p w14:paraId="21AFB3A5" w14:textId="17087C3B" w:rsidR="000D413D" w:rsidRDefault="002156CC" w:rsidP="00D6251F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3A5E97">
        <w:rPr>
          <w:rFonts w:ascii="Times New Roman" w:hAnsi="Times New Roman"/>
        </w:rPr>
        <w:t>2</w:t>
      </w:r>
      <w:r w:rsidR="003860F7">
        <w:rPr>
          <w:rFonts w:ascii="Times New Roman" w:hAnsi="Times New Roman"/>
        </w:rPr>
        <w:t>4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381B7C">
        <w:rPr>
          <w:rFonts w:ascii="Times New Roman" w:hAnsi="Times New Roman"/>
          <w:caps w:val="0"/>
        </w:rPr>
        <w:t xml:space="preserve"> </w:t>
      </w:r>
      <w:r w:rsidR="003860F7">
        <w:rPr>
          <w:rFonts w:ascii="Times New Roman" w:hAnsi="Times New Roman"/>
          <w:caps w:val="0"/>
        </w:rPr>
        <w:t xml:space="preserve">sausio </w:t>
      </w:r>
      <w:r w:rsidR="000D413D">
        <w:rPr>
          <w:rFonts w:ascii="Times New Roman" w:hAnsi="Times New Roman"/>
          <w:caps w:val="0"/>
        </w:rPr>
        <w:t>25</w:t>
      </w:r>
      <w:r w:rsidR="00673371">
        <w:rPr>
          <w:rFonts w:ascii="Times New Roman" w:hAnsi="Times New Roman"/>
          <w:caps w:val="0"/>
        </w:rPr>
        <w:t xml:space="preserve"> </w:t>
      </w:r>
      <w:r w:rsidR="00CD2E00">
        <w:rPr>
          <w:rFonts w:ascii="Times New Roman" w:hAnsi="Times New Roman"/>
          <w:caps w:val="0"/>
        </w:rPr>
        <w:t>d. Nr. T11</w:t>
      </w:r>
      <w:r w:rsidR="000D413D">
        <w:rPr>
          <w:rFonts w:ascii="Times New Roman" w:hAnsi="Times New Roman"/>
          <w:caps w:val="0"/>
        </w:rPr>
        <w:t>-</w:t>
      </w:r>
      <w:r w:rsidR="007B630C">
        <w:rPr>
          <w:rFonts w:ascii="Times New Roman" w:hAnsi="Times New Roman"/>
          <w:caps w:val="0"/>
        </w:rPr>
        <w:t>29</w:t>
      </w:r>
    </w:p>
    <w:p w14:paraId="3B0770ED" w14:textId="4CBA49D8" w:rsidR="008F38B8" w:rsidRDefault="008F38B8" w:rsidP="00D6251F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237D">
        <w:rPr>
          <w:rFonts w:ascii="Times New Roman" w:hAnsi="Times New Roman"/>
        </w:rPr>
        <w:t>G</w:t>
      </w:r>
      <w:r w:rsidRPr="00C6237D">
        <w:rPr>
          <w:rFonts w:ascii="Times New Roman" w:hAnsi="Times New Roman"/>
          <w:caps w:val="0"/>
        </w:rPr>
        <w:t>argždai</w:t>
      </w:r>
    </w:p>
    <w:p w14:paraId="4620419E" w14:textId="77777777" w:rsidR="000D413D" w:rsidRDefault="000D413D" w:rsidP="00D6251F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76925A80" w14:textId="42C21F7A" w:rsidR="005129A8" w:rsidRPr="00853404" w:rsidRDefault="0085468A" w:rsidP="000D413D">
      <w:pPr>
        <w:ind w:firstLine="1134"/>
        <w:jc w:val="both"/>
      </w:pPr>
      <w:r>
        <w:t xml:space="preserve">Klaipėdos rajono savivaldybės taryba, vadovaudamasi Lietuvos Respublikos vietos savivaldos įstatymo </w:t>
      </w:r>
      <w:r w:rsidR="00940916">
        <w:t xml:space="preserve">15 straipsnio </w:t>
      </w:r>
      <w:r w:rsidR="00C062A8">
        <w:t>4 dalimi</w:t>
      </w:r>
      <w:r w:rsidR="00E27148">
        <w:t xml:space="preserve">, Lietuvos Respublikos </w:t>
      </w:r>
      <w:r w:rsidR="00E27148" w:rsidRPr="00E27148">
        <w:rPr>
          <w:color w:val="000000"/>
        </w:rPr>
        <w:t>biudžetinių įstaigų darbuotojų darbo apmokėjimo ir komisijų narių atlygio už darbą</w:t>
      </w:r>
      <w:r w:rsidR="00E27148">
        <w:rPr>
          <w:color w:val="000000"/>
        </w:rPr>
        <w:t xml:space="preserve"> įstatymo </w:t>
      </w:r>
      <w:r w:rsidR="00EC3B4D">
        <w:rPr>
          <w:color w:val="000000"/>
        </w:rPr>
        <w:t>4 straipsnio 1 dalimi,</w:t>
      </w:r>
      <w:r w:rsidR="003B1996">
        <w:t xml:space="preserve"> </w:t>
      </w:r>
      <w:r w:rsidR="005129A8" w:rsidRPr="00853404">
        <w:t>n u s p r e n d ž i a:</w:t>
      </w:r>
    </w:p>
    <w:p w14:paraId="64BA3ED7" w14:textId="4FA70AD7" w:rsidR="002C0527" w:rsidRPr="001F3F59" w:rsidRDefault="001F3F59" w:rsidP="000D413D">
      <w:pPr>
        <w:ind w:firstLine="1134"/>
        <w:jc w:val="both"/>
        <w:rPr>
          <w:bCs/>
        </w:rPr>
      </w:pPr>
      <w:r>
        <w:rPr>
          <w:color w:val="000000"/>
          <w:spacing w:val="20"/>
          <w:shd w:val="clear" w:color="auto" w:fill="FFFFFF"/>
        </w:rPr>
        <w:t>1. P</w:t>
      </w:r>
      <w:r w:rsidR="0027483E" w:rsidRPr="001F3F59">
        <w:rPr>
          <w:color w:val="000000"/>
          <w:spacing w:val="20"/>
          <w:shd w:val="clear" w:color="auto" w:fill="FFFFFF"/>
        </w:rPr>
        <w:t xml:space="preserve">ripažinti </w:t>
      </w:r>
      <w:r w:rsidR="0027483E" w:rsidRPr="001F3F59">
        <w:rPr>
          <w:color w:val="000000"/>
          <w:shd w:val="clear" w:color="auto" w:fill="FFFFFF"/>
        </w:rPr>
        <w:t>ne</w:t>
      </w:r>
      <w:r w:rsidR="00E2542E" w:rsidRPr="001F3F59">
        <w:rPr>
          <w:color w:val="000000"/>
          <w:shd w:val="clear" w:color="auto" w:fill="FFFFFF"/>
        </w:rPr>
        <w:t xml:space="preserve">tekusiu galios </w:t>
      </w:r>
      <w:r w:rsidR="0027483E" w:rsidRPr="001F3F59">
        <w:rPr>
          <w:color w:val="000000"/>
          <w:shd w:val="clear" w:color="auto" w:fill="FFFFFF"/>
        </w:rPr>
        <w:t xml:space="preserve"> </w:t>
      </w:r>
      <w:r w:rsidR="0027483E" w:rsidRPr="001F3F59">
        <w:rPr>
          <w:bCs/>
        </w:rPr>
        <w:t>Klaipėdos rajono savivaldybės tarybos 202</w:t>
      </w:r>
      <w:r w:rsidR="00002791" w:rsidRPr="001F3F59">
        <w:rPr>
          <w:bCs/>
        </w:rPr>
        <w:t>1</w:t>
      </w:r>
      <w:r w:rsidR="0027483E" w:rsidRPr="001F3F59">
        <w:rPr>
          <w:bCs/>
        </w:rPr>
        <w:t xml:space="preserve"> m. </w:t>
      </w:r>
      <w:r w:rsidR="002E076A" w:rsidRPr="001F3F59">
        <w:rPr>
          <w:bCs/>
        </w:rPr>
        <w:t>rugpjūčio</w:t>
      </w:r>
      <w:r w:rsidR="0027483E" w:rsidRPr="001F3F59">
        <w:rPr>
          <w:bCs/>
        </w:rPr>
        <w:t xml:space="preserve"> </w:t>
      </w:r>
      <w:r w:rsidR="00002791" w:rsidRPr="001F3F59">
        <w:rPr>
          <w:bCs/>
        </w:rPr>
        <w:t>2</w:t>
      </w:r>
      <w:r w:rsidR="002E076A" w:rsidRPr="001F3F59">
        <w:rPr>
          <w:bCs/>
        </w:rPr>
        <w:t>6</w:t>
      </w:r>
      <w:r w:rsidR="0027483E" w:rsidRPr="001F3F59">
        <w:rPr>
          <w:bCs/>
        </w:rPr>
        <w:t xml:space="preserve"> d. sprendimą Nr. T11-</w:t>
      </w:r>
      <w:r w:rsidR="002E076A" w:rsidRPr="001F3F59">
        <w:rPr>
          <w:bCs/>
        </w:rPr>
        <w:t>22</w:t>
      </w:r>
      <w:r w:rsidR="00002791" w:rsidRPr="001F3F59">
        <w:rPr>
          <w:bCs/>
        </w:rPr>
        <w:t>4</w:t>
      </w:r>
      <w:r w:rsidR="0027483E" w:rsidRPr="001F3F59">
        <w:rPr>
          <w:bCs/>
        </w:rPr>
        <w:t xml:space="preserve"> </w:t>
      </w:r>
      <w:r w:rsidR="00002791" w:rsidRPr="001F3F59">
        <w:rPr>
          <w:bCs/>
        </w:rPr>
        <w:t>„Dėl</w:t>
      </w:r>
      <w:r w:rsidR="002E076A" w:rsidRPr="001F3F59">
        <w:rPr>
          <w:bCs/>
        </w:rPr>
        <w:t xml:space="preserve"> Klaipėdos rajono savivaldybės švietimo įstaigų darbuotojų pareigybių skaičiaus nustatymo normatyvų patvirtinimo</w:t>
      </w:r>
      <w:r w:rsidR="00002791" w:rsidRPr="001F3F59">
        <w:rPr>
          <w:bCs/>
        </w:rPr>
        <w:t>“</w:t>
      </w:r>
      <w:r w:rsidR="002E076A" w:rsidRPr="001F3F59">
        <w:rPr>
          <w:bCs/>
        </w:rPr>
        <w:t xml:space="preserve"> su visais papildymais ir pakeitim</w:t>
      </w:r>
      <w:r w:rsidR="00671F4C" w:rsidRPr="001F3F59">
        <w:rPr>
          <w:bCs/>
        </w:rPr>
        <w:t>ais</w:t>
      </w:r>
      <w:r w:rsidR="002C0527" w:rsidRPr="001F3F59">
        <w:rPr>
          <w:bCs/>
        </w:rPr>
        <w:t>.</w:t>
      </w:r>
    </w:p>
    <w:p w14:paraId="611D5616" w14:textId="6480160E" w:rsidR="005A5958" w:rsidRDefault="001F3F59" w:rsidP="000D413D">
      <w:pPr>
        <w:ind w:firstLine="1134"/>
        <w:jc w:val="both"/>
        <w:rPr>
          <w:color w:val="000000"/>
        </w:rPr>
      </w:pPr>
      <w:r>
        <w:rPr>
          <w:color w:val="000000"/>
        </w:rPr>
        <w:t xml:space="preserve">2. </w:t>
      </w:r>
      <w:r w:rsidR="002C0527" w:rsidRPr="002C0527">
        <w:rPr>
          <w:color w:val="000000"/>
        </w:rPr>
        <w:t>Skelbti šį sprendimą Teisės aktų registre.</w:t>
      </w:r>
    </w:p>
    <w:p w14:paraId="6753F43E" w14:textId="77777777" w:rsidR="000D413D" w:rsidRDefault="000D413D" w:rsidP="002C0527">
      <w:pPr>
        <w:jc w:val="both"/>
        <w:rPr>
          <w:color w:val="000000"/>
        </w:rPr>
      </w:pPr>
    </w:p>
    <w:p w14:paraId="67F056E3" w14:textId="77777777" w:rsidR="000D413D" w:rsidRDefault="000D413D" w:rsidP="002C0527">
      <w:pPr>
        <w:jc w:val="both"/>
        <w:rPr>
          <w:color w:val="000000"/>
        </w:rPr>
      </w:pPr>
    </w:p>
    <w:p w14:paraId="697011D3" w14:textId="77777777" w:rsidR="000D413D" w:rsidRPr="002C0527" w:rsidRDefault="000D413D" w:rsidP="002C0527">
      <w:pPr>
        <w:jc w:val="both"/>
        <w:rPr>
          <w:bCs/>
        </w:rPr>
      </w:pPr>
    </w:p>
    <w:p w14:paraId="2AC4D617" w14:textId="77777777" w:rsidR="0064075A" w:rsidRPr="00F06269" w:rsidRDefault="0064075A" w:rsidP="0064075A">
      <w:pPr>
        <w:jc w:val="both"/>
        <w:rPr>
          <w:rFonts w:eastAsiaTheme="minorHAnsi"/>
          <w:lang w:eastAsia="lt-LT"/>
        </w:rPr>
      </w:pPr>
      <w:r>
        <w:t xml:space="preserve">Mero </w:t>
      </w:r>
      <w:r w:rsidRPr="00F06269">
        <w:t xml:space="preserve">pareigas laikinai einanti </w:t>
      </w:r>
    </w:p>
    <w:p w14:paraId="5C55F5F6" w14:textId="77777777" w:rsidR="0064075A" w:rsidRDefault="0064075A" w:rsidP="0064075A">
      <w:pPr>
        <w:tabs>
          <w:tab w:val="left" w:pos="6663"/>
        </w:tabs>
        <w:jc w:val="both"/>
        <w:rPr>
          <w:rFonts w:eastAsia="Calibri"/>
        </w:rPr>
      </w:pPr>
      <w:r w:rsidRPr="00F06269">
        <w:t>Savivaldybės tarybos paskirta tarybos narė</w:t>
      </w:r>
      <w:r>
        <w:tab/>
        <w:t xml:space="preserve">Loreta </w:t>
      </w:r>
      <w:proofErr w:type="spellStart"/>
      <w:r>
        <w:t>Piaulokaitė-Motuzienė</w:t>
      </w:r>
      <w:proofErr w:type="spellEnd"/>
    </w:p>
    <w:p w14:paraId="68C9D4C0" w14:textId="77777777" w:rsidR="0064075A" w:rsidRPr="00CA57C9" w:rsidRDefault="0064075A" w:rsidP="0064075A">
      <w:pPr>
        <w:ind w:left="7655" w:hanging="7655"/>
      </w:pPr>
    </w:p>
    <w:p w14:paraId="4AD7EAF8" w14:textId="36B722F5" w:rsidR="000D413D" w:rsidRPr="000D413D" w:rsidRDefault="000D413D" w:rsidP="0064075A">
      <w:pPr>
        <w:ind w:left="7655" w:hanging="7655"/>
      </w:pPr>
    </w:p>
    <w:sectPr w:rsidR="000D413D" w:rsidRPr="000D413D" w:rsidSect="00A91A90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AE82B" w14:textId="77777777" w:rsidR="00A91A90" w:rsidRDefault="00A91A90">
      <w:r>
        <w:separator/>
      </w:r>
    </w:p>
  </w:endnote>
  <w:endnote w:type="continuationSeparator" w:id="0">
    <w:p w14:paraId="522BB930" w14:textId="77777777" w:rsidR="00A91A90" w:rsidRDefault="00A91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E1C1B" w14:textId="77777777"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14:paraId="124910C0" w14:textId="77777777"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B7990" w14:textId="77777777" w:rsidR="00A91A90" w:rsidRDefault="00A91A90">
      <w:r>
        <w:separator/>
      </w:r>
    </w:p>
  </w:footnote>
  <w:footnote w:type="continuationSeparator" w:id="0">
    <w:p w14:paraId="260B5C63" w14:textId="77777777" w:rsidR="00A91A90" w:rsidRDefault="00A91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15DB9" w14:textId="6AC47996"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D413D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27158974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437E9" w14:textId="77777777" w:rsidR="00415B6D" w:rsidRDefault="00415B6D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0C7EA4">
      <w:rPr>
        <w:noProof/>
      </w:rPr>
      <w:t>2</w:t>
    </w:r>
    <w:r>
      <w:fldChar w:fldCharType="end"/>
    </w:r>
  </w:p>
  <w:p w14:paraId="7451AC9A" w14:textId="77777777" w:rsidR="0027545A" w:rsidRDefault="0027545A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7422CA"/>
    <w:multiLevelType w:val="multilevel"/>
    <w:tmpl w:val="61D804D2"/>
    <w:lvl w:ilvl="0">
      <w:start w:val="5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49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" w15:restartNumberingAfterBreak="0">
    <w:nsid w:val="30E86172"/>
    <w:multiLevelType w:val="multilevel"/>
    <w:tmpl w:val="2D0CA866"/>
    <w:lvl w:ilvl="0">
      <w:start w:val="1"/>
      <w:numFmt w:val="decimal"/>
      <w:lvlText w:val="%1."/>
      <w:lvlJc w:val="left"/>
      <w:pPr>
        <w:ind w:left="8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6" w:hanging="1800"/>
      </w:pPr>
      <w:rPr>
        <w:rFonts w:hint="default"/>
      </w:rPr>
    </w:lvl>
  </w:abstractNum>
  <w:abstractNum w:abstractNumId="3" w15:restartNumberingAfterBreak="0">
    <w:nsid w:val="384907CB"/>
    <w:multiLevelType w:val="hybridMultilevel"/>
    <w:tmpl w:val="814A74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164BD8"/>
    <w:multiLevelType w:val="hybridMultilevel"/>
    <w:tmpl w:val="BF68ACD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1E0922"/>
    <w:multiLevelType w:val="hybridMultilevel"/>
    <w:tmpl w:val="5268B17A"/>
    <w:lvl w:ilvl="0" w:tplc="1E3A227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CF7957"/>
    <w:multiLevelType w:val="hybridMultilevel"/>
    <w:tmpl w:val="C0AE8310"/>
    <w:lvl w:ilvl="0" w:tplc="073E2110">
      <w:start w:val="1"/>
      <w:numFmt w:val="decimal"/>
      <w:lvlText w:val="%1."/>
      <w:lvlJc w:val="left"/>
      <w:pPr>
        <w:ind w:left="1236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56" w:hanging="360"/>
      </w:pPr>
    </w:lvl>
    <w:lvl w:ilvl="2" w:tplc="0427001B" w:tentative="1">
      <w:start w:val="1"/>
      <w:numFmt w:val="lowerRoman"/>
      <w:lvlText w:val="%3."/>
      <w:lvlJc w:val="right"/>
      <w:pPr>
        <w:ind w:left="2676" w:hanging="180"/>
      </w:pPr>
    </w:lvl>
    <w:lvl w:ilvl="3" w:tplc="0427000F" w:tentative="1">
      <w:start w:val="1"/>
      <w:numFmt w:val="decimal"/>
      <w:lvlText w:val="%4."/>
      <w:lvlJc w:val="left"/>
      <w:pPr>
        <w:ind w:left="3396" w:hanging="360"/>
      </w:pPr>
    </w:lvl>
    <w:lvl w:ilvl="4" w:tplc="04270019" w:tentative="1">
      <w:start w:val="1"/>
      <w:numFmt w:val="lowerLetter"/>
      <w:lvlText w:val="%5."/>
      <w:lvlJc w:val="left"/>
      <w:pPr>
        <w:ind w:left="4116" w:hanging="360"/>
      </w:pPr>
    </w:lvl>
    <w:lvl w:ilvl="5" w:tplc="0427001B" w:tentative="1">
      <w:start w:val="1"/>
      <w:numFmt w:val="lowerRoman"/>
      <w:lvlText w:val="%6."/>
      <w:lvlJc w:val="right"/>
      <w:pPr>
        <w:ind w:left="4836" w:hanging="180"/>
      </w:pPr>
    </w:lvl>
    <w:lvl w:ilvl="6" w:tplc="0427000F" w:tentative="1">
      <w:start w:val="1"/>
      <w:numFmt w:val="decimal"/>
      <w:lvlText w:val="%7."/>
      <w:lvlJc w:val="left"/>
      <w:pPr>
        <w:ind w:left="5556" w:hanging="360"/>
      </w:pPr>
    </w:lvl>
    <w:lvl w:ilvl="7" w:tplc="04270019" w:tentative="1">
      <w:start w:val="1"/>
      <w:numFmt w:val="lowerLetter"/>
      <w:lvlText w:val="%8."/>
      <w:lvlJc w:val="left"/>
      <w:pPr>
        <w:ind w:left="6276" w:hanging="360"/>
      </w:pPr>
    </w:lvl>
    <w:lvl w:ilvl="8" w:tplc="0427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7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5F6E49A2"/>
    <w:multiLevelType w:val="hybridMultilevel"/>
    <w:tmpl w:val="5F62C1D8"/>
    <w:lvl w:ilvl="0" w:tplc="761A56B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ECA15CC"/>
    <w:multiLevelType w:val="hybridMultilevel"/>
    <w:tmpl w:val="C4CC47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1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4115275">
    <w:abstractNumId w:val="10"/>
  </w:num>
  <w:num w:numId="2" w16cid:durableId="121576408">
    <w:abstractNumId w:val="0"/>
  </w:num>
  <w:num w:numId="3" w16cid:durableId="981999700">
    <w:abstractNumId w:val="3"/>
  </w:num>
  <w:num w:numId="4" w16cid:durableId="201720672">
    <w:abstractNumId w:val="9"/>
  </w:num>
  <w:num w:numId="5" w16cid:durableId="504711422">
    <w:abstractNumId w:val="11"/>
  </w:num>
  <w:num w:numId="6" w16cid:durableId="1984263403">
    <w:abstractNumId w:val="7"/>
  </w:num>
  <w:num w:numId="7" w16cid:durableId="390732269">
    <w:abstractNumId w:val="4"/>
  </w:num>
  <w:num w:numId="8" w16cid:durableId="431820459">
    <w:abstractNumId w:val="5"/>
  </w:num>
  <w:num w:numId="9" w16cid:durableId="804659880">
    <w:abstractNumId w:val="2"/>
  </w:num>
  <w:num w:numId="10" w16cid:durableId="288509549">
    <w:abstractNumId w:val="8"/>
  </w:num>
  <w:num w:numId="11" w16cid:durableId="1933662223">
    <w:abstractNumId w:val="1"/>
  </w:num>
  <w:num w:numId="12" w16cid:durableId="7156607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8EB"/>
    <w:rsid w:val="00000756"/>
    <w:rsid w:val="00000DA6"/>
    <w:rsid w:val="00002791"/>
    <w:rsid w:val="000140E8"/>
    <w:rsid w:val="00016BFD"/>
    <w:rsid w:val="00020116"/>
    <w:rsid w:val="0002148B"/>
    <w:rsid w:val="000218A9"/>
    <w:rsid w:val="0002218E"/>
    <w:rsid w:val="00035E4F"/>
    <w:rsid w:val="00037B3B"/>
    <w:rsid w:val="0005169E"/>
    <w:rsid w:val="00091502"/>
    <w:rsid w:val="000A20A0"/>
    <w:rsid w:val="000A64E5"/>
    <w:rsid w:val="000B13BE"/>
    <w:rsid w:val="000B31C9"/>
    <w:rsid w:val="000B75EA"/>
    <w:rsid w:val="000C6F9D"/>
    <w:rsid w:val="000C7EA4"/>
    <w:rsid w:val="000D1BB3"/>
    <w:rsid w:val="000D413D"/>
    <w:rsid w:val="000D756F"/>
    <w:rsid w:val="000E20AC"/>
    <w:rsid w:val="000E24E5"/>
    <w:rsid w:val="000E54A6"/>
    <w:rsid w:val="000F07B3"/>
    <w:rsid w:val="000F1501"/>
    <w:rsid w:val="000F212E"/>
    <w:rsid w:val="000F3E5A"/>
    <w:rsid w:val="000F6103"/>
    <w:rsid w:val="00106E74"/>
    <w:rsid w:val="001136E2"/>
    <w:rsid w:val="00113A51"/>
    <w:rsid w:val="001144A6"/>
    <w:rsid w:val="001154ED"/>
    <w:rsid w:val="00121ACB"/>
    <w:rsid w:val="00122784"/>
    <w:rsid w:val="001247AC"/>
    <w:rsid w:val="00124CDE"/>
    <w:rsid w:val="00130520"/>
    <w:rsid w:val="001337C1"/>
    <w:rsid w:val="00137CE1"/>
    <w:rsid w:val="001439C7"/>
    <w:rsid w:val="0014634D"/>
    <w:rsid w:val="00152AC4"/>
    <w:rsid w:val="00155682"/>
    <w:rsid w:val="0015589E"/>
    <w:rsid w:val="001567CB"/>
    <w:rsid w:val="0016204D"/>
    <w:rsid w:val="00164744"/>
    <w:rsid w:val="00165B5E"/>
    <w:rsid w:val="00176DBE"/>
    <w:rsid w:val="001774C4"/>
    <w:rsid w:val="00177626"/>
    <w:rsid w:val="00184B50"/>
    <w:rsid w:val="0018517E"/>
    <w:rsid w:val="0018717A"/>
    <w:rsid w:val="00187657"/>
    <w:rsid w:val="00194E62"/>
    <w:rsid w:val="001972D4"/>
    <w:rsid w:val="001A2C1D"/>
    <w:rsid w:val="001A53E7"/>
    <w:rsid w:val="001B0392"/>
    <w:rsid w:val="001B382C"/>
    <w:rsid w:val="001B6AC8"/>
    <w:rsid w:val="001C1A73"/>
    <w:rsid w:val="001D05B3"/>
    <w:rsid w:val="001D0F2F"/>
    <w:rsid w:val="001D2722"/>
    <w:rsid w:val="001D4C8A"/>
    <w:rsid w:val="001D4FF2"/>
    <w:rsid w:val="001F3F59"/>
    <w:rsid w:val="001F6AC3"/>
    <w:rsid w:val="002030CF"/>
    <w:rsid w:val="002042CB"/>
    <w:rsid w:val="00206FF8"/>
    <w:rsid w:val="0020746A"/>
    <w:rsid w:val="0021210C"/>
    <w:rsid w:val="002156CC"/>
    <w:rsid w:val="002178EB"/>
    <w:rsid w:val="00227C6A"/>
    <w:rsid w:val="00230792"/>
    <w:rsid w:val="0023533C"/>
    <w:rsid w:val="00235A57"/>
    <w:rsid w:val="0023606E"/>
    <w:rsid w:val="00236E82"/>
    <w:rsid w:val="00237067"/>
    <w:rsid w:val="002403D8"/>
    <w:rsid w:val="00241080"/>
    <w:rsid w:val="00242C5F"/>
    <w:rsid w:val="00243DEE"/>
    <w:rsid w:val="002538E6"/>
    <w:rsid w:val="00265A3B"/>
    <w:rsid w:val="00265A76"/>
    <w:rsid w:val="00266DA9"/>
    <w:rsid w:val="0027225E"/>
    <w:rsid w:val="00272A21"/>
    <w:rsid w:val="0027483E"/>
    <w:rsid w:val="0027545A"/>
    <w:rsid w:val="00290B9C"/>
    <w:rsid w:val="00293CED"/>
    <w:rsid w:val="002947B2"/>
    <w:rsid w:val="00295711"/>
    <w:rsid w:val="00296E11"/>
    <w:rsid w:val="002A5287"/>
    <w:rsid w:val="002A556E"/>
    <w:rsid w:val="002A64DB"/>
    <w:rsid w:val="002A6A0B"/>
    <w:rsid w:val="002B1738"/>
    <w:rsid w:val="002C0283"/>
    <w:rsid w:val="002C0527"/>
    <w:rsid w:val="002C1783"/>
    <w:rsid w:val="002C53D8"/>
    <w:rsid w:val="002C6DE5"/>
    <w:rsid w:val="002D3557"/>
    <w:rsid w:val="002E076A"/>
    <w:rsid w:val="002E1097"/>
    <w:rsid w:val="002E17BD"/>
    <w:rsid w:val="002E6ABA"/>
    <w:rsid w:val="002F0668"/>
    <w:rsid w:val="002F3004"/>
    <w:rsid w:val="002F485B"/>
    <w:rsid w:val="002F5F21"/>
    <w:rsid w:val="00300D15"/>
    <w:rsid w:val="00304261"/>
    <w:rsid w:val="0030696A"/>
    <w:rsid w:val="00307B70"/>
    <w:rsid w:val="003121B4"/>
    <w:rsid w:val="003220DC"/>
    <w:rsid w:val="003221D0"/>
    <w:rsid w:val="003321B1"/>
    <w:rsid w:val="003436F1"/>
    <w:rsid w:val="0035194C"/>
    <w:rsid w:val="00362486"/>
    <w:rsid w:val="00362CA0"/>
    <w:rsid w:val="00363238"/>
    <w:rsid w:val="0036366B"/>
    <w:rsid w:val="00365FD0"/>
    <w:rsid w:val="00372ACA"/>
    <w:rsid w:val="00373859"/>
    <w:rsid w:val="00373CB7"/>
    <w:rsid w:val="00381B7C"/>
    <w:rsid w:val="003860F7"/>
    <w:rsid w:val="00386157"/>
    <w:rsid w:val="00391EF2"/>
    <w:rsid w:val="00392CD6"/>
    <w:rsid w:val="003959F0"/>
    <w:rsid w:val="003A2057"/>
    <w:rsid w:val="003A3E0A"/>
    <w:rsid w:val="003A5362"/>
    <w:rsid w:val="003A5E97"/>
    <w:rsid w:val="003B0414"/>
    <w:rsid w:val="003B1996"/>
    <w:rsid w:val="003B1F84"/>
    <w:rsid w:val="003B52E9"/>
    <w:rsid w:val="003C23AA"/>
    <w:rsid w:val="003C36D9"/>
    <w:rsid w:val="003C38CD"/>
    <w:rsid w:val="003C550F"/>
    <w:rsid w:val="003C5820"/>
    <w:rsid w:val="003D1560"/>
    <w:rsid w:val="003D4C1F"/>
    <w:rsid w:val="003E04B8"/>
    <w:rsid w:val="003E37E1"/>
    <w:rsid w:val="003E39F2"/>
    <w:rsid w:val="003F1193"/>
    <w:rsid w:val="003F1D5C"/>
    <w:rsid w:val="003F4049"/>
    <w:rsid w:val="003F5B2D"/>
    <w:rsid w:val="004021DC"/>
    <w:rsid w:val="00403B95"/>
    <w:rsid w:val="00407F54"/>
    <w:rsid w:val="00411A9A"/>
    <w:rsid w:val="00413B8F"/>
    <w:rsid w:val="00414653"/>
    <w:rsid w:val="004149A7"/>
    <w:rsid w:val="004158F8"/>
    <w:rsid w:val="00415B6D"/>
    <w:rsid w:val="004160ED"/>
    <w:rsid w:val="00416E98"/>
    <w:rsid w:val="00417480"/>
    <w:rsid w:val="00430D04"/>
    <w:rsid w:val="00431263"/>
    <w:rsid w:val="00431CC1"/>
    <w:rsid w:val="00434A5A"/>
    <w:rsid w:val="00440CC2"/>
    <w:rsid w:val="00447324"/>
    <w:rsid w:val="0045061F"/>
    <w:rsid w:val="004506C5"/>
    <w:rsid w:val="004519D7"/>
    <w:rsid w:val="00456EF3"/>
    <w:rsid w:val="00474F53"/>
    <w:rsid w:val="0047500B"/>
    <w:rsid w:val="0048228C"/>
    <w:rsid w:val="00482E5C"/>
    <w:rsid w:val="00485CAE"/>
    <w:rsid w:val="0049073C"/>
    <w:rsid w:val="0049379C"/>
    <w:rsid w:val="004A266E"/>
    <w:rsid w:val="004A2764"/>
    <w:rsid w:val="004B0B48"/>
    <w:rsid w:val="004B1CEB"/>
    <w:rsid w:val="004B5513"/>
    <w:rsid w:val="004B5AD8"/>
    <w:rsid w:val="004B6086"/>
    <w:rsid w:val="004B60EA"/>
    <w:rsid w:val="004C0A7C"/>
    <w:rsid w:val="004C1415"/>
    <w:rsid w:val="004C2649"/>
    <w:rsid w:val="004C60F2"/>
    <w:rsid w:val="004C7700"/>
    <w:rsid w:val="004D2774"/>
    <w:rsid w:val="004D6426"/>
    <w:rsid w:val="004E2835"/>
    <w:rsid w:val="004E30E8"/>
    <w:rsid w:val="004E5037"/>
    <w:rsid w:val="004E7316"/>
    <w:rsid w:val="004F312B"/>
    <w:rsid w:val="004F3CC2"/>
    <w:rsid w:val="004F4C67"/>
    <w:rsid w:val="005040AF"/>
    <w:rsid w:val="00506B18"/>
    <w:rsid w:val="00506B76"/>
    <w:rsid w:val="0050749B"/>
    <w:rsid w:val="005105DD"/>
    <w:rsid w:val="00510C67"/>
    <w:rsid w:val="005129A8"/>
    <w:rsid w:val="00514762"/>
    <w:rsid w:val="00516210"/>
    <w:rsid w:val="005168C2"/>
    <w:rsid w:val="00525372"/>
    <w:rsid w:val="00527546"/>
    <w:rsid w:val="00534170"/>
    <w:rsid w:val="00535A0E"/>
    <w:rsid w:val="005374D3"/>
    <w:rsid w:val="005425DF"/>
    <w:rsid w:val="0054353B"/>
    <w:rsid w:val="00544CDA"/>
    <w:rsid w:val="00546150"/>
    <w:rsid w:val="005477AA"/>
    <w:rsid w:val="00550D8F"/>
    <w:rsid w:val="00552048"/>
    <w:rsid w:val="00554DE5"/>
    <w:rsid w:val="00561D72"/>
    <w:rsid w:val="005641C5"/>
    <w:rsid w:val="00566F21"/>
    <w:rsid w:val="00567354"/>
    <w:rsid w:val="0056737D"/>
    <w:rsid w:val="0057489D"/>
    <w:rsid w:val="005820A9"/>
    <w:rsid w:val="00594499"/>
    <w:rsid w:val="00597871"/>
    <w:rsid w:val="005A5958"/>
    <w:rsid w:val="005B022B"/>
    <w:rsid w:val="005B155B"/>
    <w:rsid w:val="005B2B7F"/>
    <w:rsid w:val="005B49D4"/>
    <w:rsid w:val="005B62F3"/>
    <w:rsid w:val="005B6CC9"/>
    <w:rsid w:val="005B729D"/>
    <w:rsid w:val="005C5AB4"/>
    <w:rsid w:val="005C7A00"/>
    <w:rsid w:val="005E40D9"/>
    <w:rsid w:val="005E58C6"/>
    <w:rsid w:val="005F2611"/>
    <w:rsid w:val="005F5AF6"/>
    <w:rsid w:val="006021B0"/>
    <w:rsid w:val="0061027B"/>
    <w:rsid w:val="00610929"/>
    <w:rsid w:val="006120C5"/>
    <w:rsid w:val="00616140"/>
    <w:rsid w:val="00625AAF"/>
    <w:rsid w:val="00632089"/>
    <w:rsid w:val="00640249"/>
    <w:rsid w:val="0064075A"/>
    <w:rsid w:val="00641751"/>
    <w:rsid w:val="006461FA"/>
    <w:rsid w:val="00650FF5"/>
    <w:rsid w:val="00651547"/>
    <w:rsid w:val="006518B3"/>
    <w:rsid w:val="0065279C"/>
    <w:rsid w:val="00656E14"/>
    <w:rsid w:val="006572E1"/>
    <w:rsid w:val="00660D09"/>
    <w:rsid w:val="00667F14"/>
    <w:rsid w:val="00671F4C"/>
    <w:rsid w:val="00673371"/>
    <w:rsid w:val="00677963"/>
    <w:rsid w:val="006810CA"/>
    <w:rsid w:val="00690C32"/>
    <w:rsid w:val="00691BA4"/>
    <w:rsid w:val="00693BF1"/>
    <w:rsid w:val="006A16D9"/>
    <w:rsid w:val="006A48FB"/>
    <w:rsid w:val="006B0941"/>
    <w:rsid w:val="006B2976"/>
    <w:rsid w:val="006B53D5"/>
    <w:rsid w:val="006B63E7"/>
    <w:rsid w:val="006C30DF"/>
    <w:rsid w:val="006C5F00"/>
    <w:rsid w:val="006D2B01"/>
    <w:rsid w:val="006D696B"/>
    <w:rsid w:val="006D7468"/>
    <w:rsid w:val="006D7A67"/>
    <w:rsid w:val="006E24DB"/>
    <w:rsid w:val="006E2C76"/>
    <w:rsid w:val="006E3A7A"/>
    <w:rsid w:val="006E400B"/>
    <w:rsid w:val="006E5186"/>
    <w:rsid w:val="006E5596"/>
    <w:rsid w:val="006E590B"/>
    <w:rsid w:val="006F213A"/>
    <w:rsid w:val="006F245B"/>
    <w:rsid w:val="006F2D2D"/>
    <w:rsid w:val="006F57DB"/>
    <w:rsid w:val="006F58D4"/>
    <w:rsid w:val="0070154E"/>
    <w:rsid w:val="00712716"/>
    <w:rsid w:val="00714E77"/>
    <w:rsid w:val="00715332"/>
    <w:rsid w:val="007217A5"/>
    <w:rsid w:val="00722EBF"/>
    <w:rsid w:val="007233F5"/>
    <w:rsid w:val="00730815"/>
    <w:rsid w:val="007330A1"/>
    <w:rsid w:val="007456B2"/>
    <w:rsid w:val="00754943"/>
    <w:rsid w:val="00757B74"/>
    <w:rsid w:val="00762C56"/>
    <w:rsid w:val="00764D47"/>
    <w:rsid w:val="007665E3"/>
    <w:rsid w:val="007714D5"/>
    <w:rsid w:val="00783E04"/>
    <w:rsid w:val="00785742"/>
    <w:rsid w:val="00786E25"/>
    <w:rsid w:val="00792F86"/>
    <w:rsid w:val="007A1C9B"/>
    <w:rsid w:val="007A5C90"/>
    <w:rsid w:val="007B1B81"/>
    <w:rsid w:val="007B630C"/>
    <w:rsid w:val="007B775B"/>
    <w:rsid w:val="007C097F"/>
    <w:rsid w:val="007C12BD"/>
    <w:rsid w:val="007D0E26"/>
    <w:rsid w:val="007D3824"/>
    <w:rsid w:val="007D3B11"/>
    <w:rsid w:val="007D3C6B"/>
    <w:rsid w:val="007E13DE"/>
    <w:rsid w:val="007E220F"/>
    <w:rsid w:val="007E4317"/>
    <w:rsid w:val="007E4905"/>
    <w:rsid w:val="007F0142"/>
    <w:rsid w:val="007F02BE"/>
    <w:rsid w:val="007F106A"/>
    <w:rsid w:val="007F564F"/>
    <w:rsid w:val="00800C38"/>
    <w:rsid w:val="00811D88"/>
    <w:rsid w:val="00813626"/>
    <w:rsid w:val="008150F1"/>
    <w:rsid w:val="00824E65"/>
    <w:rsid w:val="00830B4E"/>
    <w:rsid w:val="0083388A"/>
    <w:rsid w:val="00836987"/>
    <w:rsid w:val="00836B12"/>
    <w:rsid w:val="00842152"/>
    <w:rsid w:val="00847418"/>
    <w:rsid w:val="0085468A"/>
    <w:rsid w:val="00854E06"/>
    <w:rsid w:val="00861453"/>
    <w:rsid w:val="00861982"/>
    <w:rsid w:val="00864C5C"/>
    <w:rsid w:val="00873888"/>
    <w:rsid w:val="008751D2"/>
    <w:rsid w:val="008874B6"/>
    <w:rsid w:val="00890394"/>
    <w:rsid w:val="00894D73"/>
    <w:rsid w:val="00896055"/>
    <w:rsid w:val="00896E36"/>
    <w:rsid w:val="008A06D8"/>
    <w:rsid w:val="008A0C11"/>
    <w:rsid w:val="008A0D09"/>
    <w:rsid w:val="008A44FF"/>
    <w:rsid w:val="008A466D"/>
    <w:rsid w:val="008A4A2A"/>
    <w:rsid w:val="008A4DFF"/>
    <w:rsid w:val="008A58A9"/>
    <w:rsid w:val="008B3A8A"/>
    <w:rsid w:val="008B69D4"/>
    <w:rsid w:val="008B6EA9"/>
    <w:rsid w:val="008C04D9"/>
    <w:rsid w:val="008C625D"/>
    <w:rsid w:val="008C6C35"/>
    <w:rsid w:val="008D4C38"/>
    <w:rsid w:val="008E1B9F"/>
    <w:rsid w:val="008E4286"/>
    <w:rsid w:val="008F38B8"/>
    <w:rsid w:val="008F3E0B"/>
    <w:rsid w:val="008F61B2"/>
    <w:rsid w:val="00901FEC"/>
    <w:rsid w:val="00903551"/>
    <w:rsid w:val="009051A8"/>
    <w:rsid w:val="00907E54"/>
    <w:rsid w:val="0091000E"/>
    <w:rsid w:val="00913839"/>
    <w:rsid w:val="00914DFD"/>
    <w:rsid w:val="009164B5"/>
    <w:rsid w:val="00917912"/>
    <w:rsid w:val="00933011"/>
    <w:rsid w:val="00933286"/>
    <w:rsid w:val="00937150"/>
    <w:rsid w:val="009405E7"/>
    <w:rsid w:val="00940916"/>
    <w:rsid w:val="00942819"/>
    <w:rsid w:val="00944E91"/>
    <w:rsid w:val="00947540"/>
    <w:rsid w:val="009524C7"/>
    <w:rsid w:val="009577F0"/>
    <w:rsid w:val="00960E7A"/>
    <w:rsid w:val="00962E83"/>
    <w:rsid w:val="009650F2"/>
    <w:rsid w:val="0096553A"/>
    <w:rsid w:val="00965DAB"/>
    <w:rsid w:val="00967A18"/>
    <w:rsid w:val="009718A3"/>
    <w:rsid w:val="00971F6E"/>
    <w:rsid w:val="00972BE9"/>
    <w:rsid w:val="00981317"/>
    <w:rsid w:val="009821DE"/>
    <w:rsid w:val="00987D64"/>
    <w:rsid w:val="009911D9"/>
    <w:rsid w:val="00995953"/>
    <w:rsid w:val="009A031E"/>
    <w:rsid w:val="009A0356"/>
    <w:rsid w:val="009B1C92"/>
    <w:rsid w:val="009B2642"/>
    <w:rsid w:val="009B34FB"/>
    <w:rsid w:val="009C0D25"/>
    <w:rsid w:val="009C1D51"/>
    <w:rsid w:val="009C3E9C"/>
    <w:rsid w:val="009C6F3B"/>
    <w:rsid w:val="009C7778"/>
    <w:rsid w:val="009C79BE"/>
    <w:rsid w:val="009D1315"/>
    <w:rsid w:val="009D3C38"/>
    <w:rsid w:val="009D4F78"/>
    <w:rsid w:val="009D7158"/>
    <w:rsid w:val="009E039D"/>
    <w:rsid w:val="009E39C4"/>
    <w:rsid w:val="009E4DAF"/>
    <w:rsid w:val="009E5240"/>
    <w:rsid w:val="00A00272"/>
    <w:rsid w:val="00A03F91"/>
    <w:rsid w:val="00A100FE"/>
    <w:rsid w:val="00A1183F"/>
    <w:rsid w:val="00A11C3E"/>
    <w:rsid w:val="00A122B3"/>
    <w:rsid w:val="00A163CF"/>
    <w:rsid w:val="00A27C6B"/>
    <w:rsid w:val="00A536A5"/>
    <w:rsid w:val="00A53C7B"/>
    <w:rsid w:val="00A60F56"/>
    <w:rsid w:val="00A6234C"/>
    <w:rsid w:val="00A67FC6"/>
    <w:rsid w:val="00A701C9"/>
    <w:rsid w:val="00A716F5"/>
    <w:rsid w:val="00A76D04"/>
    <w:rsid w:val="00A77100"/>
    <w:rsid w:val="00A80D2A"/>
    <w:rsid w:val="00A829E8"/>
    <w:rsid w:val="00A838C3"/>
    <w:rsid w:val="00A858D4"/>
    <w:rsid w:val="00A87E2F"/>
    <w:rsid w:val="00A9050A"/>
    <w:rsid w:val="00A91A90"/>
    <w:rsid w:val="00AA513A"/>
    <w:rsid w:val="00AA5DF9"/>
    <w:rsid w:val="00AA7887"/>
    <w:rsid w:val="00AA7C02"/>
    <w:rsid w:val="00AB0590"/>
    <w:rsid w:val="00AC2A9B"/>
    <w:rsid w:val="00AC739E"/>
    <w:rsid w:val="00AD2E0F"/>
    <w:rsid w:val="00AD49D9"/>
    <w:rsid w:val="00AD7B25"/>
    <w:rsid w:val="00AE4037"/>
    <w:rsid w:val="00AE5558"/>
    <w:rsid w:val="00B00AA5"/>
    <w:rsid w:val="00B01AD3"/>
    <w:rsid w:val="00B06211"/>
    <w:rsid w:val="00B10F4E"/>
    <w:rsid w:val="00B12746"/>
    <w:rsid w:val="00B14D82"/>
    <w:rsid w:val="00B153A9"/>
    <w:rsid w:val="00B17A52"/>
    <w:rsid w:val="00B17F71"/>
    <w:rsid w:val="00B21D92"/>
    <w:rsid w:val="00B34B09"/>
    <w:rsid w:val="00B433B2"/>
    <w:rsid w:val="00B455D9"/>
    <w:rsid w:val="00B51E12"/>
    <w:rsid w:val="00B53C4D"/>
    <w:rsid w:val="00B53CF2"/>
    <w:rsid w:val="00B6127C"/>
    <w:rsid w:val="00B70FB0"/>
    <w:rsid w:val="00B726B2"/>
    <w:rsid w:val="00B73656"/>
    <w:rsid w:val="00B75978"/>
    <w:rsid w:val="00B80B49"/>
    <w:rsid w:val="00B81882"/>
    <w:rsid w:val="00B82890"/>
    <w:rsid w:val="00B84BC1"/>
    <w:rsid w:val="00B84C65"/>
    <w:rsid w:val="00B86747"/>
    <w:rsid w:val="00B912CF"/>
    <w:rsid w:val="00BA436E"/>
    <w:rsid w:val="00BA51FD"/>
    <w:rsid w:val="00BB12E7"/>
    <w:rsid w:val="00BB3FA2"/>
    <w:rsid w:val="00BB65A9"/>
    <w:rsid w:val="00BC1F25"/>
    <w:rsid w:val="00BD0B9A"/>
    <w:rsid w:val="00BD506F"/>
    <w:rsid w:val="00BD56DD"/>
    <w:rsid w:val="00BF101C"/>
    <w:rsid w:val="00BF34B4"/>
    <w:rsid w:val="00C062A8"/>
    <w:rsid w:val="00C13ACF"/>
    <w:rsid w:val="00C13B8B"/>
    <w:rsid w:val="00C238CD"/>
    <w:rsid w:val="00C247BB"/>
    <w:rsid w:val="00C2666E"/>
    <w:rsid w:val="00C27014"/>
    <w:rsid w:val="00C31C60"/>
    <w:rsid w:val="00C3257E"/>
    <w:rsid w:val="00C368CE"/>
    <w:rsid w:val="00C41367"/>
    <w:rsid w:val="00C43D0D"/>
    <w:rsid w:val="00C44181"/>
    <w:rsid w:val="00C46355"/>
    <w:rsid w:val="00C53E40"/>
    <w:rsid w:val="00C56F0A"/>
    <w:rsid w:val="00C577ED"/>
    <w:rsid w:val="00C645D6"/>
    <w:rsid w:val="00C74D78"/>
    <w:rsid w:val="00C776B0"/>
    <w:rsid w:val="00C77760"/>
    <w:rsid w:val="00C77EE3"/>
    <w:rsid w:val="00C873D7"/>
    <w:rsid w:val="00C91710"/>
    <w:rsid w:val="00C92E3F"/>
    <w:rsid w:val="00C94356"/>
    <w:rsid w:val="00C95D7A"/>
    <w:rsid w:val="00C9634D"/>
    <w:rsid w:val="00C97092"/>
    <w:rsid w:val="00CA1CA8"/>
    <w:rsid w:val="00CA58F0"/>
    <w:rsid w:val="00CA59FD"/>
    <w:rsid w:val="00CA65C0"/>
    <w:rsid w:val="00CB6933"/>
    <w:rsid w:val="00CD2E00"/>
    <w:rsid w:val="00CD37EA"/>
    <w:rsid w:val="00CD4E23"/>
    <w:rsid w:val="00CD5F23"/>
    <w:rsid w:val="00CE2E30"/>
    <w:rsid w:val="00CE3A81"/>
    <w:rsid w:val="00CE3DD3"/>
    <w:rsid w:val="00CE420B"/>
    <w:rsid w:val="00CF0618"/>
    <w:rsid w:val="00CF378E"/>
    <w:rsid w:val="00D004A7"/>
    <w:rsid w:val="00D00B23"/>
    <w:rsid w:val="00D02223"/>
    <w:rsid w:val="00D065DC"/>
    <w:rsid w:val="00D06A37"/>
    <w:rsid w:val="00D12730"/>
    <w:rsid w:val="00D12C17"/>
    <w:rsid w:val="00D134DE"/>
    <w:rsid w:val="00D21750"/>
    <w:rsid w:val="00D22D29"/>
    <w:rsid w:val="00D3112B"/>
    <w:rsid w:val="00D34529"/>
    <w:rsid w:val="00D35884"/>
    <w:rsid w:val="00D36167"/>
    <w:rsid w:val="00D37365"/>
    <w:rsid w:val="00D50C68"/>
    <w:rsid w:val="00D5373C"/>
    <w:rsid w:val="00D54571"/>
    <w:rsid w:val="00D55371"/>
    <w:rsid w:val="00D5578F"/>
    <w:rsid w:val="00D572F4"/>
    <w:rsid w:val="00D6251F"/>
    <w:rsid w:val="00D63AF3"/>
    <w:rsid w:val="00D64861"/>
    <w:rsid w:val="00D65F92"/>
    <w:rsid w:val="00D66E3C"/>
    <w:rsid w:val="00D71882"/>
    <w:rsid w:val="00D7609E"/>
    <w:rsid w:val="00D83E07"/>
    <w:rsid w:val="00D921CF"/>
    <w:rsid w:val="00D93274"/>
    <w:rsid w:val="00D9719D"/>
    <w:rsid w:val="00DA5520"/>
    <w:rsid w:val="00DB0B20"/>
    <w:rsid w:val="00DB2A3A"/>
    <w:rsid w:val="00DB5BD8"/>
    <w:rsid w:val="00DC155A"/>
    <w:rsid w:val="00DC2710"/>
    <w:rsid w:val="00DC585F"/>
    <w:rsid w:val="00DC5CBA"/>
    <w:rsid w:val="00DD5224"/>
    <w:rsid w:val="00DD533A"/>
    <w:rsid w:val="00DE43A7"/>
    <w:rsid w:val="00DF3077"/>
    <w:rsid w:val="00E008EF"/>
    <w:rsid w:val="00E009D0"/>
    <w:rsid w:val="00E00F86"/>
    <w:rsid w:val="00E064E9"/>
    <w:rsid w:val="00E10BAE"/>
    <w:rsid w:val="00E114B6"/>
    <w:rsid w:val="00E12C5D"/>
    <w:rsid w:val="00E20004"/>
    <w:rsid w:val="00E24DA0"/>
    <w:rsid w:val="00E2542E"/>
    <w:rsid w:val="00E27148"/>
    <w:rsid w:val="00E32920"/>
    <w:rsid w:val="00E354B7"/>
    <w:rsid w:val="00E4053A"/>
    <w:rsid w:val="00E4563F"/>
    <w:rsid w:val="00E46F2F"/>
    <w:rsid w:val="00E512E8"/>
    <w:rsid w:val="00E54A12"/>
    <w:rsid w:val="00E61909"/>
    <w:rsid w:val="00E61D28"/>
    <w:rsid w:val="00E76E5C"/>
    <w:rsid w:val="00E847DB"/>
    <w:rsid w:val="00E84836"/>
    <w:rsid w:val="00E87190"/>
    <w:rsid w:val="00E9542B"/>
    <w:rsid w:val="00E9797C"/>
    <w:rsid w:val="00EA357A"/>
    <w:rsid w:val="00EA3E3A"/>
    <w:rsid w:val="00EA59B2"/>
    <w:rsid w:val="00EA6BB6"/>
    <w:rsid w:val="00EB2B86"/>
    <w:rsid w:val="00EB5D0F"/>
    <w:rsid w:val="00EB6A0B"/>
    <w:rsid w:val="00EB772D"/>
    <w:rsid w:val="00EC3B4D"/>
    <w:rsid w:val="00EC4F90"/>
    <w:rsid w:val="00ED3DD5"/>
    <w:rsid w:val="00EE7B8E"/>
    <w:rsid w:val="00EF14EB"/>
    <w:rsid w:val="00EF2A40"/>
    <w:rsid w:val="00F07451"/>
    <w:rsid w:val="00F1292F"/>
    <w:rsid w:val="00F13D94"/>
    <w:rsid w:val="00F145C3"/>
    <w:rsid w:val="00F16577"/>
    <w:rsid w:val="00F16F22"/>
    <w:rsid w:val="00F17A11"/>
    <w:rsid w:val="00F205B6"/>
    <w:rsid w:val="00F30750"/>
    <w:rsid w:val="00F3113D"/>
    <w:rsid w:val="00F32378"/>
    <w:rsid w:val="00F3389A"/>
    <w:rsid w:val="00F36862"/>
    <w:rsid w:val="00F4199B"/>
    <w:rsid w:val="00F47058"/>
    <w:rsid w:val="00F47C58"/>
    <w:rsid w:val="00F50310"/>
    <w:rsid w:val="00F51DCD"/>
    <w:rsid w:val="00F5431B"/>
    <w:rsid w:val="00F551D1"/>
    <w:rsid w:val="00F5743A"/>
    <w:rsid w:val="00F76AA7"/>
    <w:rsid w:val="00F82C36"/>
    <w:rsid w:val="00F8305B"/>
    <w:rsid w:val="00F84088"/>
    <w:rsid w:val="00F92C11"/>
    <w:rsid w:val="00F97F67"/>
    <w:rsid w:val="00FA09A4"/>
    <w:rsid w:val="00FA5D1B"/>
    <w:rsid w:val="00FB0C4A"/>
    <w:rsid w:val="00FB4628"/>
    <w:rsid w:val="00FC5140"/>
    <w:rsid w:val="00FD1706"/>
    <w:rsid w:val="00FD299C"/>
    <w:rsid w:val="00FD60A4"/>
    <w:rsid w:val="00FE0CA6"/>
    <w:rsid w:val="00FF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947F7A"/>
  <w15:docId w15:val="{97C501C2-EE6F-4E95-97BA-5C0B46B6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8C625D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730815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85468A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85468A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85468A"/>
    <w:pPr>
      <w:tabs>
        <w:tab w:val="right" w:pos="9639"/>
      </w:tabs>
      <w:ind w:right="-1234" w:firstLine="1134"/>
      <w:jc w:val="both"/>
    </w:pPr>
  </w:style>
  <w:style w:type="character" w:customStyle="1" w:styleId="Pagrindiniotekstotrauka2Diagrama">
    <w:name w:val="Pagrindinio teksto įtrauka 2 Diagrama"/>
    <w:link w:val="Pagrindiniotekstotrauka2"/>
    <w:rsid w:val="0085468A"/>
    <w:rPr>
      <w:sz w:val="24"/>
      <w:szCs w:val="24"/>
      <w:lang w:eastAsia="en-US"/>
    </w:rPr>
  </w:style>
  <w:style w:type="character" w:customStyle="1" w:styleId="AntratsDiagrama">
    <w:name w:val="Antraštės Diagrama"/>
    <w:link w:val="Antrats"/>
    <w:uiPriority w:val="99"/>
    <w:rsid w:val="00415B6D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152AC4"/>
    <w:pPr>
      <w:spacing w:after="120"/>
    </w:pPr>
  </w:style>
  <w:style w:type="character" w:customStyle="1" w:styleId="PagrindinistekstasDiagrama">
    <w:name w:val="Pagrindinis tekstas Diagrama"/>
    <w:link w:val="Pagrindinistekstas"/>
    <w:rsid w:val="00152AC4"/>
    <w:rPr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rsid w:val="00152AC4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152AC4"/>
    <w:rPr>
      <w:sz w:val="24"/>
      <w:szCs w:val="24"/>
      <w:lang w:eastAsia="en-US"/>
    </w:rPr>
  </w:style>
  <w:style w:type="character" w:customStyle="1" w:styleId="PoratDiagrama">
    <w:name w:val="Poraštė Diagrama"/>
    <w:link w:val="Porat"/>
    <w:rsid w:val="006F2D2D"/>
    <w:rPr>
      <w:rFonts w:ascii="TimesLT" w:hAnsi="TimesLT"/>
      <w:sz w:val="24"/>
      <w:lang w:eastAsia="en-US"/>
    </w:rPr>
  </w:style>
  <w:style w:type="character" w:customStyle="1" w:styleId="Antrat1Diagrama">
    <w:name w:val="Antraštė 1 Diagrama"/>
    <w:link w:val="Antrat1"/>
    <w:rsid w:val="00730815"/>
    <w:rPr>
      <w:rFonts w:ascii="TimesLT" w:hAnsi="TimesLT"/>
      <w:b/>
      <w:sz w:val="24"/>
    </w:rPr>
  </w:style>
  <w:style w:type="character" w:customStyle="1" w:styleId="FontStyle150">
    <w:name w:val="Font Style150"/>
    <w:rsid w:val="00730815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rsid w:val="003C550F"/>
  </w:style>
  <w:style w:type="paragraph" w:styleId="Sraopastraipa">
    <w:name w:val="List Paragraph"/>
    <w:basedOn w:val="prastasis"/>
    <w:link w:val="SraopastraipaDiagrama"/>
    <w:uiPriority w:val="34"/>
    <w:qFormat/>
    <w:rsid w:val="003A5E97"/>
    <w:pPr>
      <w:ind w:left="720"/>
      <w:contextualSpacing/>
    </w:pPr>
  </w:style>
  <w:style w:type="paragraph" w:customStyle="1" w:styleId="Default">
    <w:name w:val="Default"/>
    <w:rsid w:val="00C2701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000756"/>
    <w:rPr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1F3F5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0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9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7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tar%20sprend\2012%20sprendimai\Tarybos%20sprendimo%20projekt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5</TotalTime>
  <Pages>1</Pages>
  <Words>661</Words>
  <Characters>378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Emilija Baranauskaitė</cp:lastModifiedBy>
  <cp:revision>5</cp:revision>
  <cp:lastPrinted>2020-07-02T12:51:00Z</cp:lastPrinted>
  <dcterms:created xsi:type="dcterms:W3CDTF">2024-01-11T11:53:00Z</dcterms:created>
  <dcterms:modified xsi:type="dcterms:W3CDTF">2024-01-25T13:52:00Z</dcterms:modified>
</cp:coreProperties>
</file>