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61E4A" w14:textId="12F2B952" w:rsidR="004B09B7" w:rsidRDefault="004B09B7" w:rsidP="004B09B7">
      <w:pPr>
        <w:spacing w:after="120" w:line="276" w:lineRule="auto"/>
        <w:jc w:val="center"/>
        <w:rPr>
          <w:rFonts w:ascii="Arial" w:hAnsi="Arial" w:cs="Arial"/>
          <w:sz w:val="16"/>
          <w:szCs w:val="16"/>
        </w:rPr>
      </w:pPr>
      <w:r>
        <w:rPr>
          <w:noProof/>
        </w:rPr>
        <w:drawing>
          <wp:inline distT="0" distB="0" distL="0" distR="0" wp14:anchorId="2135BAA5" wp14:editId="1DA9B789">
            <wp:extent cx="464820" cy="563880"/>
            <wp:effectExtent l="0" t="0" r="0" b="7620"/>
            <wp:docPr id="19738503"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E04C844" w14:textId="77777777" w:rsidR="004B09B7" w:rsidRDefault="004B09B7" w:rsidP="004B09B7">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45B0CC37" w14:textId="688381D6" w:rsidR="003F0CCB" w:rsidRPr="004B09B7" w:rsidRDefault="004B09B7" w:rsidP="004B09B7">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sidR="003F0CCB" w:rsidRPr="004B09B7">
        <w:rPr>
          <w:rFonts w:ascii="Arial" w:hAnsi="Arial" w:cs="Arial"/>
          <w:b/>
          <w:color w:val="auto"/>
          <w:sz w:val="28"/>
          <w:szCs w:val="28"/>
        </w:rPr>
        <w:t>DĖL KLAIPĖDOS RAJONO SAVIVALDYBĖS VISUOMENĖS</w:t>
      </w:r>
      <w:r w:rsidR="00A558C0" w:rsidRPr="004B09B7">
        <w:rPr>
          <w:rFonts w:ascii="Arial" w:hAnsi="Arial" w:cs="Arial"/>
          <w:b/>
          <w:color w:val="auto"/>
          <w:sz w:val="28"/>
          <w:szCs w:val="28"/>
        </w:rPr>
        <w:br/>
      </w:r>
      <w:r w:rsidR="003F0CCB" w:rsidRPr="004B09B7">
        <w:rPr>
          <w:rFonts w:ascii="Arial" w:hAnsi="Arial" w:cs="Arial"/>
          <w:b/>
          <w:color w:val="auto"/>
          <w:sz w:val="28"/>
          <w:szCs w:val="28"/>
        </w:rPr>
        <w:t>SVEIKATOS STEBĖSENOS 202</w:t>
      </w:r>
      <w:r w:rsidR="00A77336" w:rsidRPr="004B09B7">
        <w:rPr>
          <w:rFonts w:ascii="Arial" w:hAnsi="Arial" w:cs="Arial"/>
          <w:b/>
          <w:color w:val="auto"/>
          <w:sz w:val="28"/>
          <w:szCs w:val="28"/>
        </w:rPr>
        <w:t>3</w:t>
      </w:r>
      <w:r w:rsidR="003F0CCB" w:rsidRPr="004B09B7">
        <w:rPr>
          <w:rFonts w:ascii="Arial" w:hAnsi="Arial" w:cs="Arial"/>
          <w:b/>
          <w:color w:val="auto"/>
          <w:sz w:val="28"/>
          <w:szCs w:val="28"/>
        </w:rPr>
        <w:t xml:space="preserve"> M. ATASKAITOS</w:t>
      </w:r>
      <w:r w:rsidR="00A558C0" w:rsidRPr="004B09B7">
        <w:rPr>
          <w:rFonts w:ascii="Arial" w:hAnsi="Arial" w:cs="Arial"/>
          <w:b/>
          <w:color w:val="auto"/>
          <w:sz w:val="28"/>
          <w:szCs w:val="28"/>
        </w:rPr>
        <w:br/>
      </w:r>
      <w:r w:rsidR="003F0CCB" w:rsidRPr="004B09B7">
        <w:rPr>
          <w:rFonts w:ascii="Arial" w:hAnsi="Arial" w:cs="Arial"/>
          <w:b/>
          <w:color w:val="auto"/>
          <w:sz w:val="28"/>
          <w:szCs w:val="28"/>
        </w:rPr>
        <w:t>PATVIRTINIMO</w:t>
      </w:r>
    </w:p>
    <w:p w14:paraId="2A97250F" w14:textId="3E37436D" w:rsidR="003F0CCB" w:rsidRPr="00887446" w:rsidRDefault="003F0CCB" w:rsidP="004B09B7">
      <w:pPr>
        <w:pStyle w:val="statymopavad"/>
        <w:spacing w:line="276" w:lineRule="auto"/>
        <w:ind w:firstLine="0"/>
        <w:rPr>
          <w:rFonts w:ascii="Arial" w:hAnsi="Arial" w:cs="Arial"/>
          <w:szCs w:val="24"/>
        </w:rPr>
      </w:pPr>
      <w:r w:rsidRPr="00887446">
        <w:rPr>
          <w:rFonts w:ascii="Arial" w:hAnsi="Arial" w:cs="Arial"/>
          <w:szCs w:val="24"/>
        </w:rPr>
        <w:t>202</w:t>
      </w:r>
      <w:r w:rsidR="00A77336" w:rsidRPr="00887446">
        <w:rPr>
          <w:rFonts w:ascii="Arial" w:hAnsi="Arial" w:cs="Arial"/>
          <w:szCs w:val="24"/>
        </w:rPr>
        <w:t>4</w:t>
      </w:r>
      <w:r w:rsidRPr="00887446">
        <w:rPr>
          <w:rFonts w:ascii="Arial" w:hAnsi="Arial" w:cs="Arial"/>
          <w:szCs w:val="24"/>
        </w:rPr>
        <w:t xml:space="preserve"> </w:t>
      </w:r>
      <w:r w:rsidRPr="00887446">
        <w:rPr>
          <w:rFonts w:ascii="Arial" w:hAnsi="Arial" w:cs="Arial"/>
          <w:caps w:val="0"/>
          <w:szCs w:val="24"/>
        </w:rPr>
        <w:t xml:space="preserve">m. </w:t>
      </w:r>
      <w:r w:rsidR="0083397A" w:rsidRPr="00887446">
        <w:rPr>
          <w:rFonts w:ascii="Arial" w:hAnsi="Arial" w:cs="Arial"/>
          <w:caps w:val="0"/>
          <w:szCs w:val="24"/>
        </w:rPr>
        <w:t>vasar</w:t>
      </w:r>
      <w:r w:rsidRPr="00887446">
        <w:rPr>
          <w:rFonts w:ascii="Arial" w:hAnsi="Arial" w:cs="Arial"/>
          <w:caps w:val="0"/>
          <w:szCs w:val="24"/>
        </w:rPr>
        <w:t>io</w:t>
      </w:r>
      <w:r w:rsidR="00A558C0">
        <w:rPr>
          <w:rFonts w:ascii="Arial" w:hAnsi="Arial" w:cs="Arial"/>
          <w:caps w:val="0"/>
          <w:szCs w:val="24"/>
        </w:rPr>
        <w:t xml:space="preserve"> 29</w:t>
      </w:r>
      <w:r w:rsidRPr="00887446">
        <w:rPr>
          <w:rFonts w:ascii="Arial" w:hAnsi="Arial" w:cs="Arial"/>
          <w:caps w:val="0"/>
          <w:szCs w:val="24"/>
        </w:rPr>
        <w:t xml:space="preserve"> d. Nr</w:t>
      </w:r>
      <w:r w:rsidRPr="00887446">
        <w:rPr>
          <w:rFonts w:ascii="Arial" w:hAnsi="Arial" w:cs="Arial"/>
          <w:szCs w:val="24"/>
        </w:rPr>
        <w:t>. T11-</w:t>
      </w:r>
      <w:r w:rsidR="008E11F2">
        <w:rPr>
          <w:rFonts w:ascii="Arial" w:hAnsi="Arial" w:cs="Arial"/>
          <w:szCs w:val="24"/>
        </w:rPr>
        <w:t>47</w:t>
      </w:r>
    </w:p>
    <w:p w14:paraId="5465501F" w14:textId="5427C216" w:rsidR="003F0CCB" w:rsidRPr="00A558C0" w:rsidRDefault="003F0CCB" w:rsidP="004B09B7">
      <w:pPr>
        <w:pStyle w:val="statymopavad"/>
        <w:spacing w:after="240" w:line="276" w:lineRule="auto"/>
        <w:ind w:firstLine="0"/>
        <w:rPr>
          <w:rFonts w:ascii="Arial" w:hAnsi="Arial" w:cs="Arial"/>
          <w:caps w:val="0"/>
          <w:szCs w:val="24"/>
        </w:rPr>
      </w:pPr>
      <w:r w:rsidRPr="00887446">
        <w:rPr>
          <w:rFonts w:ascii="Arial" w:hAnsi="Arial" w:cs="Arial"/>
          <w:szCs w:val="24"/>
        </w:rPr>
        <w:t>G</w:t>
      </w:r>
      <w:r w:rsidRPr="00887446">
        <w:rPr>
          <w:rFonts w:ascii="Arial" w:hAnsi="Arial" w:cs="Arial"/>
          <w:caps w:val="0"/>
          <w:szCs w:val="24"/>
        </w:rPr>
        <w:t>argždai</w:t>
      </w:r>
    </w:p>
    <w:p w14:paraId="0A3A153D" w14:textId="1B6B1836" w:rsidR="003F0CCB" w:rsidRPr="00887446" w:rsidRDefault="003F0CCB" w:rsidP="00146534">
      <w:pPr>
        <w:spacing w:line="276" w:lineRule="auto"/>
        <w:ind w:firstLine="1134"/>
        <w:jc w:val="both"/>
        <w:rPr>
          <w:rFonts w:ascii="Arial" w:hAnsi="Arial" w:cs="Arial"/>
        </w:rPr>
      </w:pPr>
      <w:r w:rsidRPr="00887446">
        <w:rPr>
          <w:rFonts w:ascii="Arial" w:hAnsi="Arial" w:cs="Arial"/>
        </w:rPr>
        <w:t xml:space="preserve">Klaipėdos rajono savivaldybės taryba, vadovaudamasi Lietuvos Respublikos vietos savivaldos įstatymo </w:t>
      </w:r>
      <w:r w:rsidR="009B6B76">
        <w:rPr>
          <w:rFonts w:ascii="Arial" w:hAnsi="Arial" w:cs="Arial"/>
        </w:rPr>
        <w:t>7</w:t>
      </w:r>
      <w:r w:rsidRPr="00887446">
        <w:rPr>
          <w:rFonts w:ascii="Arial" w:hAnsi="Arial" w:cs="Arial"/>
        </w:rPr>
        <w:t xml:space="preserve"> straipsnio </w:t>
      </w:r>
      <w:r w:rsidR="009B6B76">
        <w:rPr>
          <w:rFonts w:ascii="Arial" w:hAnsi="Arial" w:cs="Arial"/>
        </w:rPr>
        <w:t>32</w:t>
      </w:r>
      <w:r w:rsidRPr="00887446">
        <w:rPr>
          <w:rFonts w:ascii="Arial" w:hAnsi="Arial" w:cs="Arial"/>
        </w:rPr>
        <w:t xml:space="preserve"> punktu, 1</w:t>
      </w:r>
      <w:r w:rsidR="00416FC0" w:rsidRPr="00887446">
        <w:rPr>
          <w:rFonts w:ascii="Arial" w:hAnsi="Arial" w:cs="Arial"/>
        </w:rPr>
        <w:t>5</w:t>
      </w:r>
      <w:r w:rsidRPr="00887446">
        <w:rPr>
          <w:rFonts w:ascii="Arial" w:hAnsi="Arial" w:cs="Arial"/>
        </w:rPr>
        <w:t xml:space="preserve"> straipsnio 4 dalimi, Bendrųjų savivaldybių visuomenės sveikatos stebėsenos nuostatų, patvirtintų Lietuvos Respublikos sveikatos apsaugos ministro 2003 m. rugpjūčio 11 d. įsakymu Nr. V-488 „Dėl Bendrųjų savivaldybių visuomenės sveikatos stebėsenos nuostatų patvirtinimo“</w:t>
      </w:r>
      <w:r w:rsidR="00AE5781">
        <w:rPr>
          <w:rFonts w:ascii="Arial" w:hAnsi="Arial" w:cs="Arial"/>
        </w:rPr>
        <w:t>,</w:t>
      </w:r>
      <w:r w:rsidRPr="00887446">
        <w:rPr>
          <w:rFonts w:ascii="Arial" w:hAnsi="Arial" w:cs="Arial"/>
        </w:rPr>
        <w:t xml:space="preserve"> </w:t>
      </w:r>
      <w:r w:rsidR="00AB072F" w:rsidRPr="00887446">
        <w:rPr>
          <w:rFonts w:ascii="Arial" w:hAnsi="Arial" w:cs="Arial"/>
        </w:rPr>
        <w:t xml:space="preserve">6.3. ir 6.4. papunkčiais ir </w:t>
      </w:r>
      <w:r w:rsidR="001637BA" w:rsidRPr="00887446">
        <w:rPr>
          <w:rFonts w:ascii="Arial" w:hAnsi="Arial" w:cs="Arial"/>
        </w:rPr>
        <w:t>9</w:t>
      </w:r>
      <w:r w:rsidRPr="00887446">
        <w:rPr>
          <w:rFonts w:ascii="Arial" w:hAnsi="Arial" w:cs="Arial"/>
        </w:rPr>
        <w:t xml:space="preserve"> </w:t>
      </w:r>
      <w:r w:rsidR="00906CC8" w:rsidRPr="00887446">
        <w:rPr>
          <w:rFonts w:ascii="Arial" w:hAnsi="Arial" w:cs="Arial"/>
        </w:rPr>
        <w:t>punktu</w:t>
      </w:r>
      <w:r w:rsidR="00AE5781">
        <w:rPr>
          <w:rFonts w:ascii="Arial" w:hAnsi="Arial" w:cs="Arial"/>
        </w:rPr>
        <w:t>,</w:t>
      </w:r>
      <w:r w:rsidRPr="00887446">
        <w:rPr>
          <w:rFonts w:ascii="Arial" w:hAnsi="Arial" w:cs="Arial"/>
        </w:rPr>
        <w:t xml:space="preserve"> </w:t>
      </w:r>
      <w:r w:rsidRPr="00A558C0">
        <w:rPr>
          <w:rFonts w:ascii="Arial" w:hAnsi="Arial" w:cs="Arial"/>
        </w:rPr>
        <w:t>n</w:t>
      </w:r>
      <w:r w:rsidR="00A558C0">
        <w:rPr>
          <w:rFonts w:ascii="Arial" w:hAnsi="Arial" w:cs="Arial"/>
        </w:rPr>
        <w:t xml:space="preserve"> </w:t>
      </w:r>
      <w:r w:rsidRPr="00A558C0">
        <w:rPr>
          <w:rFonts w:ascii="Arial" w:hAnsi="Arial" w:cs="Arial"/>
        </w:rPr>
        <w:t>u</w:t>
      </w:r>
      <w:r w:rsidR="00A558C0">
        <w:rPr>
          <w:rFonts w:ascii="Arial" w:hAnsi="Arial" w:cs="Arial"/>
        </w:rPr>
        <w:t xml:space="preserve"> </w:t>
      </w:r>
      <w:r w:rsidRPr="00A558C0">
        <w:rPr>
          <w:rFonts w:ascii="Arial" w:hAnsi="Arial" w:cs="Arial"/>
        </w:rPr>
        <w:t>s</w:t>
      </w:r>
      <w:r w:rsidR="00A558C0">
        <w:rPr>
          <w:rFonts w:ascii="Arial" w:hAnsi="Arial" w:cs="Arial"/>
        </w:rPr>
        <w:t xml:space="preserve"> </w:t>
      </w:r>
      <w:r w:rsidRPr="00A558C0">
        <w:rPr>
          <w:rFonts w:ascii="Arial" w:hAnsi="Arial" w:cs="Arial"/>
        </w:rPr>
        <w:t>p</w:t>
      </w:r>
      <w:r w:rsidR="00A558C0">
        <w:rPr>
          <w:rFonts w:ascii="Arial" w:hAnsi="Arial" w:cs="Arial"/>
        </w:rPr>
        <w:t xml:space="preserve"> </w:t>
      </w:r>
      <w:r w:rsidRPr="00A558C0">
        <w:rPr>
          <w:rFonts w:ascii="Arial" w:hAnsi="Arial" w:cs="Arial"/>
        </w:rPr>
        <w:t>r</w:t>
      </w:r>
      <w:r w:rsidR="00A558C0">
        <w:rPr>
          <w:rFonts w:ascii="Arial" w:hAnsi="Arial" w:cs="Arial"/>
        </w:rPr>
        <w:t xml:space="preserve"> </w:t>
      </w:r>
      <w:r w:rsidRPr="00A558C0">
        <w:rPr>
          <w:rFonts w:ascii="Arial" w:hAnsi="Arial" w:cs="Arial"/>
        </w:rPr>
        <w:t>e</w:t>
      </w:r>
      <w:r w:rsidR="00A558C0">
        <w:rPr>
          <w:rFonts w:ascii="Arial" w:hAnsi="Arial" w:cs="Arial"/>
        </w:rPr>
        <w:t xml:space="preserve"> </w:t>
      </w:r>
      <w:r w:rsidRPr="00A558C0">
        <w:rPr>
          <w:rFonts w:ascii="Arial" w:hAnsi="Arial" w:cs="Arial"/>
        </w:rPr>
        <w:t>n</w:t>
      </w:r>
      <w:r w:rsidR="00A558C0">
        <w:rPr>
          <w:rFonts w:ascii="Arial" w:hAnsi="Arial" w:cs="Arial"/>
        </w:rPr>
        <w:t xml:space="preserve"> </w:t>
      </w:r>
      <w:r w:rsidRPr="00A558C0">
        <w:rPr>
          <w:rFonts w:ascii="Arial" w:hAnsi="Arial" w:cs="Arial"/>
        </w:rPr>
        <w:t>d</w:t>
      </w:r>
      <w:r w:rsidR="00A558C0">
        <w:rPr>
          <w:rFonts w:ascii="Arial" w:hAnsi="Arial" w:cs="Arial"/>
        </w:rPr>
        <w:t xml:space="preserve"> </w:t>
      </w:r>
      <w:r w:rsidRPr="00A558C0">
        <w:rPr>
          <w:rFonts w:ascii="Arial" w:hAnsi="Arial" w:cs="Arial"/>
        </w:rPr>
        <w:t>ž</w:t>
      </w:r>
      <w:r w:rsidR="00A558C0">
        <w:rPr>
          <w:rFonts w:ascii="Arial" w:hAnsi="Arial" w:cs="Arial"/>
        </w:rPr>
        <w:t xml:space="preserve"> </w:t>
      </w:r>
      <w:r w:rsidRPr="00A558C0">
        <w:rPr>
          <w:rFonts w:ascii="Arial" w:hAnsi="Arial" w:cs="Arial"/>
        </w:rPr>
        <w:t>i</w:t>
      </w:r>
      <w:r w:rsidR="00A558C0">
        <w:rPr>
          <w:rFonts w:ascii="Arial" w:hAnsi="Arial" w:cs="Arial"/>
        </w:rPr>
        <w:t xml:space="preserve"> </w:t>
      </w:r>
      <w:r w:rsidRPr="00A558C0">
        <w:rPr>
          <w:rFonts w:ascii="Arial" w:hAnsi="Arial" w:cs="Arial"/>
        </w:rPr>
        <w:t>a</w:t>
      </w:r>
      <w:r w:rsidRPr="00887446">
        <w:rPr>
          <w:rFonts w:ascii="Arial" w:hAnsi="Arial" w:cs="Arial"/>
        </w:rPr>
        <w:t>:</w:t>
      </w:r>
    </w:p>
    <w:p w14:paraId="714D6F44" w14:textId="31E45B8C" w:rsidR="003F0CCB" w:rsidRPr="00887446" w:rsidRDefault="003F0CCB" w:rsidP="00146534">
      <w:pPr>
        <w:spacing w:line="276" w:lineRule="auto"/>
        <w:ind w:firstLine="1134"/>
        <w:jc w:val="both"/>
        <w:rPr>
          <w:rFonts w:ascii="Arial" w:hAnsi="Arial" w:cs="Arial"/>
        </w:rPr>
      </w:pPr>
      <w:r w:rsidRPr="00887446">
        <w:rPr>
          <w:rFonts w:ascii="Arial" w:hAnsi="Arial" w:cs="Arial"/>
        </w:rPr>
        <w:t>1. Patvirtinti Klaipėdos rajono savivaldybės visuomenės sveikatos stebėsenos 202</w:t>
      </w:r>
      <w:r w:rsidR="009F275B" w:rsidRPr="00887446">
        <w:rPr>
          <w:rFonts w:ascii="Arial" w:hAnsi="Arial" w:cs="Arial"/>
        </w:rPr>
        <w:t>3</w:t>
      </w:r>
      <w:r w:rsidRPr="00887446">
        <w:rPr>
          <w:rFonts w:ascii="Arial" w:hAnsi="Arial" w:cs="Arial"/>
        </w:rPr>
        <w:t xml:space="preserve"> m. ataskaitą (pridedama).</w:t>
      </w:r>
    </w:p>
    <w:p w14:paraId="42B2870D" w14:textId="20594A42" w:rsidR="003F0CCB" w:rsidRPr="00887446" w:rsidRDefault="003F0CCB" w:rsidP="00146534">
      <w:pPr>
        <w:spacing w:line="276" w:lineRule="auto"/>
        <w:ind w:firstLine="1134"/>
        <w:jc w:val="both"/>
        <w:rPr>
          <w:rFonts w:ascii="Arial" w:hAnsi="Arial" w:cs="Arial"/>
        </w:rPr>
      </w:pPr>
      <w:r w:rsidRPr="00887446">
        <w:rPr>
          <w:rFonts w:ascii="Arial" w:hAnsi="Arial" w:cs="Arial"/>
        </w:rPr>
        <w:t>2. Įpareigoti Savivaldybės administracijos direktorių iki 202</w:t>
      </w:r>
      <w:r w:rsidR="009F275B" w:rsidRPr="00887446">
        <w:rPr>
          <w:rFonts w:ascii="Arial" w:hAnsi="Arial" w:cs="Arial"/>
        </w:rPr>
        <w:t>4</w:t>
      </w:r>
      <w:r w:rsidRPr="00887446">
        <w:rPr>
          <w:rFonts w:ascii="Arial" w:hAnsi="Arial" w:cs="Arial"/>
        </w:rPr>
        <w:t xml:space="preserve"> m. gegužės 1 d. pateikti šio sprendimo 1 punktu patvirtintą ataskaitą Higienos institutui.</w:t>
      </w:r>
    </w:p>
    <w:p w14:paraId="0E55AB3D" w14:textId="17D046CF" w:rsidR="003F0CCB" w:rsidRPr="00887446" w:rsidRDefault="003F0CCB" w:rsidP="00146534">
      <w:pPr>
        <w:spacing w:line="276" w:lineRule="auto"/>
        <w:ind w:firstLine="1134"/>
        <w:jc w:val="both"/>
        <w:rPr>
          <w:rFonts w:ascii="Arial" w:hAnsi="Arial" w:cs="Arial"/>
        </w:rPr>
      </w:pPr>
      <w:r w:rsidRPr="00887446">
        <w:rPr>
          <w:rFonts w:ascii="Arial" w:hAnsi="Arial" w:cs="Arial"/>
        </w:rPr>
        <w:t>3. Skelbti šį sprendimą Klaipėdos rajono savivaldybės interneto svetainėje.</w:t>
      </w:r>
    </w:p>
    <w:p w14:paraId="41EAF18C" w14:textId="146F4140" w:rsidR="000B7E90" w:rsidRPr="00A558C0" w:rsidRDefault="002C26FA" w:rsidP="00A558C0">
      <w:pPr>
        <w:tabs>
          <w:tab w:val="left" w:pos="567"/>
          <w:tab w:val="left" w:pos="1134"/>
          <w:tab w:val="left" w:pos="1276"/>
          <w:tab w:val="left" w:pos="3450"/>
        </w:tabs>
        <w:spacing w:after="480" w:line="276" w:lineRule="auto"/>
        <w:ind w:firstLine="1134"/>
        <w:jc w:val="both"/>
        <w:rPr>
          <w:rFonts w:ascii="Arial" w:hAnsi="Arial" w:cs="Arial"/>
        </w:rPr>
      </w:pPr>
      <w:r w:rsidRPr="00887446">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87446">
        <w:rPr>
          <w:rFonts w:ascii="Arial" w:hAnsi="Arial" w:cs="Arial"/>
          <w:b/>
          <w:bCs/>
          <w:shd w:val="clear" w:color="auto" w:fill="FFFFFF"/>
        </w:rPr>
        <w:t xml:space="preserve"> </w:t>
      </w:r>
      <w:r w:rsidRPr="00887446">
        <w:rPr>
          <w:rFonts w:ascii="Arial" w:hAnsi="Arial" w:cs="Arial"/>
          <w:bCs/>
          <w:shd w:val="clear" w:color="auto" w:fill="FFFFFF"/>
        </w:rPr>
        <w:t>(Herkaus Manto g. 37, LT-92236, Klaipėda)</w:t>
      </w:r>
      <w:r w:rsidRPr="00887446">
        <w:rPr>
          <w:rFonts w:ascii="Arial" w:hAnsi="Arial" w:cs="Arial"/>
          <w:shd w:val="clear" w:color="auto" w:fill="FFFFFF"/>
        </w:rPr>
        <w:t xml:space="preserve"> arba Regionų administracinio teismo Klaipėdos rūmams (Galinio Pylimo g. 9, LT-91230 Klaipėda) Lietuvos Respublikos administracinių bylų teisenos įstatymo nustatyta tvarka.</w:t>
      </w:r>
    </w:p>
    <w:p w14:paraId="0AF6AD93" w14:textId="607000BF" w:rsidR="00822B4A" w:rsidRPr="00887446" w:rsidRDefault="00A558C0" w:rsidP="00A558C0">
      <w:pPr>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822B4A" w:rsidRPr="00887446" w:rsidSect="00136AE1">
      <w:headerReference w:type="even" r:id="rId9"/>
      <w:headerReference w:type="default" r:id="rId10"/>
      <w:footerReference w:type="default" r:id="rId11"/>
      <w:type w:val="continuous"/>
      <w:pgSz w:w="11907" w:h="16840" w:code="9"/>
      <w:pgMar w:top="1134" w:right="567" w:bottom="1134" w:left="1701" w:header="170" w:footer="17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9659" w14:textId="77777777" w:rsidR="00136AE1" w:rsidRDefault="00136AE1">
      <w:r>
        <w:separator/>
      </w:r>
    </w:p>
  </w:endnote>
  <w:endnote w:type="continuationSeparator" w:id="0">
    <w:p w14:paraId="068C0E97" w14:textId="77777777" w:rsidR="00136AE1" w:rsidRDefault="0013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CA8B" w14:textId="77777777" w:rsidR="00136AE1" w:rsidRDefault="00136AE1">
      <w:r>
        <w:separator/>
      </w:r>
    </w:p>
  </w:footnote>
  <w:footnote w:type="continuationSeparator" w:id="0">
    <w:p w14:paraId="36B79DBF" w14:textId="77777777" w:rsidR="00136AE1" w:rsidRDefault="0013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7A4B"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2DF3805"/>
    <w:multiLevelType w:val="hybridMultilevel"/>
    <w:tmpl w:val="B400186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34A1383"/>
    <w:multiLevelType w:val="hybridMultilevel"/>
    <w:tmpl w:val="5A4688F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B741E61"/>
    <w:multiLevelType w:val="hybridMultilevel"/>
    <w:tmpl w:val="387E93B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41773FA0"/>
    <w:multiLevelType w:val="multilevel"/>
    <w:tmpl w:val="64325AFE"/>
    <w:lvl w:ilvl="0">
      <w:start w:val="1"/>
      <w:numFmt w:val="decimal"/>
      <w:lvlText w:val="%1."/>
      <w:lvlJc w:val="left"/>
      <w:pPr>
        <w:tabs>
          <w:tab w:val="num" w:pos="720"/>
        </w:tabs>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FE75DCA"/>
    <w:multiLevelType w:val="hybridMultilevel"/>
    <w:tmpl w:val="D474F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2" w15:restartNumberingAfterBreak="0">
    <w:nsid w:val="62DA176A"/>
    <w:multiLevelType w:val="hybridMultilevel"/>
    <w:tmpl w:val="F72CED32"/>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3"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CBD4238"/>
    <w:multiLevelType w:val="multilevel"/>
    <w:tmpl w:val="818680B4"/>
    <w:lvl w:ilvl="0">
      <w:start w:val="1"/>
      <w:numFmt w:val="decimal"/>
      <w:lvlText w:val="%1."/>
      <w:lvlJc w:val="left"/>
      <w:pPr>
        <w:ind w:left="720" w:hanging="360"/>
      </w:pPr>
    </w:lvl>
    <w:lvl w:ilvl="1">
      <w:start w:val="4"/>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14926719">
    <w:abstractNumId w:val="14"/>
  </w:num>
  <w:num w:numId="2" w16cid:durableId="1173882231">
    <w:abstractNumId w:val="0"/>
  </w:num>
  <w:num w:numId="3" w16cid:durableId="1131635550">
    <w:abstractNumId w:val="5"/>
  </w:num>
  <w:num w:numId="4" w16cid:durableId="14121028">
    <w:abstractNumId w:val="9"/>
  </w:num>
  <w:num w:numId="5" w16cid:durableId="441068546">
    <w:abstractNumId w:val="1"/>
  </w:num>
  <w:num w:numId="6" w16cid:durableId="1894346243">
    <w:abstractNumId w:val="3"/>
  </w:num>
  <w:num w:numId="7" w16cid:durableId="426272691">
    <w:abstractNumId w:val="8"/>
  </w:num>
  <w:num w:numId="8" w16cid:durableId="311756344">
    <w:abstractNumId w:val="11"/>
  </w:num>
  <w:num w:numId="9" w16cid:durableId="598097322">
    <w:abstractNumId w:val="13"/>
  </w:num>
  <w:num w:numId="10" w16cid:durableId="349845187">
    <w:abstractNumId w:val="6"/>
  </w:num>
  <w:num w:numId="11" w16cid:durableId="1661884832">
    <w:abstractNumId w:val="2"/>
  </w:num>
  <w:num w:numId="12" w16cid:durableId="1718896212">
    <w:abstractNumId w:val="10"/>
  </w:num>
  <w:num w:numId="13" w16cid:durableId="1467240122">
    <w:abstractNumId w:val="12"/>
  </w:num>
  <w:num w:numId="14" w16cid:durableId="1754663640">
    <w:abstractNumId w:val="7"/>
  </w:num>
  <w:num w:numId="15" w16cid:durableId="2013022524">
    <w:abstractNumId w:val="4"/>
  </w:num>
  <w:num w:numId="16" w16cid:durableId="19036386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F0E"/>
    <w:rsid w:val="00020ACB"/>
    <w:rsid w:val="0002148B"/>
    <w:rsid w:val="00025500"/>
    <w:rsid w:val="000324AC"/>
    <w:rsid w:val="000331C4"/>
    <w:rsid w:val="000338C4"/>
    <w:rsid w:val="00035038"/>
    <w:rsid w:val="00037CCA"/>
    <w:rsid w:val="00050B85"/>
    <w:rsid w:val="00071DC7"/>
    <w:rsid w:val="0007440E"/>
    <w:rsid w:val="00075DE1"/>
    <w:rsid w:val="00097A66"/>
    <w:rsid w:val="000A0356"/>
    <w:rsid w:val="000A0B90"/>
    <w:rsid w:val="000A20A0"/>
    <w:rsid w:val="000A278C"/>
    <w:rsid w:val="000A7F94"/>
    <w:rsid w:val="000B7E90"/>
    <w:rsid w:val="000C29F9"/>
    <w:rsid w:val="000D0160"/>
    <w:rsid w:val="000D1BB3"/>
    <w:rsid w:val="000D1F1A"/>
    <w:rsid w:val="000E2E2C"/>
    <w:rsid w:val="000E316D"/>
    <w:rsid w:val="000E7500"/>
    <w:rsid w:val="000E7EF8"/>
    <w:rsid w:val="0011377C"/>
    <w:rsid w:val="001144A6"/>
    <w:rsid w:val="00121ACB"/>
    <w:rsid w:val="001337C1"/>
    <w:rsid w:val="00136AE1"/>
    <w:rsid w:val="00136F27"/>
    <w:rsid w:val="00144807"/>
    <w:rsid w:val="00144C62"/>
    <w:rsid w:val="0014556D"/>
    <w:rsid w:val="00146534"/>
    <w:rsid w:val="00155682"/>
    <w:rsid w:val="001567CB"/>
    <w:rsid w:val="001637BA"/>
    <w:rsid w:val="0017577D"/>
    <w:rsid w:val="00184B50"/>
    <w:rsid w:val="001877E2"/>
    <w:rsid w:val="00191422"/>
    <w:rsid w:val="0019373A"/>
    <w:rsid w:val="00194082"/>
    <w:rsid w:val="001A04D9"/>
    <w:rsid w:val="001A2C5A"/>
    <w:rsid w:val="001A3BBC"/>
    <w:rsid w:val="001B60A1"/>
    <w:rsid w:val="001C0159"/>
    <w:rsid w:val="001C1BB2"/>
    <w:rsid w:val="001C20BB"/>
    <w:rsid w:val="001C3CFE"/>
    <w:rsid w:val="001D5E73"/>
    <w:rsid w:val="001D76B2"/>
    <w:rsid w:val="001E404E"/>
    <w:rsid w:val="001E4F49"/>
    <w:rsid w:val="001F18A1"/>
    <w:rsid w:val="001F2780"/>
    <w:rsid w:val="001F3AA8"/>
    <w:rsid w:val="001F3B78"/>
    <w:rsid w:val="001F4084"/>
    <w:rsid w:val="001F6C28"/>
    <w:rsid w:val="0020746A"/>
    <w:rsid w:val="002104E6"/>
    <w:rsid w:val="0021210C"/>
    <w:rsid w:val="002156CC"/>
    <w:rsid w:val="0021722A"/>
    <w:rsid w:val="00226BB7"/>
    <w:rsid w:val="00230792"/>
    <w:rsid w:val="002348E0"/>
    <w:rsid w:val="002365EF"/>
    <w:rsid w:val="00237067"/>
    <w:rsid w:val="002403D8"/>
    <w:rsid w:val="002413A4"/>
    <w:rsid w:val="00242C5F"/>
    <w:rsid w:val="00243DEE"/>
    <w:rsid w:val="002448D9"/>
    <w:rsid w:val="00250B1B"/>
    <w:rsid w:val="00250FFD"/>
    <w:rsid w:val="00256416"/>
    <w:rsid w:val="00257B08"/>
    <w:rsid w:val="00264D44"/>
    <w:rsid w:val="00272A21"/>
    <w:rsid w:val="00273DF0"/>
    <w:rsid w:val="0027545A"/>
    <w:rsid w:val="00283C61"/>
    <w:rsid w:val="00285E35"/>
    <w:rsid w:val="00286C9D"/>
    <w:rsid w:val="00290B9C"/>
    <w:rsid w:val="00290D86"/>
    <w:rsid w:val="002947B2"/>
    <w:rsid w:val="00295711"/>
    <w:rsid w:val="00296E11"/>
    <w:rsid w:val="002A225F"/>
    <w:rsid w:val="002A4148"/>
    <w:rsid w:val="002A6647"/>
    <w:rsid w:val="002A710F"/>
    <w:rsid w:val="002A7D9C"/>
    <w:rsid w:val="002B07E2"/>
    <w:rsid w:val="002B0DD9"/>
    <w:rsid w:val="002B12BE"/>
    <w:rsid w:val="002B25B7"/>
    <w:rsid w:val="002C0283"/>
    <w:rsid w:val="002C208A"/>
    <w:rsid w:val="002C26FA"/>
    <w:rsid w:val="002C286C"/>
    <w:rsid w:val="002C4E4C"/>
    <w:rsid w:val="002C50A2"/>
    <w:rsid w:val="002E6711"/>
    <w:rsid w:val="002F0722"/>
    <w:rsid w:val="002F52ED"/>
    <w:rsid w:val="002F5F21"/>
    <w:rsid w:val="002F7292"/>
    <w:rsid w:val="0030353C"/>
    <w:rsid w:val="00305648"/>
    <w:rsid w:val="00311C88"/>
    <w:rsid w:val="00313C67"/>
    <w:rsid w:val="0032154B"/>
    <w:rsid w:val="00322914"/>
    <w:rsid w:val="00333AED"/>
    <w:rsid w:val="00343108"/>
    <w:rsid w:val="003436F1"/>
    <w:rsid w:val="0035217C"/>
    <w:rsid w:val="00354FBD"/>
    <w:rsid w:val="00364F59"/>
    <w:rsid w:val="00365FD0"/>
    <w:rsid w:val="003777B9"/>
    <w:rsid w:val="00382CD6"/>
    <w:rsid w:val="0038461D"/>
    <w:rsid w:val="0039175C"/>
    <w:rsid w:val="00392CD6"/>
    <w:rsid w:val="00395993"/>
    <w:rsid w:val="003A18E7"/>
    <w:rsid w:val="003A2057"/>
    <w:rsid w:val="003A2E81"/>
    <w:rsid w:val="003A5609"/>
    <w:rsid w:val="003B0414"/>
    <w:rsid w:val="003C35F6"/>
    <w:rsid w:val="003C36D9"/>
    <w:rsid w:val="003D1560"/>
    <w:rsid w:val="003D6409"/>
    <w:rsid w:val="003D7C37"/>
    <w:rsid w:val="003E04B8"/>
    <w:rsid w:val="003F0CCB"/>
    <w:rsid w:val="003F1193"/>
    <w:rsid w:val="003F3D23"/>
    <w:rsid w:val="00401F15"/>
    <w:rsid w:val="00402D7B"/>
    <w:rsid w:val="00407F54"/>
    <w:rsid w:val="00413B8F"/>
    <w:rsid w:val="00416FC0"/>
    <w:rsid w:val="00421074"/>
    <w:rsid w:val="00433594"/>
    <w:rsid w:val="00433A78"/>
    <w:rsid w:val="0043505E"/>
    <w:rsid w:val="0044046A"/>
    <w:rsid w:val="004506C5"/>
    <w:rsid w:val="004512CC"/>
    <w:rsid w:val="00455BD8"/>
    <w:rsid w:val="00475064"/>
    <w:rsid w:val="00482E5C"/>
    <w:rsid w:val="00497A8B"/>
    <w:rsid w:val="004A5475"/>
    <w:rsid w:val="004B09B7"/>
    <w:rsid w:val="004B11CC"/>
    <w:rsid w:val="004B1CEB"/>
    <w:rsid w:val="004B271A"/>
    <w:rsid w:val="004C338F"/>
    <w:rsid w:val="004C7CFC"/>
    <w:rsid w:val="004D357B"/>
    <w:rsid w:val="004D6F4F"/>
    <w:rsid w:val="004E1554"/>
    <w:rsid w:val="004E1657"/>
    <w:rsid w:val="004E30E8"/>
    <w:rsid w:val="004E3AFB"/>
    <w:rsid w:val="004E5037"/>
    <w:rsid w:val="004F05BB"/>
    <w:rsid w:val="004F5FB3"/>
    <w:rsid w:val="004F6C40"/>
    <w:rsid w:val="00504864"/>
    <w:rsid w:val="00506DE9"/>
    <w:rsid w:val="00512A1C"/>
    <w:rsid w:val="00517991"/>
    <w:rsid w:val="00517C0C"/>
    <w:rsid w:val="00525372"/>
    <w:rsid w:val="00527546"/>
    <w:rsid w:val="00534170"/>
    <w:rsid w:val="005349B3"/>
    <w:rsid w:val="00542458"/>
    <w:rsid w:val="005425DF"/>
    <w:rsid w:val="00546150"/>
    <w:rsid w:val="00550659"/>
    <w:rsid w:val="005543FE"/>
    <w:rsid w:val="00560752"/>
    <w:rsid w:val="00566F21"/>
    <w:rsid w:val="0056737D"/>
    <w:rsid w:val="00571E47"/>
    <w:rsid w:val="005731F2"/>
    <w:rsid w:val="0057489D"/>
    <w:rsid w:val="005A342F"/>
    <w:rsid w:val="005A3D30"/>
    <w:rsid w:val="005B3A4F"/>
    <w:rsid w:val="005D7A8E"/>
    <w:rsid w:val="005D7AC6"/>
    <w:rsid w:val="005F07F9"/>
    <w:rsid w:val="005F4818"/>
    <w:rsid w:val="00600C95"/>
    <w:rsid w:val="00616490"/>
    <w:rsid w:val="006266C9"/>
    <w:rsid w:val="006305FA"/>
    <w:rsid w:val="00631CCA"/>
    <w:rsid w:val="006368AF"/>
    <w:rsid w:val="00650339"/>
    <w:rsid w:val="00651547"/>
    <w:rsid w:val="006518B3"/>
    <w:rsid w:val="0065778A"/>
    <w:rsid w:val="00661D65"/>
    <w:rsid w:val="0066289C"/>
    <w:rsid w:val="00667F14"/>
    <w:rsid w:val="00675FEF"/>
    <w:rsid w:val="0068660C"/>
    <w:rsid w:val="00687224"/>
    <w:rsid w:val="00687D79"/>
    <w:rsid w:val="0069345E"/>
    <w:rsid w:val="00693E0C"/>
    <w:rsid w:val="006B63E7"/>
    <w:rsid w:val="006C30DF"/>
    <w:rsid w:val="006C5F00"/>
    <w:rsid w:val="006D2B01"/>
    <w:rsid w:val="006D7468"/>
    <w:rsid w:val="006E3A7A"/>
    <w:rsid w:val="006E6D45"/>
    <w:rsid w:val="006F19B7"/>
    <w:rsid w:val="006F245B"/>
    <w:rsid w:val="006F3EA5"/>
    <w:rsid w:val="00712523"/>
    <w:rsid w:val="007153BA"/>
    <w:rsid w:val="00716DC4"/>
    <w:rsid w:val="00721C9A"/>
    <w:rsid w:val="00723133"/>
    <w:rsid w:val="00730655"/>
    <w:rsid w:val="00733076"/>
    <w:rsid w:val="00746C2A"/>
    <w:rsid w:val="00750B50"/>
    <w:rsid w:val="00756CF4"/>
    <w:rsid w:val="00760286"/>
    <w:rsid w:val="00760A3B"/>
    <w:rsid w:val="00762839"/>
    <w:rsid w:val="007639D8"/>
    <w:rsid w:val="007676BD"/>
    <w:rsid w:val="00772B9C"/>
    <w:rsid w:val="00774A79"/>
    <w:rsid w:val="0078582A"/>
    <w:rsid w:val="00790A14"/>
    <w:rsid w:val="00793FEF"/>
    <w:rsid w:val="0079404A"/>
    <w:rsid w:val="007A1329"/>
    <w:rsid w:val="007A5C90"/>
    <w:rsid w:val="007B1B81"/>
    <w:rsid w:val="007B443B"/>
    <w:rsid w:val="007B7A7D"/>
    <w:rsid w:val="007C12BD"/>
    <w:rsid w:val="007C155B"/>
    <w:rsid w:val="007C1CE6"/>
    <w:rsid w:val="007C2B4F"/>
    <w:rsid w:val="007E218D"/>
    <w:rsid w:val="007E2D47"/>
    <w:rsid w:val="007F0142"/>
    <w:rsid w:val="007F4142"/>
    <w:rsid w:val="007F5F4C"/>
    <w:rsid w:val="008012E7"/>
    <w:rsid w:val="008071A6"/>
    <w:rsid w:val="00822B4A"/>
    <w:rsid w:val="008256E7"/>
    <w:rsid w:val="00830B4E"/>
    <w:rsid w:val="008324EE"/>
    <w:rsid w:val="00833472"/>
    <w:rsid w:val="0083397A"/>
    <w:rsid w:val="00837090"/>
    <w:rsid w:val="00840D19"/>
    <w:rsid w:val="008428CD"/>
    <w:rsid w:val="00844716"/>
    <w:rsid w:val="00860248"/>
    <w:rsid w:val="00861982"/>
    <w:rsid w:val="00864894"/>
    <w:rsid w:val="00865608"/>
    <w:rsid w:val="00867B85"/>
    <w:rsid w:val="00875E3A"/>
    <w:rsid w:val="0087780D"/>
    <w:rsid w:val="00882FE1"/>
    <w:rsid w:val="00887446"/>
    <w:rsid w:val="00894D73"/>
    <w:rsid w:val="008A4DFF"/>
    <w:rsid w:val="008B0DBA"/>
    <w:rsid w:val="008B6EA9"/>
    <w:rsid w:val="008C25C5"/>
    <w:rsid w:val="008D0FB2"/>
    <w:rsid w:val="008D1176"/>
    <w:rsid w:val="008D48E9"/>
    <w:rsid w:val="008D5D9E"/>
    <w:rsid w:val="008D725D"/>
    <w:rsid w:val="008E11F2"/>
    <w:rsid w:val="008F38B8"/>
    <w:rsid w:val="00901FEC"/>
    <w:rsid w:val="0090203A"/>
    <w:rsid w:val="00906CC8"/>
    <w:rsid w:val="00913839"/>
    <w:rsid w:val="00914DFD"/>
    <w:rsid w:val="009162C8"/>
    <w:rsid w:val="0091749C"/>
    <w:rsid w:val="00925658"/>
    <w:rsid w:val="009300ED"/>
    <w:rsid w:val="00931102"/>
    <w:rsid w:val="0093310C"/>
    <w:rsid w:val="00937150"/>
    <w:rsid w:val="00944BBD"/>
    <w:rsid w:val="009451E2"/>
    <w:rsid w:val="009468BE"/>
    <w:rsid w:val="009507DB"/>
    <w:rsid w:val="00951D1D"/>
    <w:rsid w:val="0097117B"/>
    <w:rsid w:val="009857D4"/>
    <w:rsid w:val="009911D9"/>
    <w:rsid w:val="009A031E"/>
    <w:rsid w:val="009A452F"/>
    <w:rsid w:val="009A7384"/>
    <w:rsid w:val="009B1061"/>
    <w:rsid w:val="009B1C92"/>
    <w:rsid w:val="009B23F5"/>
    <w:rsid w:val="009B3412"/>
    <w:rsid w:val="009B6B76"/>
    <w:rsid w:val="009C365F"/>
    <w:rsid w:val="009D1643"/>
    <w:rsid w:val="009D6517"/>
    <w:rsid w:val="009E039D"/>
    <w:rsid w:val="009F275B"/>
    <w:rsid w:val="00A029B0"/>
    <w:rsid w:val="00A04446"/>
    <w:rsid w:val="00A0625F"/>
    <w:rsid w:val="00A063B5"/>
    <w:rsid w:val="00A122B3"/>
    <w:rsid w:val="00A16B84"/>
    <w:rsid w:val="00A170DA"/>
    <w:rsid w:val="00A21DD1"/>
    <w:rsid w:val="00A24850"/>
    <w:rsid w:val="00A27C6B"/>
    <w:rsid w:val="00A3582A"/>
    <w:rsid w:val="00A558C0"/>
    <w:rsid w:val="00A63211"/>
    <w:rsid w:val="00A76C15"/>
    <w:rsid w:val="00A76D04"/>
    <w:rsid w:val="00A77336"/>
    <w:rsid w:val="00A831FC"/>
    <w:rsid w:val="00A86464"/>
    <w:rsid w:val="00A8717A"/>
    <w:rsid w:val="00A87660"/>
    <w:rsid w:val="00A972C1"/>
    <w:rsid w:val="00AA0EA4"/>
    <w:rsid w:val="00AA3F3E"/>
    <w:rsid w:val="00AA5BEA"/>
    <w:rsid w:val="00AB072F"/>
    <w:rsid w:val="00AB09CC"/>
    <w:rsid w:val="00AB5E8D"/>
    <w:rsid w:val="00AB6584"/>
    <w:rsid w:val="00AC5ABE"/>
    <w:rsid w:val="00AE5781"/>
    <w:rsid w:val="00AE6592"/>
    <w:rsid w:val="00AE67AF"/>
    <w:rsid w:val="00B0788C"/>
    <w:rsid w:val="00B07B8C"/>
    <w:rsid w:val="00B10939"/>
    <w:rsid w:val="00B12FCF"/>
    <w:rsid w:val="00B26241"/>
    <w:rsid w:val="00B27C98"/>
    <w:rsid w:val="00B304E5"/>
    <w:rsid w:val="00B334F0"/>
    <w:rsid w:val="00B455D9"/>
    <w:rsid w:val="00B550DA"/>
    <w:rsid w:val="00B574F7"/>
    <w:rsid w:val="00B64477"/>
    <w:rsid w:val="00B707C5"/>
    <w:rsid w:val="00B72EBC"/>
    <w:rsid w:val="00B74117"/>
    <w:rsid w:val="00B75978"/>
    <w:rsid w:val="00B912CF"/>
    <w:rsid w:val="00B9599A"/>
    <w:rsid w:val="00BA55EA"/>
    <w:rsid w:val="00BB39A3"/>
    <w:rsid w:val="00BB4F38"/>
    <w:rsid w:val="00BB631D"/>
    <w:rsid w:val="00BB6D4E"/>
    <w:rsid w:val="00BC2D0D"/>
    <w:rsid w:val="00BC7691"/>
    <w:rsid w:val="00BC7FA5"/>
    <w:rsid w:val="00BD56DD"/>
    <w:rsid w:val="00BD57E6"/>
    <w:rsid w:val="00BD7004"/>
    <w:rsid w:val="00BD7415"/>
    <w:rsid w:val="00BE7DC8"/>
    <w:rsid w:val="00BF6158"/>
    <w:rsid w:val="00C0042D"/>
    <w:rsid w:val="00C0764E"/>
    <w:rsid w:val="00C16CD6"/>
    <w:rsid w:val="00C3260F"/>
    <w:rsid w:val="00C33D80"/>
    <w:rsid w:val="00C368CE"/>
    <w:rsid w:val="00C42A9F"/>
    <w:rsid w:val="00C51FCA"/>
    <w:rsid w:val="00C5296C"/>
    <w:rsid w:val="00C577ED"/>
    <w:rsid w:val="00C64E45"/>
    <w:rsid w:val="00C663B4"/>
    <w:rsid w:val="00C73B9F"/>
    <w:rsid w:val="00C74E37"/>
    <w:rsid w:val="00C8076F"/>
    <w:rsid w:val="00C91710"/>
    <w:rsid w:val="00CA0F5C"/>
    <w:rsid w:val="00CA1CA8"/>
    <w:rsid w:val="00CA73EC"/>
    <w:rsid w:val="00CA73FB"/>
    <w:rsid w:val="00CB0ECD"/>
    <w:rsid w:val="00CB371E"/>
    <w:rsid w:val="00CC0DE5"/>
    <w:rsid w:val="00CC6E45"/>
    <w:rsid w:val="00CC7A63"/>
    <w:rsid w:val="00CD1D5A"/>
    <w:rsid w:val="00CD2E00"/>
    <w:rsid w:val="00CD4E23"/>
    <w:rsid w:val="00CE1DB3"/>
    <w:rsid w:val="00CF7727"/>
    <w:rsid w:val="00D004A7"/>
    <w:rsid w:val="00D02257"/>
    <w:rsid w:val="00D055AF"/>
    <w:rsid w:val="00D111BE"/>
    <w:rsid w:val="00D16A69"/>
    <w:rsid w:val="00D371EA"/>
    <w:rsid w:val="00D50459"/>
    <w:rsid w:val="00D659E3"/>
    <w:rsid w:val="00D71882"/>
    <w:rsid w:val="00D82C55"/>
    <w:rsid w:val="00D85ABA"/>
    <w:rsid w:val="00DA381B"/>
    <w:rsid w:val="00DA3963"/>
    <w:rsid w:val="00DB2432"/>
    <w:rsid w:val="00DB4D3A"/>
    <w:rsid w:val="00DB5D05"/>
    <w:rsid w:val="00DB6DDC"/>
    <w:rsid w:val="00DB7E30"/>
    <w:rsid w:val="00DC0C34"/>
    <w:rsid w:val="00DC24EA"/>
    <w:rsid w:val="00DC3264"/>
    <w:rsid w:val="00DC57BF"/>
    <w:rsid w:val="00DC585F"/>
    <w:rsid w:val="00DD705E"/>
    <w:rsid w:val="00DF1B91"/>
    <w:rsid w:val="00DF585B"/>
    <w:rsid w:val="00E008EF"/>
    <w:rsid w:val="00E009D0"/>
    <w:rsid w:val="00E00F86"/>
    <w:rsid w:val="00E073B0"/>
    <w:rsid w:val="00E10C88"/>
    <w:rsid w:val="00E24DA0"/>
    <w:rsid w:val="00E3133A"/>
    <w:rsid w:val="00E3684F"/>
    <w:rsid w:val="00E44DF8"/>
    <w:rsid w:val="00E4563F"/>
    <w:rsid w:val="00E45960"/>
    <w:rsid w:val="00E46F2F"/>
    <w:rsid w:val="00E5542F"/>
    <w:rsid w:val="00E63A75"/>
    <w:rsid w:val="00E661F8"/>
    <w:rsid w:val="00E71917"/>
    <w:rsid w:val="00E82313"/>
    <w:rsid w:val="00E8339A"/>
    <w:rsid w:val="00E87658"/>
    <w:rsid w:val="00E9075E"/>
    <w:rsid w:val="00E93DC3"/>
    <w:rsid w:val="00E955EE"/>
    <w:rsid w:val="00EA357A"/>
    <w:rsid w:val="00EA4A7D"/>
    <w:rsid w:val="00EB11FF"/>
    <w:rsid w:val="00EC2AAB"/>
    <w:rsid w:val="00EC2BE5"/>
    <w:rsid w:val="00EC36A2"/>
    <w:rsid w:val="00EC4F90"/>
    <w:rsid w:val="00EE3898"/>
    <w:rsid w:val="00EE413B"/>
    <w:rsid w:val="00EE464A"/>
    <w:rsid w:val="00EE721A"/>
    <w:rsid w:val="00EF767B"/>
    <w:rsid w:val="00F017C6"/>
    <w:rsid w:val="00F03A79"/>
    <w:rsid w:val="00F03F10"/>
    <w:rsid w:val="00F07451"/>
    <w:rsid w:val="00F16577"/>
    <w:rsid w:val="00F17A11"/>
    <w:rsid w:val="00F205B6"/>
    <w:rsid w:val="00F21456"/>
    <w:rsid w:val="00F21C84"/>
    <w:rsid w:val="00F231C8"/>
    <w:rsid w:val="00F235B1"/>
    <w:rsid w:val="00F35FE6"/>
    <w:rsid w:val="00F40AB9"/>
    <w:rsid w:val="00F46946"/>
    <w:rsid w:val="00F47058"/>
    <w:rsid w:val="00F504FE"/>
    <w:rsid w:val="00F53408"/>
    <w:rsid w:val="00F73056"/>
    <w:rsid w:val="00F74A21"/>
    <w:rsid w:val="00F761B0"/>
    <w:rsid w:val="00F76760"/>
    <w:rsid w:val="00F80AD1"/>
    <w:rsid w:val="00F8305B"/>
    <w:rsid w:val="00F84726"/>
    <w:rsid w:val="00F84C96"/>
    <w:rsid w:val="00F879B1"/>
    <w:rsid w:val="00F93EBC"/>
    <w:rsid w:val="00FA30DB"/>
    <w:rsid w:val="00FB0B8F"/>
    <w:rsid w:val="00FB14B2"/>
    <w:rsid w:val="00FB1B65"/>
    <w:rsid w:val="00FB3344"/>
    <w:rsid w:val="00FC0937"/>
    <w:rsid w:val="00FC1461"/>
    <w:rsid w:val="00FC32EE"/>
    <w:rsid w:val="00FD2676"/>
    <w:rsid w:val="00FD3FC8"/>
    <w:rsid w:val="00FD5C58"/>
    <w:rsid w:val="00FE294A"/>
    <w:rsid w:val="00FE48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A558C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styleId="Komentaronuoroda">
    <w:name w:val="annotation reference"/>
    <w:basedOn w:val="Numatytasispastraiposriftas"/>
    <w:rsid w:val="00364F59"/>
    <w:rPr>
      <w:sz w:val="16"/>
      <w:szCs w:val="16"/>
    </w:rPr>
  </w:style>
  <w:style w:type="paragraph" w:styleId="Komentarotekstas">
    <w:name w:val="annotation text"/>
    <w:basedOn w:val="prastasis"/>
    <w:link w:val="KomentarotekstasDiagrama"/>
    <w:rsid w:val="00364F59"/>
    <w:rPr>
      <w:sz w:val="20"/>
      <w:szCs w:val="20"/>
    </w:rPr>
  </w:style>
  <w:style w:type="character" w:customStyle="1" w:styleId="KomentarotekstasDiagrama">
    <w:name w:val="Komentaro tekstas Diagrama"/>
    <w:basedOn w:val="Numatytasispastraiposriftas"/>
    <w:link w:val="Komentarotekstas"/>
    <w:rsid w:val="00364F59"/>
    <w:rPr>
      <w:lang w:eastAsia="en-US"/>
    </w:rPr>
  </w:style>
  <w:style w:type="paragraph" w:styleId="Komentarotema">
    <w:name w:val="annotation subject"/>
    <w:basedOn w:val="Komentarotekstas"/>
    <w:next w:val="Komentarotekstas"/>
    <w:link w:val="KomentarotemaDiagrama"/>
    <w:rsid w:val="00364F59"/>
    <w:rPr>
      <w:b/>
      <w:bCs/>
    </w:rPr>
  </w:style>
  <w:style w:type="character" w:customStyle="1" w:styleId="KomentarotemaDiagrama">
    <w:name w:val="Komentaro tema Diagrama"/>
    <w:basedOn w:val="KomentarotekstasDiagrama"/>
    <w:link w:val="Komentarotema"/>
    <w:rsid w:val="00364F59"/>
    <w:rPr>
      <w:b/>
      <w:bCs/>
      <w:lang w:eastAsia="en-US"/>
    </w:rPr>
  </w:style>
  <w:style w:type="paragraph" w:styleId="Pataisymai">
    <w:name w:val="Revision"/>
    <w:hidden/>
    <w:uiPriority w:val="99"/>
    <w:semiHidden/>
    <w:rsid w:val="00675FEF"/>
    <w:rPr>
      <w:sz w:val="24"/>
      <w:szCs w:val="24"/>
      <w:lang w:eastAsia="en-US"/>
    </w:rPr>
  </w:style>
  <w:style w:type="character" w:customStyle="1" w:styleId="Antrat1Diagrama">
    <w:name w:val="Antraštė 1 Diagrama"/>
    <w:basedOn w:val="Numatytasispastraiposriftas"/>
    <w:link w:val="Antrat1"/>
    <w:rsid w:val="00A558C0"/>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540557585">
      <w:bodyDiv w:val="1"/>
      <w:marLeft w:val="0"/>
      <w:marRight w:val="0"/>
      <w:marTop w:val="0"/>
      <w:marBottom w:val="0"/>
      <w:divBdr>
        <w:top w:val="none" w:sz="0" w:space="0" w:color="auto"/>
        <w:left w:val="none" w:sz="0" w:space="0" w:color="auto"/>
        <w:bottom w:val="none" w:sz="0" w:space="0" w:color="auto"/>
        <w:right w:val="none" w:sz="0" w:space="0" w:color="auto"/>
      </w:divBdr>
    </w:div>
    <w:div w:id="1017268598">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297643436">
      <w:bodyDiv w:val="1"/>
      <w:marLeft w:val="0"/>
      <w:marRight w:val="0"/>
      <w:marTop w:val="0"/>
      <w:marBottom w:val="0"/>
      <w:divBdr>
        <w:top w:val="none" w:sz="0" w:space="0" w:color="auto"/>
        <w:left w:val="none" w:sz="0" w:space="0" w:color="auto"/>
        <w:bottom w:val="none" w:sz="0" w:space="0" w:color="auto"/>
        <w:right w:val="none" w:sz="0" w:space="0" w:color="auto"/>
      </w:divBdr>
    </w:div>
    <w:div w:id="132312567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43722974">
      <w:bodyDiv w:val="1"/>
      <w:marLeft w:val="0"/>
      <w:marRight w:val="0"/>
      <w:marTop w:val="0"/>
      <w:marBottom w:val="0"/>
      <w:divBdr>
        <w:top w:val="none" w:sz="0" w:space="0" w:color="auto"/>
        <w:left w:val="none" w:sz="0" w:space="0" w:color="auto"/>
        <w:bottom w:val="none" w:sz="0" w:space="0" w:color="auto"/>
        <w:right w:val="none" w:sz="0" w:space="0" w:color="auto"/>
      </w:divBdr>
    </w:div>
    <w:div w:id="1482044024">
      <w:bodyDiv w:val="1"/>
      <w:marLeft w:val="0"/>
      <w:marRight w:val="0"/>
      <w:marTop w:val="0"/>
      <w:marBottom w:val="0"/>
      <w:divBdr>
        <w:top w:val="none" w:sz="0" w:space="0" w:color="auto"/>
        <w:left w:val="none" w:sz="0" w:space="0" w:color="auto"/>
        <w:bottom w:val="none" w:sz="0" w:space="0" w:color="auto"/>
        <w:right w:val="none" w:sz="0" w:space="0" w:color="auto"/>
      </w:divBdr>
    </w:div>
    <w:div w:id="1527138360">
      <w:bodyDiv w:val="1"/>
      <w:marLeft w:val="0"/>
      <w:marRight w:val="0"/>
      <w:marTop w:val="0"/>
      <w:marBottom w:val="0"/>
      <w:divBdr>
        <w:top w:val="none" w:sz="0" w:space="0" w:color="auto"/>
        <w:left w:val="none" w:sz="0" w:space="0" w:color="auto"/>
        <w:bottom w:val="none" w:sz="0" w:space="0" w:color="auto"/>
        <w:right w:val="none" w:sz="0" w:space="0" w:color="auto"/>
      </w:divBdr>
      <w:divsChild>
        <w:div w:id="981885478">
          <w:marLeft w:val="0"/>
          <w:marRight w:val="0"/>
          <w:marTop w:val="0"/>
          <w:marBottom w:val="0"/>
          <w:divBdr>
            <w:top w:val="none" w:sz="0" w:space="0" w:color="auto"/>
            <w:left w:val="none" w:sz="0" w:space="0" w:color="auto"/>
            <w:bottom w:val="none" w:sz="0" w:space="0" w:color="auto"/>
            <w:right w:val="none" w:sz="0" w:space="0" w:color="auto"/>
          </w:divBdr>
        </w:div>
        <w:div w:id="1870297763">
          <w:marLeft w:val="0"/>
          <w:marRight w:val="0"/>
          <w:marTop w:val="0"/>
          <w:marBottom w:val="0"/>
          <w:divBdr>
            <w:top w:val="none" w:sz="0" w:space="0" w:color="auto"/>
            <w:left w:val="none" w:sz="0" w:space="0" w:color="auto"/>
            <w:bottom w:val="none" w:sz="0" w:space="0" w:color="auto"/>
            <w:right w:val="none" w:sz="0" w:space="0" w:color="auto"/>
          </w:divBdr>
        </w:div>
      </w:divsChild>
    </w:div>
    <w:div w:id="1919055535">
      <w:bodyDiv w:val="1"/>
      <w:marLeft w:val="0"/>
      <w:marRight w:val="0"/>
      <w:marTop w:val="0"/>
      <w:marBottom w:val="0"/>
      <w:divBdr>
        <w:top w:val="none" w:sz="0" w:space="0" w:color="auto"/>
        <w:left w:val="none" w:sz="0" w:space="0" w:color="auto"/>
        <w:bottom w:val="none" w:sz="0" w:space="0" w:color="auto"/>
        <w:right w:val="none" w:sz="0" w:space="0" w:color="auto"/>
      </w:divBdr>
    </w:div>
    <w:div w:id="1928224623">
      <w:bodyDiv w:val="1"/>
      <w:marLeft w:val="0"/>
      <w:marRight w:val="0"/>
      <w:marTop w:val="0"/>
      <w:marBottom w:val="0"/>
      <w:divBdr>
        <w:top w:val="none" w:sz="0" w:space="0" w:color="auto"/>
        <w:left w:val="none" w:sz="0" w:space="0" w:color="auto"/>
        <w:bottom w:val="none" w:sz="0" w:space="0" w:color="auto"/>
        <w:right w:val="none" w:sz="0" w:space="0" w:color="auto"/>
      </w:divBdr>
      <w:divsChild>
        <w:div w:id="1807892440">
          <w:marLeft w:val="0"/>
          <w:marRight w:val="0"/>
          <w:marTop w:val="0"/>
          <w:marBottom w:val="0"/>
          <w:divBdr>
            <w:top w:val="none" w:sz="0" w:space="0" w:color="auto"/>
            <w:left w:val="none" w:sz="0" w:space="0" w:color="auto"/>
            <w:bottom w:val="none" w:sz="0" w:space="0" w:color="auto"/>
            <w:right w:val="none" w:sz="0" w:space="0" w:color="auto"/>
          </w:divBdr>
        </w:div>
        <w:div w:id="1675113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07CB-2AB7-4F3A-93FC-0F1B97BC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TotalTime>
  <Pages>1</Pages>
  <Words>953</Words>
  <Characters>544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8</cp:revision>
  <cp:lastPrinted>2022-08-23T12:43:00Z</cp:lastPrinted>
  <dcterms:created xsi:type="dcterms:W3CDTF">2024-02-12T08:53:00Z</dcterms:created>
  <dcterms:modified xsi:type="dcterms:W3CDTF">2024-02-29T12:57:00Z</dcterms:modified>
</cp:coreProperties>
</file>