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E77C" w14:textId="4B6C2EAF" w:rsidR="00BF6408" w:rsidRDefault="00BF6408" w:rsidP="00BF6408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54605192"/>
      <w:r>
        <w:rPr>
          <w:noProof/>
        </w:rPr>
        <w:drawing>
          <wp:inline distT="0" distB="0" distL="0" distR="0" wp14:anchorId="5DF89E2C" wp14:editId="2CCCE4A4">
            <wp:extent cx="464820" cy="563880"/>
            <wp:effectExtent l="0" t="0" r="0" b="7620"/>
            <wp:docPr id="781243937" name="Paveikslėlis 1" descr="Gargždų miesto herbas. Herbo lauke  laurų vainiku apsuptas gulsčia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lauke  laurų vainiku apsuptas gulsčias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5504C" w14:textId="77777777" w:rsidR="00BF6408" w:rsidRDefault="00BF6408" w:rsidP="00BF6408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4E60F92D" w14:textId="51563BB1" w:rsidR="00D32FDD" w:rsidRPr="00AE0338" w:rsidRDefault="00BF6408" w:rsidP="00BF6408">
      <w:pPr>
        <w:pStyle w:val="Antrat1"/>
        <w:spacing w:before="0" w:after="240" w:line="276" w:lineRule="auto"/>
        <w:jc w:val="center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eastAsia="lt-LT"/>
        </w:rPr>
        <w:t>SPRENDIMAS</w:t>
      </w:r>
      <w:r>
        <w:rPr>
          <w:rFonts w:ascii="Arial" w:hAnsi="Arial" w:cs="Arial"/>
          <w:b/>
          <w:bCs/>
          <w:color w:val="000000"/>
          <w:sz w:val="28"/>
          <w:szCs w:val="28"/>
          <w:lang w:eastAsia="lt-LT"/>
        </w:rPr>
        <w:br w:type="textWrapping" w:clear="all"/>
      </w:r>
      <w:r w:rsidR="00D32FDD" w:rsidRPr="00AE0338">
        <w:rPr>
          <w:rFonts w:ascii="Arial" w:hAnsi="Arial" w:cs="Arial"/>
          <w:b/>
          <w:color w:val="auto"/>
          <w:sz w:val="28"/>
          <w:szCs w:val="28"/>
        </w:rPr>
        <w:t>DĖL KLAIPĖDOS RAJONO</w:t>
      </w:r>
      <w:r w:rsidR="00C51719" w:rsidRPr="00AE0338">
        <w:rPr>
          <w:rFonts w:ascii="Arial" w:hAnsi="Arial" w:cs="Arial"/>
          <w:b/>
          <w:color w:val="auto"/>
          <w:sz w:val="28"/>
          <w:szCs w:val="28"/>
        </w:rPr>
        <w:t xml:space="preserve"> SAVIVALDYBĖS 202</w:t>
      </w:r>
      <w:r w:rsidR="005C4034" w:rsidRPr="00AE0338">
        <w:rPr>
          <w:rFonts w:ascii="Arial" w:hAnsi="Arial" w:cs="Arial"/>
          <w:b/>
          <w:color w:val="auto"/>
          <w:sz w:val="28"/>
          <w:szCs w:val="28"/>
        </w:rPr>
        <w:t>4</w:t>
      </w:r>
      <w:r w:rsidR="00C51719" w:rsidRPr="00AE0338">
        <w:rPr>
          <w:rFonts w:ascii="Arial" w:hAnsi="Arial" w:cs="Arial"/>
          <w:b/>
          <w:color w:val="auto"/>
          <w:sz w:val="28"/>
          <w:szCs w:val="28"/>
        </w:rPr>
        <w:t xml:space="preserve"> METŲ </w:t>
      </w:r>
      <w:r w:rsidR="00D32FDD" w:rsidRPr="00AE0338">
        <w:rPr>
          <w:rFonts w:ascii="Arial" w:hAnsi="Arial" w:cs="Arial"/>
          <w:b/>
          <w:color w:val="auto"/>
          <w:sz w:val="28"/>
          <w:szCs w:val="28"/>
        </w:rPr>
        <w:t>UŽIMTUMO</w:t>
      </w:r>
      <w:r w:rsidR="00AE0338">
        <w:rPr>
          <w:rFonts w:ascii="Arial" w:hAnsi="Arial" w:cs="Arial"/>
          <w:b/>
          <w:color w:val="auto"/>
          <w:sz w:val="28"/>
          <w:szCs w:val="28"/>
        </w:rPr>
        <w:br/>
      </w:r>
      <w:r w:rsidR="00D32FDD" w:rsidRPr="00AE0338">
        <w:rPr>
          <w:rFonts w:ascii="Arial" w:hAnsi="Arial" w:cs="Arial"/>
          <w:b/>
          <w:color w:val="auto"/>
          <w:sz w:val="28"/>
          <w:szCs w:val="28"/>
        </w:rPr>
        <w:t>DIDINIMO PROGRAMOS PATVIRTINIMO</w:t>
      </w:r>
    </w:p>
    <w:p w14:paraId="794419C5" w14:textId="35CA8D07" w:rsidR="00D32FDD" w:rsidRPr="00BC379C" w:rsidRDefault="00D32FDD" w:rsidP="00BF6408">
      <w:pPr>
        <w:spacing w:line="276" w:lineRule="auto"/>
        <w:jc w:val="center"/>
        <w:rPr>
          <w:rFonts w:ascii="Arial" w:hAnsi="Arial" w:cs="Arial"/>
          <w:bCs/>
        </w:rPr>
      </w:pPr>
      <w:r w:rsidRPr="00BC379C">
        <w:rPr>
          <w:rFonts w:ascii="Arial" w:hAnsi="Arial" w:cs="Arial"/>
          <w:bCs/>
        </w:rPr>
        <w:t>202</w:t>
      </w:r>
      <w:r w:rsidR="005C4034" w:rsidRPr="00BC379C">
        <w:rPr>
          <w:rFonts w:ascii="Arial" w:hAnsi="Arial" w:cs="Arial"/>
          <w:bCs/>
        </w:rPr>
        <w:t>4</w:t>
      </w:r>
      <w:r w:rsidRPr="00BC379C">
        <w:rPr>
          <w:rFonts w:ascii="Arial" w:hAnsi="Arial" w:cs="Arial"/>
          <w:bCs/>
        </w:rPr>
        <w:t xml:space="preserve"> m. </w:t>
      </w:r>
      <w:r w:rsidR="00EA3680" w:rsidRPr="00BC379C">
        <w:rPr>
          <w:rFonts w:ascii="Arial" w:hAnsi="Arial" w:cs="Arial"/>
          <w:bCs/>
        </w:rPr>
        <w:t>vasario</w:t>
      </w:r>
      <w:r w:rsidR="008544A3" w:rsidRPr="00BC379C">
        <w:rPr>
          <w:rFonts w:ascii="Arial" w:hAnsi="Arial" w:cs="Arial"/>
          <w:bCs/>
        </w:rPr>
        <w:t xml:space="preserve"> </w:t>
      </w:r>
      <w:r w:rsidR="00AE0338">
        <w:rPr>
          <w:rFonts w:ascii="Arial" w:hAnsi="Arial" w:cs="Arial"/>
          <w:bCs/>
        </w:rPr>
        <w:t xml:space="preserve">29 </w:t>
      </w:r>
      <w:r w:rsidRPr="00BC379C">
        <w:rPr>
          <w:rFonts w:ascii="Arial" w:hAnsi="Arial" w:cs="Arial"/>
          <w:bCs/>
        </w:rPr>
        <w:t>d. Nr. T11</w:t>
      </w:r>
      <w:r w:rsidR="00C51719" w:rsidRPr="00BC379C">
        <w:rPr>
          <w:rFonts w:ascii="Arial" w:hAnsi="Arial" w:cs="Arial"/>
          <w:bCs/>
        </w:rPr>
        <w:t>-</w:t>
      </w:r>
      <w:r w:rsidR="008271C8">
        <w:rPr>
          <w:rFonts w:ascii="Arial" w:hAnsi="Arial" w:cs="Arial"/>
          <w:bCs/>
        </w:rPr>
        <w:t>50</w:t>
      </w:r>
    </w:p>
    <w:p w14:paraId="2CBC81C6" w14:textId="6DBD8BB2" w:rsidR="00323618" w:rsidRPr="00BC379C" w:rsidRDefault="00D32FDD" w:rsidP="00BF6408">
      <w:pPr>
        <w:spacing w:after="240" w:line="276" w:lineRule="auto"/>
        <w:jc w:val="center"/>
        <w:rPr>
          <w:rFonts w:ascii="Arial" w:hAnsi="Arial" w:cs="Arial"/>
          <w:bCs/>
        </w:rPr>
      </w:pPr>
      <w:r w:rsidRPr="00BC379C">
        <w:rPr>
          <w:rFonts w:ascii="Arial" w:hAnsi="Arial" w:cs="Arial"/>
          <w:bCs/>
        </w:rPr>
        <w:t>Gargždai</w:t>
      </w:r>
    </w:p>
    <w:p w14:paraId="27795F58" w14:textId="2A05FB77" w:rsidR="00D32FDD" w:rsidRPr="00BC379C" w:rsidRDefault="00D32FDD" w:rsidP="00AE0338">
      <w:pPr>
        <w:spacing w:line="276" w:lineRule="auto"/>
        <w:ind w:firstLine="1134"/>
        <w:jc w:val="both"/>
        <w:rPr>
          <w:rFonts w:ascii="Arial" w:hAnsi="Arial" w:cs="Arial"/>
        </w:rPr>
      </w:pPr>
      <w:r w:rsidRPr="00BC379C">
        <w:rPr>
          <w:rFonts w:ascii="Arial" w:hAnsi="Arial" w:cs="Arial"/>
        </w:rPr>
        <w:t>Klaipėdos rajono savivaldybės taryba,</w:t>
      </w:r>
      <w:r w:rsidR="00323618" w:rsidRPr="00BC379C">
        <w:rPr>
          <w:rFonts w:ascii="Arial" w:hAnsi="Arial" w:cs="Arial"/>
        </w:rPr>
        <w:t xml:space="preserve"> </w:t>
      </w:r>
      <w:r w:rsidRPr="00BC379C">
        <w:rPr>
          <w:rFonts w:ascii="Arial" w:hAnsi="Arial" w:cs="Arial"/>
        </w:rPr>
        <w:t xml:space="preserve">vadovaudamasi Lietuvos Respublikos vietos savivaldos įstatymo </w:t>
      </w:r>
      <w:r w:rsidR="00802012" w:rsidRPr="00BC379C">
        <w:rPr>
          <w:rFonts w:ascii="Arial" w:hAnsi="Arial" w:cs="Arial"/>
        </w:rPr>
        <w:t>6</w:t>
      </w:r>
      <w:r w:rsidRPr="00BC379C">
        <w:rPr>
          <w:rFonts w:ascii="Arial" w:hAnsi="Arial" w:cs="Arial"/>
        </w:rPr>
        <w:t xml:space="preserve"> straipsnio 1</w:t>
      </w:r>
      <w:r w:rsidR="00802012" w:rsidRPr="00BC379C">
        <w:rPr>
          <w:rFonts w:ascii="Arial" w:hAnsi="Arial" w:cs="Arial"/>
        </w:rPr>
        <w:t>6</w:t>
      </w:r>
      <w:r w:rsidRPr="00BC379C">
        <w:rPr>
          <w:rFonts w:ascii="Arial" w:hAnsi="Arial" w:cs="Arial"/>
        </w:rPr>
        <w:t xml:space="preserve"> punktu,</w:t>
      </w:r>
      <w:r w:rsidR="00610579">
        <w:rPr>
          <w:rFonts w:ascii="Arial" w:hAnsi="Arial" w:cs="Arial"/>
        </w:rPr>
        <w:t xml:space="preserve"> 7 straipsnio 1</w:t>
      </w:r>
      <w:r w:rsidR="003E13D8">
        <w:rPr>
          <w:rFonts w:ascii="Arial" w:hAnsi="Arial" w:cs="Arial"/>
        </w:rPr>
        <w:t>6</w:t>
      </w:r>
      <w:r w:rsidR="00610579">
        <w:rPr>
          <w:rFonts w:ascii="Arial" w:hAnsi="Arial" w:cs="Arial"/>
        </w:rPr>
        <w:t xml:space="preserve"> punktu,</w:t>
      </w:r>
      <w:r w:rsidRPr="00BC379C">
        <w:rPr>
          <w:rFonts w:ascii="Arial" w:hAnsi="Arial" w:cs="Arial"/>
        </w:rPr>
        <w:t xml:space="preserve"> Lietuvos Respublikos užimtumo įstatymo 17 straipsniu, 48 straipsnio 1 dalies 3 punktu, 2 ir </w:t>
      </w:r>
      <w:r w:rsidR="00AE0338">
        <w:rPr>
          <w:rFonts w:ascii="Arial" w:hAnsi="Arial" w:cs="Arial"/>
        </w:rPr>
        <w:br/>
      </w:r>
      <w:r w:rsidRPr="00BC379C">
        <w:rPr>
          <w:rFonts w:ascii="Arial" w:hAnsi="Arial" w:cs="Arial"/>
        </w:rPr>
        <w:t>3 dalimis</w:t>
      </w:r>
      <w:r w:rsidR="00B7392F" w:rsidRPr="00B7392F">
        <w:rPr>
          <w:rFonts w:ascii="Arial" w:hAnsi="Arial" w:cs="Arial"/>
          <w:color w:val="000000"/>
        </w:rPr>
        <w:t xml:space="preserve">, </w:t>
      </w:r>
      <w:r w:rsidRPr="00BC379C">
        <w:rPr>
          <w:rFonts w:ascii="Arial" w:hAnsi="Arial" w:cs="Arial"/>
        </w:rPr>
        <w:t>n u s p r e n d ž i a:</w:t>
      </w:r>
    </w:p>
    <w:p w14:paraId="764B8CCE" w14:textId="70B645D6" w:rsidR="00D32FDD" w:rsidRPr="00BC379C" w:rsidRDefault="009A6D8D" w:rsidP="00AE0338">
      <w:pPr>
        <w:spacing w:line="276" w:lineRule="auto"/>
        <w:ind w:firstLine="1134"/>
        <w:jc w:val="both"/>
        <w:rPr>
          <w:rFonts w:ascii="Arial" w:hAnsi="Arial" w:cs="Arial"/>
        </w:rPr>
      </w:pPr>
      <w:r w:rsidRPr="00BC379C">
        <w:rPr>
          <w:rFonts w:ascii="Arial" w:hAnsi="Arial" w:cs="Arial"/>
        </w:rPr>
        <w:t xml:space="preserve">1. </w:t>
      </w:r>
      <w:r w:rsidR="00D32FDD" w:rsidRPr="00BC379C">
        <w:rPr>
          <w:rFonts w:ascii="Arial" w:hAnsi="Arial" w:cs="Arial"/>
        </w:rPr>
        <w:t>Patvirtinti Klaipėdos rajono</w:t>
      </w:r>
      <w:r w:rsidR="00C51719" w:rsidRPr="00BC379C">
        <w:rPr>
          <w:rFonts w:ascii="Arial" w:hAnsi="Arial" w:cs="Arial"/>
        </w:rPr>
        <w:t xml:space="preserve"> savivaldybės 202</w:t>
      </w:r>
      <w:r w:rsidR="00FD2190" w:rsidRPr="00BC379C">
        <w:rPr>
          <w:rFonts w:ascii="Arial" w:hAnsi="Arial" w:cs="Arial"/>
        </w:rPr>
        <w:t>4</w:t>
      </w:r>
      <w:r w:rsidR="00C51719" w:rsidRPr="00BC379C">
        <w:rPr>
          <w:rFonts w:ascii="Arial" w:hAnsi="Arial" w:cs="Arial"/>
        </w:rPr>
        <w:t xml:space="preserve"> metų </w:t>
      </w:r>
      <w:r w:rsidR="00D32FDD" w:rsidRPr="00BC379C">
        <w:rPr>
          <w:rFonts w:ascii="Arial" w:hAnsi="Arial" w:cs="Arial"/>
        </w:rPr>
        <w:t xml:space="preserve">užimtumo didinimo programą (pridedama). </w:t>
      </w:r>
    </w:p>
    <w:p w14:paraId="178BEE8E" w14:textId="75AF50F8" w:rsidR="00D32FDD" w:rsidRPr="00AE0338" w:rsidRDefault="00D2548D" w:rsidP="00AE0338">
      <w:pPr>
        <w:pStyle w:val="style6"/>
        <w:spacing w:before="0" w:beforeAutospacing="0" w:after="480" w:afterAutospacing="0" w:line="276" w:lineRule="auto"/>
        <w:ind w:firstLine="1134"/>
        <w:jc w:val="both"/>
        <w:rPr>
          <w:rFonts w:ascii="Arial" w:hAnsi="Arial" w:cs="Arial"/>
          <w:b/>
          <w:bCs/>
        </w:rPr>
      </w:pPr>
      <w:r w:rsidRPr="00BC379C">
        <w:rPr>
          <w:rFonts w:ascii="Arial" w:hAnsi="Arial" w:cs="Arial"/>
        </w:rPr>
        <w:t>2</w:t>
      </w:r>
      <w:r w:rsidR="00D32FDD" w:rsidRPr="00BC379C">
        <w:rPr>
          <w:rFonts w:ascii="Arial" w:hAnsi="Arial" w:cs="Arial"/>
        </w:rPr>
        <w:t>. Skelbti šį sprendimą Teisės aktų registre ir savivaldybės interneto svetainėje.</w:t>
      </w:r>
    </w:p>
    <w:bookmarkEnd w:id="0"/>
    <w:p w14:paraId="5D6660BA" w14:textId="3D9ABB7E" w:rsidR="004E272F" w:rsidRPr="00AE0338" w:rsidRDefault="00AE0338" w:rsidP="00AE0338">
      <w:pPr>
        <w:spacing w:line="276" w:lineRule="auto"/>
        <w:ind w:left="7371" w:hanging="7371"/>
        <w:rPr>
          <w:rFonts w:ascii="Arial" w:hAnsi="Arial" w:cs="Arial"/>
        </w:rPr>
      </w:pPr>
      <w:r w:rsidRPr="005915D9">
        <w:rPr>
          <w:rFonts w:ascii="Arial" w:hAnsi="Arial" w:cs="Arial"/>
        </w:rPr>
        <w:t>Savivaldybės meras</w:t>
      </w:r>
      <w:r w:rsidRPr="005915D9">
        <w:rPr>
          <w:rFonts w:ascii="Arial" w:hAnsi="Arial" w:cs="Arial"/>
        </w:rPr>
        <w:tab/>
        <w:t>Bronius Markauskas</w:t>
      </w:r>
    </w:p>
    <w:sectPr w:rsidR="004E272F" w:rsidRPr="00AE0338" w:rsidSect="009C05F4">
      <w:headerReference w:type="even" r:id="rId9"/>
      <w:head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E8EF9" w14:textId="77777777" w:rsidR="009C05F4" w:rsidRDefault="009C05F4">
      <w:r>
        <w:separator/>
      </w:r>
    </w:p>
  </w:endnote>
  <w:endnote w:type="continuationSeparator" w:id="0">
    <w:p w14:paraId="598B39CA" w14:textId="77777777" w:rsidR="009C05F4" w:rsidRDefault="009C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5212F" w14:textId="77777777" w:rsidR="009C05F4" w:rsidRDefault="009C05F4">
      <w:r>
        <w:separator/>
      </w:r>
    </w:p>
  </w:footnote>
  <w:footnote w:type="continuationSeparator" w:id="0">
    <w:p w14:paraId="309CE0DC" w14:textId="77777777" w:rsidR="009C05F4" w:rsidRDefault="009C0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C1F7" w14:textId="77777777" w:rsidR="0027545A" w:rsidRDefault="003F082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A1AE237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A51D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2334"/>
        </w:tabs>
        <w:ind w:left="23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054"/>
        </w:tabs>
        <w:ind w:left="305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774"/>
        </w:tabs>
        <w:ind w:left="377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494"/>
        </w:tabs>
        <w:ind w:left="449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5214"/>
        </w:tabs>
        <w:ind w:left="521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934"/>
        </w:tabs>
        <w:ind w:left="593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654"/>
        </w:tabs>
        <w:ind w:left="665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374"/>
        </w:tabs>
        <w:ind w:left="737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8094"/>
        </w:tabs>
        <w:ind w:left="8094" w:hanging="180"/>
      </w:pPr>
    </w:lvl>
  </w:abstractNum>
  <w:abstractNum w:abstractNumId="1" w15:restartNumberingAfterBreak="0">
    <w:nsid w:val="07242C55"/>
    <w:multiLevelType w:val="hybridMultilevel"/>
    <w:tmpl w:val="060A1452"/>
    <w:lvl w:ilvl="0" w:tplc="71EA7CC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DF34F29"/>
    <w:multiLevelType w:val="hybridMultilevel"/>
    <w:tmpl w:val="64B030D2"/>
    <w:lvl w:ilvl="0" w:tplc="3EC8E07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276347"/>
    <w:multiLevelType w:val="hybridMultilevel"/>
    <w:tmpl w:val="26A63340"/>
    <w:lvl w:ilvl="0" w:tplc="8662DEF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96774"/>
    <w:multiLevelType w:val="hybridMultilevel"/>
    <w:tmpl w:val="BF720A4C"/>
    <w:lvl w:ilvl="0" w:tplc="FB86FED4">
      <w:start w:val="7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2013EF2"/>
    <w:multiLevelType w:val="hybridMultilevel"/>
    <w:tmpl w:val="A934E42C"/>
    <w:lvl w:ilvl="0" w:tplc="C04461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3783E0B"/>
    <w:multiLevelType w:val="multilevel"/>
    <w:tmpl w:val="380C88A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7" w15:restartNumberingAfterBreak="0">
    <w:nsid w:val="38914E57"/>
    <w:multiLevelType w:val="hybridMultilevel"/>
    <w:tmpl w:val="1E68C304"/>
    <w:lvl w:ilvl="0" w:tplc="21CE36D0">
      <w:start w:val="9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25" w:hanging="360"/>
      </w:pPr>
    </w:lvl>
    <w:lvl w:ilvl="2" w:tplc="0427001B" w:tentative="1">
      <w:start w:val="1"/>
      <w:numFmt w:val="lowerRoman"/>
      <w:lvlText w:val="%3."/>
      <w:lvlJc w:val="right"/>
      <w:pPr>
        <w:ind w:left="2745" w:hanging="180"/>
      </w:pPr>
    </w:lvl>
    <w:lvl w:ilvl="3" w:tplc="0427000F" w:tentative="1">
      <w:start w:val="1"/>
      <w:numFmt w:val="decimal"/>
      <w:lvlText w:val="%4."/>
      <w:lvlJc w:val="left"/>
      <w:pPr>
        <w:ind w:left="3465" w:hanging="360"/>
      </w:pPr>
    </w:lvl>
    <w:lvl w:ilvl="4" w:tplc="04270019" w:tentative="1">
      <w:start w:val="1"/>
      <w:numFmt w:val="lowerLetter"/>
      <w:lvlText w:val="%5."/>
      <w:lvlJc w:val="left"/>
      <w:pPr>
        <w:ind w:left="4185" w:hanging="360"/>
      </w:pPr>
    </w:lvl>
    <w:lvl w:ilvl="5" w:tplc="0427001B" w:tentative="1">
      <w:start w:val="1"/>
      <w:numFmt w:val="lowerRoman"/>
      <w:lvlText w:val="%6."/>
      <w:lvlJc w:val="right"/>
      <w:pPr>
        <w:ind w:left="4905" w:hanging="180"/>
      </w:pPr>
    </w:lvl>
    <w:lvl w:ilvl="6" w:tplc="0427000F" w:tentative="1">
      <w:start w:val="1"/>
      <w:numFmt w:val="decimal"/>
      <w:lvlText w:val="%7."/>
      <w:lvlJc w:val="left"/>
      <w:pPr>
        <w:ind w:left="5625" w:hanging="360"/>
      </w:pPr>
    </w:lvl>
    <w:lvl w:ilvl="7" w:tplc="04270019" w:tentative="1">
      <w:start w:val="1"/>
      <w:numFmt w:val="lowerLetter"/>
      <w:lvlText w:val="%8."/>
      <w:lvlJc w:val="left"/>
      <w:pPr>
        <w:ind w:left="6345" w:hanging="360"/>
      </w:pPr>
    </w:lvl>
    <w:lvl w:ilvl="8" w:tplc="0427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8" w15:restartNumberingAfterBreak="0">
    <w:nsid w:val="6C2056FF"/>
    <w:multiLevelType w:val="hybridMultilevel"/>
    <w:tmpl w:val="12AA5118"/>
    <w:lvl w:ilvl="0" w:tplc="FFD682A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6F2B015D"/>
    <w:multiLevelType w:val="hybridMultilevel"/>
    <w:tmpl w:val="AF56125A"/>
    <w:lvl w:ilvl="0" w:tplc="4F56E7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 w15:restartNumberingAfterBreak="0">
    <w:nsid w:val="741D3AB8"/>
    <w:multiLevelType w:val="hybridMultilevel"/>
    <w:tmpl w:val="4B10FA76"/>
    <w:lvl w:ilvl="0" w:tplc="1C9E233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7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7D64370B"/>
    <w:multiLevelType w:val="hybridMultilevel"/>
    <w:tmpl w:val="B8BA296A"/>
    <w:lvl w:ilvl="0" w:tplc="0AB8A99E">
      <w:start w:val="2"/>
      <w:numFmt w:val="decimal"/>
      <w:lvlText w:val="%1."/>
      <w:lvlJc w:val="left"/>
      <w:pPr>
        <w:ind w:left="1854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307665509">
    <w:abstractNumId w:val="10"/>
  </w:num>
  <w:num w:numId="2" w16cid:durableId="412244805">
    <w:abstractNumId w:val="0"/>
  </w:num>
  <w:num w:numId="3" w16cid:durableId="14180200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9289357">
    <w:abstractNumId w:val="4"/>
  </w:num>
  <w:num w:numId="5" w16cid:durableId="1996297570">
    <w:abstractNumId w:val="7"/>
  </w:num>
  <w:num w:numId="6" w16cid:durableId="2049796471">
    <w:abstractNumId w:val="8"/>
  </w:num>
  <w:num w:numId="7" w16cid:durableId="1814102891">
    <w:abstractNumId w:val="9"/>
  </w:num>
  <w:num w:numId="8" w16cid:durableId="1608199157">
    <w:abstractNumId w:val="12"/>
  </w:num>
  <w:num w:numId="9" w16cid:durableId="1028796277">
    <w:abstractNumId w:val="2"/>
  </w:num>
  <w:num w:numId="10" w16cid:durableId="1480344573">
    <w:abstractNumId w:val="1"/>
  </w:num>
  <w:num w:numId="11" w16cid:durableId="1126973734">
    <w:abstractNumId w:val="5"/>
  </w:num>
  <w:num w:numId="12" w16cid:durableId="1059593858">
    <w:abstractNumId w:val="6"/>
  </w:num>
  <w:num w:numId="13" w16cid:durableId="292829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5C"/>
    <w:rsid w:val="00000815"/>
    <w:rsid w:val="000045D0"/>
    <w:rsid w:val="0000525E"/>
    <w:rsid w:val="0002148B"/>
    <w:rsid w:val="00032E66"/>
    <w:rsid w:val="00033262"/>
    <w:rsid w:val="00034879"/>
    <w:rsid w:val="00043E00"/>
    <w:rsid w:val="00054147"/>
    <w:rsid w:val="00070ECA"/>
    <w:rsid w:val="00074609"/>
    <w:rsid w:val="00074711"/>
    <w:rsid w:val="00090283"/>
    <w:rsid w:val="00090F92"/>
    <w:rsid w:val="000910E1"/>
    <w:rsid w:val="000A20A0"/>
    <w:rsid w:val="000C1C62"/>
    <w:rsid w:val="000D1BB3"/>
    <w:rsid w:val="000E4029"/>
    <w:rsid w:val="000E6D9C"/>
    <w:rsid w:val="000F183C"/>
    <w:rsid w:val="000F2837"/>
    <w:rsid w:val="000F5292"/>
    <w:rsid w:val="001103C3"/>
    <w:rsid w:val="001144A6"/>
    <w:rsid w:val="00121ACB"/>
    <w:rsid w:val="0012737A"/>
    <w:rsid w:val="001311E4"/>
    <w:rsid w:val="001337C1"/>
    <w:rsid w:val="001516BA"/>
    <w:rsid w:val="00155682"/>
    <w:rsid w:val="001567CB"/>
    <w:rsid w:val="001607A6"/>
    <w:rsid w:val="001642FF"/>
    <w:rsid w:val="00170C2C"/>
    <w:rsid w:val="00184B50"/>
    <w:rsid w:val="0018537D"/>
    <w:rsid w:val="00194CA8"/>
    <w:rsid w:val="00196076"/>
    <w:rsid w:val="001A0F70"/>
    <w:rsid w:val="001A4A67"/>
    <w:rsid w:val="001B3190"/>
    <w:rsid w:val="001B7500"/>
    <w:rsid w:val="001C527B"/>
    <w:rsid w:val="001C63D9"/>
    <w:rsid w:val="001C6841"/>
    <w:rsid w:val="001D7B2B"/>
    <w:rsid w:val="001D7C0A"/>
    <w:rsid w:val="001F6E0D"/>
    <w:rsid w:val="0020746A"/>
    <w:rsid w:val="00211C51"/>
    <w:rsid w:val="0021210C"/>
    <w:rsid w:val="00214230"/>
    <w:rsid w:val="002156CC"/>
    <w:rsid w:val="00216A0E"/>
    <w:rsid w:val="00217747"/>
    <w:rsid w:val="00217E4E"/>
    <w:rsid w:val="00227B1D"/>
    <w:rsid w:val="00230792"/>
    <w:rsid w:val="00237067"/>
    <w:rsid w:val="002403D8"/>
    <w:rsid w:val="00242123"/>
    <w:rsid w:val="002428E0"/>
    <w:rsid w:val="00242C5F"/>
    <w:rsid w:val="00243DEE"/>
    <w:rsid w:val="00261D78"/>
    <w:rsid w:val="002642F4"/>
    <w:rsid w:val="00272A21"/>
    <w:rsid w:val="0027545A"/>
    <w:rsid w:val="00286350"/>
    <w:rsid w:val="00290B9C"/>
    <w:rsid w:val="002947B2"/>
    <w:rsid w:val="0029517F"/>
    <w:rsid w:val="00295711"/>
    <w:rsid w:val="00295C68"/>
    <w:rsid w:val="00296E11"/>
    <w:rsid w:val="002C0283"/>
    <w:rsid w:val="002D2F5F"/>
    <w:rsid w:val="002E047D"/>
    <w:rsid w:val="002E3BEC"/>
    <w:rsid w:val="002F3C3C"/>
    <w:rsid w:val="002F539F"/>
    <w:rsid w:val="002F5F21"/>
    <w:rsid w:val="00311FCE"/>
    <w:rsid w:val="00322081"/>
    <w:rsid w:val="00322536"/>
    <w:rsid w:val="00323618"/>
    <w:rsid w:val="00327B87"/>
    <w:rsid w:val="00327BCA"/>
    <w:rsid w:val="00331580"/>
    <w:rsid w:val="00342F53"/>
    <w:rsid w:val="003436F1"/>
    <w:rsid w:val="00365FD0"/>
    <w:rsid w:val="003802D1"/>
    <w:rsid w:val="003877AC"/>
    <w:rsid w:val="00391139"/>
    <w:rsid w:val="00392CD6"/>
    <w:rsid w:val="00394FB9"/>
    <w:rsid w:val="003A030A"/>
    <w:rsid w:val="003A2057"/>
    <w:rsid w:val="003B0414"/>
    <w:rsid w:val="003B1A34"/>
    <w:rsid w:val="003B63F9"/>
    <w:rsid w:val="003B735D"/>
    <w:rsid w:val="003C197A"/>
    <w:rsid w:val="003C1E38"/>
    <w:rsid w:val="003C235D"/>
    <w:rsid w:val="003C36D9"/>
    <w:rsid w:val="003C4F8D"/>
    <w:rsid w:val="003D1560"/>
    <w:rsid w:val="003E04B8"/>
    <w:rsid w:val="003E13D8"/>
    <w:rsid w:val="003E3972"/>
    <w:rsid w:val="003F0821"/>
    <w:rsid w:val="003F1193"/>
    <w:rsid w:val="0040379F"/>
    <w:rsid w:val="00407F54"/>
    <w:rsid w:val="00412BEB"/>
    <w:rsid w:val="0041363A"/>
    <w:rsid w:val="00413B8F"/>
    <w:rsid w:val="00421E1A"/>
    <w:rsid w:val="00446582"/>
    <w:rsid w:val="004506C5"/>
    <w:rsid w:val="00454099"/>
    <w:rsid w:val="00454B08"/>
    <w:rsid w:val="00457BC4"/>
    <w:rsid w:val="004635C5"/>
    <w:rsid w:val="004648F5"/>
    <w:rsid w:val="00464A23"/>
    <w:rsid w:val="00465D40"/>
    <w:rsid w:val="00482E5C"/>
    <w:rsid w:val="004A1C3C"/>
    <w:rsid w:val="004B1CEB"/>
    <w:rsid w:val="004B24F7"/>
    <w:rsid w:val="004D6011"/>
    <w:rsid w:val="004E1BB3"/>
    <w:rsid w:val="004E272F"/>
    <w:rsid w:val="004E30E8"/>
    <w:rsid w:val="004E5037"/>
    <w:rsid w:val="00515545"/>
    <w:rsid w:val="00522798"/>
    <w:rsid w:val="00525372"/>
    <w:rsid w:val="00527546"/>
    <w:rsid w:val="00534170"/>
    <w:rsid w:val="005425DF"/>
    <w:rsid w:val="005455B7"/>
    <w:rsid w:val="00546150"/>
    <w:rsid w:val="00566F21"/>
    <w:rsid w:val="0056737D"/>
    <w:rsid w:val="00572A8B"/>
    <w:rsid w:val="0057489D"/>
    <w:rsid w:val="00582E1E"/>
    <w:rsid w:val="0058454F"/>
    <w:rsid w:val="00593546"/>
    <w:rsid w:val="005A28B7"/>
    <w:rsid w:val="005B1F07"/>
    <w:rsid w:val="005B779C"/>
    <w:rsid w:val="005C4034"/>
    <w:rsid w:val="005C5272"/>
    <w:rsid w:val="005D0240"/>
    <w:rsid w:val="005E21DC"/>
    <w:rsid w:val="005E5BDE"/>
    <w:rsid w:val="00610579"/>
    <w:rsid w:val="00617399"/>
    <w:rsid w:val="00643525"/>
    <w:rsid w:val="00643FA5"/>
    <w:rsid w:val="00645556"/>
    <w:rsid w:val="00651547"/>
    <w:rsid w:val="006518B3"/>
    <w:rsid w:val="00656F98"/>
    <w:rsid w:val="00661AE0"/>
    <w:rsid w:val="00667F14"/>
    <w:rsid w:val="00674ACC"/>
    <w:rsid w:val="00676BC6"/>
    <w:rsid w:val="00685454"/>
    <w:rsid w:val="00691807"/>
    <w:rsid w:val="006A2277"/>
    <w:rsid w:val="006A2956"/>
    <w:rsid w:val="006A7978"/>
    <w:rsid w:val="006A7F03"/>
    <w:rsid w:val="006B63E7"/>
    <w:rsid w:val="006C0E23"/>
    <w:rsid w:val="006C30DF"/>
    <w:rsid w:val="006C35D4"/>
    <w:rsid w:val="006C5F00"/>
    <w:rsid w:val="006D2B01"/>
    <w:rsid w:val="006D457E"/>
    <w:rsid w:val="006D7468"/>
    <w:rsid w:val="006E3A7A"/>
    <w:rsid w:val="006F245B"/>
    <w:rsid w:val="00732DEF"/>
    <w:rsid w:val="00735F04"/>
    <w:rsid w:val="0074055C"/>
    <w:rsid w:val="00740735"/>
    <w:rsid w:val="00762A65"/>
    <w:rsid w:val="007718E2"/>
    <w:rsid w:val="00780EB1"/>
    <w:rsid w:val="007816E1"/>
    <w:rsid w:val="00781E14"/>
    <w:rsid w:val="00787E91"/>
    <w:rsid w:val="007A4EF2"/>
    <w:rsid w:val="007A5C90"/>
    <w:rsid w:val="007A5D2D"/>
    <w:rsid w:val="007B0E29"/>
    <w:rsid w:val="007B1B81"/>
    <w:rsid w:val="007C12BD"/>
    <w:rsid w:val="007C1CEF"/>
    <w:rsid w:val="007F0142"/>
    <w:rsid w:val="007F6271"/>
    <w:rsid w:val="00802012"/>
    <w:rsid w:val="00802D1E"/>
    <w:rsid w:val="00810313"/>
    <w:rsid w:val="008271C8"/>
    <w:rsid w:val="00830B4E"/>
    <w:rsid w:val="008364E0"/>
    <w:rsid w:val="008544A3"/>
    <w:rsid w:val="00861982"/>
    <w:rsid w:val="00867F87"/>
    <w:rsid w:val="00872EF4"/>
    <w:rsid w:val="00874FC2"/>
    <w:rsid w:val="00894D73"/>
    <w:rsid w:val="008A4DFF"/>
    <w:rsid w:val="008B32AB"/>
    <w:rsid w:val="008B6EA9"/>
    <w:rsid w:val="008C3330"/>
    <w:rsid w:val="008D3E22"/>
    <w:rsid w:val="008E6655"/>
    <w:rsid w:val="008F38B8"/>
    <w:rsid w:val="00901FEC"/>
    <w:rsid w:val="00907FAC"/>
    <w:rsid w:val="00913839"/>
    <w:rsid w:val="00914DFD"/>
    <w:rsid w:val="00924F77"/>
    <w:rsid w:val="00937150"/>
    <w:rsid w:val="009444AF"/>
    <w:rsid w:val="00953355"/>
    <w:rsid w:val="0095767F"/>
    <w:rsid w:val="00960683"/>
    <w:rsid w:val="0096506E"/>
    <w:rsid w:val="009834F2"/>
    <w:rsid w:val="009911D9"/>
    <w:rsid w:val="00993A3D"/>
    <w:rsid w:val="009A031E"/>
    <w:rsid w:val="009A1A90"/>
    <w:rsid w:val="009A6D8D"/>
    <w:rsid w:val="009A78B1"/>
    <w:rsid w:val="009B0500"/>
    <w:rsid w:val="009B1C92"/>
    <w:rsid w:val="009B1E9C"/>
    <w:rsid w:val="009B1ED2"/>
    <w:rsid w:val="009C05F4"/>
    <w:rsid w:val="009C2EA9"/>
    <w:rsid w:val="009C3A64"/>
    <w:rsid w:val="009D0497"/>
    <w:rsid w:val="009D706A"/>
    <w:rsid w:val="009D7708"/>
    <w:rsid w:val="009E039D"/>
    <w:rsid w:val="009E2AF8"/>
    <w:rsid w:val="009E6C5C"/>
    <w:rsid w:val="009E76A9"/>
    <w:rsid w:val="009F1DFB"/>
    <w:rsid w:val="00A06A8D"/>
    <w:rsid w:val="00A122B3"/>
    <w:rsid w:val="00A12FE7"/>
    <w:rsid w:val="00A13C0E"/>
    <w:rsid w:val="00A14B5A"/>
    <w:rsid w:val="00A25463"/>
    <w:rsid w:val="00A260C1"/>
    <w:rsid w:val="00A27C6B"/>
    <w:rsid w:val="00A46441"/>
    <w:rsid w:val="00A51253"/>
    <w:rsid w:val="00A5559E"/>
    <w:rsid w:val="00A73A4F"/>
    <w:rsid w:val="00A76736"/>
    <w:rsid w:val="00A76D04"/>
    <w:rsid w:val="00A81DD6"/>
    <w:rsid w:val="00A82A6C"/>
    <w:rsid w:val="00A8451A"/>
    <w:rsid w:val="00A87BAA"/>
    <w:rsid w:val="00AA0897"/>
    <w:rsid w:val="00AA6677"/>
    <w:rsid w:val="00AD1AD4"/>
    <w:rsid w:val="00AD1CB0"/>
    <w:rsid w:val="00AD455C"/>
    <w:rsid w:val="00AD57BD"/>
    <w:rsid w:val="00AD7A8E"/>
    <w:rsid w:val="00AE0338"/>
    <w:rsid w:val="00AE1C6C"/>
    <w:rsid w:val="00AE4471"/>
    <w:rsid w:val="00B34919"/>
    <w:rsid w:val="00B455D9"/>
    <w:rsid w:val="00B47142"/>
    <w:rsid w:val="00B5183C"/>
    <w:rsid w:val="00B52B55"/>
    <w:rsid w:val="00B53A0B"/>
    <w:rsid w:val="00B67D1F"/>
    <w:rsid w:val="00B7392F"/>
    <w:rsid w:val="00B7498D"/>
    <w:rsid w:val="00B75978"/>
    <w:rsid w:val="00B75E64"/>
    <w:rsid w:val="00B826FC"/>
    <w:rsid w:val="00B912CF"/>
    <w:rsid w:val="00BC2017"/>
    <w:rsid w:val="00BC379C"/>
    <w:rsid w:val="00BC4317"/>
    <w:rsid w:val="00BD2177"/>
    <w:rsid w:val="00BD3403"/>
    <w:rsid w:val="00BD5434"/>
    <w:rsid w:val="00BD560B"/>
    <w:rsid w:val="00BD56DD"/>
    <w:rsid w:val="00BF6408"/>
    <w:rsid w:val="00C16B53"/>
    <w:rsid w:val="00C21223"/>
    <w:rsid w:val="00C21E5A"/>
    <w:rsid w:val="00C27ED5"/>
    <w:rsid w:val="00C35D19"/>
    <w:rsid w:val="00C36443"/>
    <w:rsid w:val="00C368CE"/>
    <w:rsid w:val="00C415C2"/>
    <w:rsid w:val="00C51719"/>
    <w:rsid w:val="00C577ED"/>
    <w:rsid w:val="00C67C62"/>
    <w:rsid w:val="00C77A89"/>
    <w:rsid w:val="00C8699F"/>
    <w:rsid w:val="00C91710"/>
    <w:rsid w:val="00C92D11"/>
    <w:rsid w:val="00CA1CA8"/>
    <w:rsid w:val="00CA51DD"/>
    <w:rsid w:val="00CA6B3B"/>
    <w:rsid w:val="00CD079B"/>
    <w:rsid w:val="00CD1066"/>
    <w:rsid w:val="00CD1091"/>
    <w:rsid w:val="00CD2E00"/>
    <w:rsid w:val="00CD4E23"/>
    <w:rsid w:val="00CF1059"/>
    <w:rsid w:val="00CF1C41"/>
    <w:rsid w:val="00CF2061"/>
    <w:rsid w:val="00CF528C"/>
    <w:rsid w:val="00D004A7"/>
    <w:rsid w:val="00D01657"/>
    <w:rsid w:val="00D072EF"/>
    <w:rsid w:val="00D1613C"/>
    <w:rsid w:val="00D2529F"/>
    <w:rsid w:val="00D2548D"/>
    <w:rsid w:val="00D32FDD"/>
    <w:rsid w:val="00D36156"/>
    <w:rsid w:val="00D402D9"/>
    <w:rsid w:val="00D43405"/>
    <w:rsid w:val="00D458FB"/>
    <w:rsid w:val="00D5056F"/>
    <w:rsid w:val="00D672FE"/>
    <w:rsid w:val="00D71882"/>
    <w:rsid w:val="00D751DF"/>
    <w:rsid w:val="00D84F67"/>
    <w:rsid w:val="00DA108C"/>
    <w:rsid w:val="00DA6BC7"/>
    <w:rsid w:val="00DB0A4E"/>
    <w:rsid w:val="00DB5BD6"/>
    <w:rsid w:val="00DC585F"/>
    <w:rsid w:val="00DE1713"/>
    <w:rsid w:val="00DE6C51"/>
    <w:rsid w:val="00DF0A31"/>
    <w:rsid w:val="00E008EF"/>
    <w:rsid w:val="00E009AC"/>
    <w:rsid w:val="00E009D0"/>
    <w:rsid w:val="00E00F86"/>
    <w:rsid w:val="00E06293"/>
    <w:rsid w:val="00E07C59"/>
    <w:rsid w:val="00E16111"/>
    <w:rsid w:val="00E24DA0"/>
    <w:rsid w:val="00E24ED8"/>
    <w:rsid w:val="00E4563F"/>
    <w:rsid w:val="00E46F2F"/>
    <w:rsid w:val="00E47F77"/>
    <w:rsid w:val="00E5118C"/>
    <w:rsid w:val="00E5207D"/>
    <w:rsid w:val="00E63245"/>
    <w:rsid w:val="00E66E26"/>
    <w:rsid w:val="00E748CB"/>
    <w:rsid w:val="00E955A6"/>
    <w:rsid w:val="00EA357A"/>
    <w:rsid w:val="00EA3680"/>
    <w:rsid w:val="00EB6DAB"/>
    <w:rsid w:val="00EC315D"/>
    <w:rsid w:val="00EC4F90"/>
    <w:rsid w:val="00ED1A3B"/>
    <w:rsid w:val="00EE15F4"/>
    <w:rsid w:val="00EE2790"/>
    <w:rsid w:val="00EF31F0"/>
    <w:rsid w:val="00F00682"/>
    <w:rsid w:val="00F05CC4"/>
    <w:rsid w:val="00F06E11"/>
    <w:rsid w:val="00F07451"/>
    <w:rsid w:val="00F13E40"/>
    <w:rsid w:val="00F16577"/>
    <w:rsid w:val="00F17A11"/>
    <w:rsid w:val="00F205B6"/>
    <w:rsid w:val="00F21858"/>
    <w:rsid w:val="00F46717"/>
    <w:rsid w:val="00F47058"/>
    <w:rsid w:val="00F47789"/>
    <w:rsid w:val="00F47A6A"/>
    <w:rsid w:val="00F5134B"/>
    <w:rsid w:val="00F7714E"/>
    <w:rsid w:val="00F77BDB"/>
    <w:rsid w:val="00F8305B"/>
    <w:rsid w:val="00F85620"/>
    <w:rsid w:val="00F9521D"/>
    <w:rsid w:val="00FB0D9C"/>
    <w:rsid w:val="00FC2897"/>
    <w:rsid w:val="00FC3525"/>
    <w:rsid w:val="00FD2190"/>
    <w:rsid w:val="00FE229A"/>
    <w:rsid w:val="00FE35DB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514E0"/>
  <w15:chartTrackingRefBased/>
  <w15:docId w15:val="{1B7A47AF-674A-4202-8E27-4AB1EA42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E03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nhideWhenUsed/>
    <w:rsid w:val="008C3330"/>
    <w:pPr>
      <w:tabs>
        <w:tab w:val="right" w:pos="9639"/>
      </w:tabs>
      <w:ind w:firstLine="1134"/>
      <w:jc w:val="both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rsid w:val="008C3330"/>
    <w:rPr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E63245"/>
    <w:pPr>
      <w:spacing w:after="120"/>
    </w:pPr>
    <w:rPr>
      <w:lang w:val="x-none"/>
    </w:rPr>
  </w:style>
  <w:style w:type="character" w:customStyle="1" w:styleId="PagrindinistekstasDiagrama">
    <w:name w:val="Pagrindinis tekstas Diagrama"/>
    <w:link w:val="Pagrindinistekstas"/>
    <w:rsid w:val="00E63245"/>
    <w:rPr>
      <w:sz w:val="24"/>
      <w:szCs w:val="24"/>
      <w:lang w:val="x-none"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E63245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63245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63245"/>
    <w:pPr>
      <w:ind w:left="720"/>
      <w:contextualSpacing/>
    </w:pPr>
  </w:style>
  <w:style w:type="character" w:customStyle="1" w:styleId="FontStyle150">
    <w:name w:val="Font Style150"/>
    <w:rsid w:val="00E63245"/>
    <w:rPr>
      <w:rFonts w:ascii="Times New Roman" w:hAnsi="Times New Roman" w:cs="Times New Roman" w:hint="default"/>
      <w:sz w:val="18"/>
      <w:szCs w:val="18"/>
    </w:rPr>
  </w:style>
  <w:style w:type="character" w:styleId="Grietas">
    <w:name w:val="Strong"/>
    <w:qFormat/>
    <w:rsid w:val="00E63245"/>
    <w:rPr>
      <w:b/>
      <w:bCs/>
    </w:rPr>
  </w:style>
  <w:style w:type="paragraph" w:customStyle="1" w:styleId="Patvirtinta">
    <w:name w:val="Patvirtinta"/>
    <w:basedOn w:val="prastasis"/>
    <w:rsid w:val="006A7F03"/>
    <w:pPr>
      <w:autoSpaceDE w:val="0"/>
      <w:autoSpaceDN w:val="0"/>
      <w:spacing w:line="288" w:lineRule="auto"/>
      <w:ind w:left="5953"/>
    </w:pPr>
    <w:rPr>
      <w:rFonts w:eastAsiaTheme="minorHAnsi"/>
      <w:color w:val="000000"/>
      <w:sz w:val="20"/>
      <w:szCs w:val="20"/>
      <w:lang w:eastAsia="lt-LT"/>
    </w:rPr>
  </w:style>
  <w:style w:type="paragraph" w:customStyle="1" w:styleId="style6">
    <w:name w:val="style6"/>
    <w:basedOn w:val="prastasis"/>
    <w:rsid w:val="00D32FDD"/>
    <w:pPr>
      <w:spacing w:before="100" w:beforeAutospacing="1" w:after="100" w:afterAutospacing="1"/>
    </w:pPr>
    <w:rPr>
      <w:rFonts w:eastAsia="Calibri"/>
    </w:rPr>
  </w:style>
  <w:style w:type="paragraph" w:styleId="Betarp">
    <w:name w:val="No Spacing"/>
    <w:uiPriority w:val="1"/>
    <w:qFormat/>
    <w:rsid w:val="00DB0A4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AE03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A5C2A-52C5-40A9-BD80-3E2F72F21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49</TotalTime>
  <Pages>1</Pages>
  <Words>426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Gumuliauskienė</dc:creator>
  <cp:keywords/>
  <cp:lastModifiedBy>Emilija Baranauskaitė</cp:lastModifiedBy>
  <cp:revision>49</cp:revision>
  <cp:lastPrinted>2020-12-10T13:22:00Z</cp:lastPrinted>
  <dcterms:created xsi:type="dcterms:W3CDTF">2024-01-22T12:46:00Z</dcterms:created>
  <dcterms:modified xsi:type="dcterms:W3CDTF">2024-02-29T13:11:00Z</dcterms:modified>
</cp:coreProperties>
</file>