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724F2" w14:textId="6620462F" w:rsidR="008508F0" w:rsidRDefault="008508F0" w:rsidP="008508F0">
      <w:pPr>
        <w:spacing w:after="120" w:line="276" w:lineRule="auto"/>
        <w:jc w:val="center"/>
        <w:rPr>
          <w:rFonts w:ascii="Arial" w:hAnsi="Arial" w:cs="Arial"/>
          <w:sz w:val="16"/>
          <w:szCs w:val="16"/>
        </w:rPr>
      </w:pPr>
      <w:r>
        <w:rPr>
          <w:noProof/>
        </w:rPr>
        <w:drawing>
          <wp:inline distT="0" distB="0" distL="0" distR="0" wp14:anchorId="52901E4C" wp14:editId="0F024BBD">
            <wp:extent cx="464820" cy="563880"/>
            <wp:effectExtent l="0" t="0" r="0" b="7620"/>
            <wp:docPr id="740446119"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78141DD" w14:textId="77777777" w:rsidR="008508F0" w:rsidRPr="008508F0" w:rsidRDefault="008508F0" w:rsidP="008508F0">
      <w:pPr>
        <w:pStyle w:val="Antrat1"/>
        <w:spacing w:after="240" w:line="276" w:lineRule="auto"/>
        <w:rPr>
          <w:rFonts w:ascii="Arial" w:hAnsi="Arial" w:cs="Arial"/>
          <w:sz w:val="28"/>
          <w:szCs w:val="28"/>
        </w:rPr>
      </w:pPr>
      <w:r w:rsidRPr="008508F0">
        <w:rPr>
          <w:rFonts w:ascii="Arial" w:hAnsi="Arial" w:cs="Arial"/>
          <w:sz w:val="28"/>
          <w:szCs w:val="28"/>
        </w:rPr>
        <w:t>KLAIPĖDOS RAJONO SAVIVALDYBĖS TARYBA</w:t>
      </w:r>
    </w:p>
    <w:p w14:paraId="2A23D0A1" w14:textId="24C88F22" w:rsidR="00D6251F" w:rsidRPr="00526A35" w:rsidRDefault="008508F0" w:rsidP="008508F0">
      <w:pPr>
        <w:pStyle w:val="Antrat1"/>
        <w:spacing w:after="240" w:line="276" w:lineRule="auto"/>
        <w:rPr>
          <w:rFonts w:ascii="Arial" w:hAnsi="Arial" w:cs="Arial"/>
          <w:b w:val="0"/>
          <w:sz w:val="28"/>
          <w:szCs w:val="28"/>
        </w:rPr>
      </w:pPr>
      <w:r w:rsidRPr="008508F0">
        <w:rPr>
          <w:rFonts w:ascii="Arial" w:hAnsi="Arial" w:cs="Arial"/>
          <w:color w:val="000000"/>
          <w:sz w:val="28"/>
          <w:szCs w:val="28"/>
        </w:rPr>
        <w:t>SPRENDIMAS</w:t>
      </w:r>
      <w:r w:rsidRPr="008508F0">
        <w:rPr>
          <w:rFonts w:ascii="Arial" w:hAnsi="Arial" w:cs="Arial"/>
          <w:color w:val="000000"/>
          <w:sz w:val="28"/>
          <w:szCs w:val="28"/>
        </w:rPr>
        <w:br w:type="textWrapping" w:clear="all"/>
      </w:r>
      <w:r w:rsidR="00526A35" w:rsidRPr="002F5D37">
        <w:rPr>
          <w:rFonts w:ascii="Arial" w:hAnsi="Arial" w:cs="Arial"/>
          <w:sz w:val="28"/>
          <w:szCs w:val="28"/>
        </w:rPr>
        <w:t xml:space="preserve">DĖL </w:t>
      </w:r>
      <w:r w:rsidR="00526A35">
        <w:rPr>
          <w:rFonts w:ascii="Arial" w:hAnsi="Arial" w:cs="Arial"/>
          <w:sz w:val="28"/>
          <w:szCs w:val="28"/>
        </w:rPr>
        <w:t>2023 METŲ MOKESTINIO LAIKOTARPIO NEKILNOJAMOJO TURTO</w:t>
      </w:r>
      <w:r w:rsidR="00526A35">
        <w:rPr>
          <w:rFonts w:ascii="Arial" w:hAnsi="Arial" w:cs="Arial"/>
          <w:sz w:val="28"/>
          <w:szCs w:val="28"/>
        </w:rPr>
        <w:br/>
        <w:t>MOKESČIO LENGVATOS UAB „VLANTANA“</w:t>
      </w:r>
    </w:p>
    <w:p w14:paraId="3B0770ED" w14:textId="2AB10A68" w:rsidR="008F38B8" w:rsidRPr="00401BDC" w:rsidRDefault="002156CC" w:rsidP="008508F0">
      <w:pPr>
        <w:pStyle w:val="statymopavad"/>
        <w:spacing w:after="240" w:line="276" w:lineRule="auto"/>
        <w:ind w:firstLine="0"/>
        <w:rPr>
          <w:rFonts w:ascii="Arial" w:hAnsi="Arial" w:cs="Arial"/>
          <w:caps w:val="0"/>
        </w:rPr>
      </w:pPr>
      <w:r w:rsidRPr="00401BDC">
        <w:rPr>
          <w:rFonts w:ascii="Arial" w:hAnsi="Arial" w:cs="Arial"/>
        </w:rPr>
        <w:t>20</w:t>
      </w:r>
      <w:r w:rsidR="003A5E97" w:rsidRPr="00401BDC">
        <w:rPr>
          <w:rFonts w:ascii="Arial" w:hAnsi="Arial" w:cs="Arial"/>
        </w:rPr>
        <w:t>2</w:t>
      </w:r>
      <w:r w:rsidR="00C95574">
        <w:rPr>
          <w:rFonts w:ascii="Arial" w:hAnsi="Arial" w:cs="Arial"/>
        </w:rPr>
        <w:t>4</w:t>
      </w:r>
      <w:r w:rsidR="008F38B8" w:rsidRPr="00401BDC">
        <w:rPr>
          <w:rFonts w:ascii="Arial" w:hAnsi="Arial" w:cs="Arial"/>
        </w:rPr>
        <w:t xml:space="preserve"> </w:t>
      </w:r>
      <w:r w:rsidR="008F38B8" w:rsidRPr="00401BDC">
        <w:rPr>
          <w:rFonts w:ascii="Arial" w:hAnsi="Arial" w:cs="Arial"/>
          <w:caps w:val="0"/>
        </w:rPr>
        <w:t>m.</w:t>
      </w:r>
      <w:r w:rsidR="00381B7C" w:rsidRPr="00401BDC">
        <w:rPr>
          <w:rFonts w:ascii="Arial" w:hAnsi="Arial" w:cs="Arial"/>
          <w:caps w:val="0"/>
        </w:rPr>
        <w:t xml:space="preserve"> </w:t>
      </w:r>
      <w:r w:rsidR="00F02FB5">
        <w:rPr>
          <w:rFonts w:ascii="Arial" w:hAnsi="Arial" w:cs="Arial"/>
          <w:caps w:val="0"/>
        </w:rPr>
        <w:t>vasario</w:t>
      </w:r>
      <w:r w:rsidR="003A5E97" w:rsidRPr="00401BDC">
        <w:rPr>
          <w:rFonts w:ascii="Arial" w:hAnsi="Arial" w:cs="Arial"/>
          <w:caps w:val="0"/>
        </w:rPr>
        <w:t xml:space="preserve"> </w:t>
      </w:r>
      <w:r w:rsidR="00526A35">
        <w:rPr>
          <w:rFonts w:ascii="Arial" w:hAnsi="Arial" w:cs="Arial"/>
          <w:caps w:val="0"/>
        </w:rPr>
        <w:t>29</w:t>
      </w:r>
      <w:r w:rsidR="00673371" w:rsidRPr="00401BDC">
        <w:rPr>
          <w:rFonts w:ascii="Arial" w:hAnsi="Arial" w:cs="Arial"/>
          <w:caps w:val="0"/>
        </w:rPr>
        <w:t xml:space="preserve"> </w:t>
      </w:r>
      <w:r w:rsidR="00CD2E00" w:rsidRPr="00401BDC">
        <w:rPr>
          <w:rFonts w:ascii="Arial" w:hAnsi="Arial" w:cs="Arial"/>
          <w:caps w:val="0"/>
        </w:rPr>
        <w:t>d. Nr. T11-</w:t>
      </w:r>
      <w:r w:rsidR="00C96448">
        <w:rPr>
          <w:rFonts w:ascii="Arial" w:hAnsi="Arial" w:cs="Arial"/>
        </w:rPr>
        <w:t>76</w:t>
      </w:r>
      <w:r w:rsidR="008F38B8" w:rsidRPr="00401BDC">
        <w:rPr>
          <w:rFonts w:ascii="Arial" w:hAnsi="Arial" w:cs="Arial"/>
        </w:rPr>
        <w:br/>
        <w:t>G</w:t>
      </w:r>
      <w:r w:rsidR="008F38B8" w:rsidRPr="00401BDC">
        <w:rPr>
          <w:rFonts w:ascii="Arial" w:hAnsi="Arial" w:cs="Arial"/>
          <w:caps w:val="0"/>
        </w:rPr>
        <w:t>argždai</w:t>
      </w:r>
    </w:p>
    <w:p w14:paraId="76925A80" w14:textId="341421F4" w:rsidR="005129A8" w:rsidRPr="00401BDC" w:rsidRDefault="0085468A" w:rsidP="00526A35">
      <w:pPr>
        <w:pStyle w:val="Pagrindinistekstas"/>
        <w:tabs>
          <w:tab w:val="left" w:pos="993"/>
          <w:tab w:val="left" w:pos="1418"/>
          <w:tab w:val="left" w:pos="1985"/>
          <w:tab w:val="left" w:pos="3119"/>
        </w:tabs>
        <w:spacing w:after="0" w:line="276" w:lineRule="auto"/>
        <w:ind w:firstLine="851"/>
        <w:jc w:val="both"/>
        <w:rPr>
          <w:rFonts w:ascii="Arial" w:hAnsi="Arial" w:cs="Arial"/>
        </w:rPr>
      </w:pPr>
      <w:r w:rsidRPr="00401BDC">
        <w:rPr>
          <w:rFonts w:ascii="Arial" w:hAnsi="Arial" w:cs="Arial"/>
        </w:rPr>
        <w:t xml:space="preserve">Klaipėdos rajono savivaldybės taryba, vadovaudamasi Lietuvos Respublikos vietos savivaldos įstatymo </w:t>
      </w:r>
      <w:r w:rsidR="00401BDC" w:rsidRPr="00401BDC">
        <w:rPr>
          <w:rFonts w:ascii="Arial" w:hAnsi="Arial" w:cs="Arial"/>
        </w:rPr>
        <w:t>15 straipsnio 2 dalies 14 punktu</w:t>
      </w:r>
      <w:r w:rsidR="00D83E07" w:rsidRPr="00401BDC">
        <w:rPr>
          <w:rFonts w:ascii="Arial" w:hAnsi="Arial" w:cs="Arial"/>
        </w:rPr>
        <w:t>,</w:t>
      </w:r>
      <w:r w:rsidRPr="00401BDC">
        <w:rPr>
          <w:rFonts w:ascii="Arial" w:hAnsi="Arial" w:cs="Arial"/>
        </w:rPr>
        <w:t xml:space="preserve"> </w:t>
      </w:r>
      <w:r w:rsidR="00E847DB" w:rsidRPr="00401BDC">
        <w:rPr>
          <w:rFonts w:ascii="Arial" w:hAnsi="Arial" w:cs="Arial"/>
        </w:rPr>
        <w:t>L</w:t>
      </w:r>
      <w:r w:rsidR="00EB6A0B" w:rsidRPr="00401BDC">
        <w:rPr>
          <w:rFonts w:ascii="Arial" w:hAnsi="Arial" w:cs="Arial"/>
        </w:rPr>
        <w:t xml:space="preserve">ietuvos Respublikos </w:t>
      </w:r>
      <w:r w:rsidR="000140E8" w:rsidRPr="00401BDC">
        <w:rPr>
          <w:rFonts w:ascii="Arial" w:hAnsi="Arial" w:cs="Arial"/>
        </w:rPr>
        <w:t>nekilnojamojo turto mokesčio įstatymo 7 straipsnio 5 dalimi, Mokesčių lengvatų juridiniams ir fiziniams asmenims, remiantiems sporto, kultūros ir mokslo veiklas Klaipėdos rajono savivaldybėje, taikymo tvarkos apraš</w:t>
      </w:r>
      <w:r w:rsidR="00CA59FD" w:rsidRPr="00401BDC">
        <w:rPr>
          <w:rFonts w:ascii="Arial" w:hAnsi="Arial" w:cs="Arial"/>
        </w:rPr>
        <w:t>o</w:t>
      </w:r>
      <w:r w:rsidR="00EF2A40" w:rsidRPr="00401BDC">
        <w:rPr>
          <w:rFonts w:ascii="Arial" w:hAnsi="Arial" w:cs="Arial"/>
        </w:rPr>
        <w:t>, patvirtint</w:t>
      </w:r>
      <w:r w:rsidR="00CA59FD" w:rsidRPr="00401BDC">
        <w:rPr>
          <w:rFonts w:ascii="Arial" w:hAnsi="Arial" w:cs="Arial"/>
        </w:rPr>
        <w:t>o</w:t>
      </w:r>
      <w:r w:rsidR="00EF2A40" w:rsidRPr="00401BDC">
        <w:rPr>
          <w:rFonts w:ascii="Arial" w:hAnsi="Arial" w:cs="Arial"/>
        </w:rPr>
        <w:t xml:space="preserve"> </w:t>
      </w:r>
      <w:r w:rsidR="000140E8" w:rsidRPr="00401BDC">
        <w:rPr>
          <w:rFonts w:ascii="Arial" w:hAnsi="Arial" w:cs="Arial"/>
        </w:rPr>
        <w:t>Klaipėdos rajono savivaldybės tarybos 2021 m. lapkričio 25 d. sprendimu</w:t>
      </w:r>
      <w:r w:rsidR="00EF2A40" w:rsidRPr="00401BDC">
        <w:rPr>
          <w:rFonts w:ascii="Arial" w:hAnsi="Arial" w:cs="Arial"/>
        </w:rPr>
        <w:t xml:space="preserve"> Nr. T11-326 „Dėl mokesčių lengvatų juridiniams ir fiziniams asmenims, remiantiems sporto, kultūros ir mokslo veiklas Klaipėdos rajono savivaldybėje, taikymo tvarkos aprašo patvirtinimo“</w:t>
      </w:r>
      <w:r w:rsidR="00CA59FD" w:rsidRPr="00401BDC">
        <w:rPr>
          <w:rFonts w:ascii="Arial" w:hAnsi="Arial" w:cs="Arial"/>
        </w:rPr>
        <w:t xml:space="preserve"> 18 punktu</w:t>
      </w:r>
      <w:r w:rsidR="003959F0" w:rsidRPr="00401BDC">
        <w:rPr>
          <w:rFonts w:ascii="Arial" w:hAnsi="Arial" w:cs="Arial"/>
        </w:rPr>
        <w:t xml:space="preserve"> ir atsižvelgdama į UAB „</w:t>
      </w:r>
      <w:r w:rsidR="00721F53" w:rsidRPr="00401BDC">
        <w:rPr>
          <w:rFonts w:ascii="Arial" w:hAnsi="Arial" w:cs="Arial"/>
        </w:rPr>
        <w:t>Vlantana</w:t>
      </w:r>
      <w:r w:rsidR="003959F0" w:rsidRPr="00401BDC">
        <w:rPr>
          <w:rFonts w:ascii="Arial" w:hAnsi="Arial" w:cs="Arial"/>
        </w:rPr>
        <w:t>“ 202</w:t>
      </w:r>
      <w:r w:rsidR="00401BDC">
        <w:rPr>
          <w:rFonts w:ascii="Arial" w:hAnsi="Arial" w:cs="Arial"/>
        </w:rPr>
        <w:t>4</w:t>
      </w:r>
      <w:r w:rsidR="003959F0" w:rsidRPr="00401BDC">
        <w:rPr>
          <w:rFonts w:ascii="Arial" w:hAnsi="Arial" w:cs="Arial"/>
        </w:rPr>
        <w:t xml:space="preserve"> m. </w:t>
      </w:r>
      <w:r w:rsidR="00721F53" w:rsidRPr="00401BDC">
        <w:rPr>
          <w:rFonts w:ascii="Arial" w:hAnsi="Arial" w:cs="Arial"/>
        </w:rPr>
        <w:t>sausio</w:t>
      </w:r>
      <w:r w:rsidR="003220DC" w:rsidRPr="00401BDC">
        <w:rPr>
          <w:rFonts w:ascii="Arial" w:hAnsi="Arial" w:cs="Arial"/>
        </w:rPr>
        <w:t xml:space="preserve"> </w:t>
      </w:r>
      <w:r w:rsidR="00526A35">
        <w:rPr>
          <w:rFonts w:ascii="Arial" w:hAnsi="Arial" w:cs="Arial"/>
        </w:rPr>
        <w:br/>
      </w:r>
      <w:r w:rsidR="00401BDC">
        <w:rPr>
          <w:rFonts w:ascii="Arial" w:hAnsi="Arial" w:cs="Arial"/>
        </w:rPr>
        <w:t>29</w:t>
      </w:r>
      <w:r w:rsidR="003959F0" w:rsidRPr="00401BDC">
        <w:rPr>
          <w:rFonts w:ascii="Arial" w:hAnsi="Arial" w:cs="Arial"/>
        </w:rPr>
        <w:t xml:space="preserve"> d. pateiktą </w:t>
      </w:r>
      <w:r w:rsidR="00447324" w:rsidRPr="00401BDC">
        <w:rPr>
          <w:rFonts w:ascii="Arial" w:hAnsi="Arial" w:cs="Arial"/>
        </w:rPr>
        <w:t>„</w:t>
      </w:r>
      <w:r w:rsidR="003959F0" w:rsidRPr="00401BDC">
        <w:rPr>
          <w:rFonts w:ascii="Arial" w:hAnsi="Arial" w:cs="Arial"/>
        </w:rPr>
        <w:t>Prašymą taikyti mokesčių lengvatą</w:t>
      </w:r>
      <w:r w:rsidR="00447324" w:rsidRPr="00401BDC">
        <w:rPr>
          <w:rFonts w:ascii="Arial" w:hAnsi="Arial" w:cs="Arial"/>
        </w:rPr>
        <w:t>“</w:t>
      </w:r>
      <w:r w:rsidR="00EB6A0B" w:rsidRPr="00401BDC">
        <w:rPr>
          <w:rFonts w:ascii="Arial" w:hAnsi="Arial" w:cs="Arial"/>
        </w:rPr>
        <w:t>,</w:t>
      </w:r>
      <w:r w:rsidR="00CA59FD" w:rsidRPr="00401BDC">
        <w:rPr>
          <w:rFonts w:ascii="Arial" w:hAnsi="Arial" w:cs="Arial"/>
        </w:rPr>
        <w:t xml:space="preserve"> </w:t>
      </w:r>
      <w:r w:rsidR="005129A8" w:rsidRPr="00401BDC">
        <w:rPr>
          <w:rFonts w:ascii="Arial" w:hAnsi="Arial" w:cs="Arial"/>
        </w:rPr>
        <w:t>n u s p r e n d ž i a:</w:t>
      </w:r>
    </w:p>
    <w:p w14:paraId="67A6D72F" w14:textId="30A21553" w:rsidR="00EB6A0B" w:rsidRPr="00401BDC" w:rsidRDefault="001439C7" w:rsidP="00526A35">
      <w:pPr>
        <w:autoSpaceDE w:val="0"/>
        <w:autoSpaceDN w:val="0"/>
        <w:adjustRightInd w:val="0"/>
        <w:spacing w:line="276" w:lineRule="auto"/>
        <w:ind w:firstLine="851"/>
        <w:jc w:val="both"/>
        <w:rPr>
          <w:rFonts w:ascii="Arial" w:hAnsi="Arial" w:cs="Arial"/>
        </w:rPr>
      </w:pPr>
      <w:r w:rsidRPr="00401BDC">
        <w:rPr>
          <w:rFonts w:ascii="Arial" w:hAnsi="Arial" w:cs="Arial"/>
        </w:rPr>
        <w:t>Suteikti</w:t>
      </w:r>
      <w:r w:rsidR="00373859" w:rsidRPr="00401BDC">
        <w:rPr>
          <w:rFonts w:ascii="Arial" w:hAnsi="Arial" w:cs="Arial"/>
        </w:rPr>
        <w:t xml:space="preserve"> </w:t>
      </w:r>
      <w:r w:rsidRPr="00401BDC">
        <w:rPr>
          <w:rFonts w:ascii="Arial" w:hAnsi="Arial" w:cs="Arial"/>
        </w:rPr>
        <w:t>UAB „</w:t>
      </w:r>
      <w:r w:rsidR="00721F53" w:rsidRPr="00401BDC">
        <w:rPr>
          <w:rFonts w:ascii="Arial" w:hAnsi="Arial" w:cs="Arial"/>
        </w:rPr>
        <w:t>Vlantana</w:t>
      </w:r>
      <w:r w:rsidRPr="00401BDC">
        <w:rPr>
          <w:rFonts w:ascii="Arial" w:hAnsi="Arial" w:cs="Arial"/>
        </w:rPr>
        <w:t>“</w:t>
      </w:r>
      <w:r w:rsidR="00373859" w:rsidRPr="00401BDC">
        <w:rPr>
          <w:rFonts w:ascii="Arial" w:hAnsi="Arial" w:cs="Arial"/>
        </w:rPr>
        <w:t xml:space="preserve"> </w:t>
      </w:r>
      <w:r w:rsidRPr="00401BDC">
        <w:rPr>
          <w:rFonts w:ascii="Arial" w:hAnsi="Arial" w:cs="Arial"/>
        </w:rPr>
        <w:t xml:space="preserve">(įm. kodas </w:t>
      </w:r>
      <w:r w:rsidR="00721F53" w:rsidRPr="00401BDC">
        <w:rPr>
          <w:rFonts w:ascii="Arial" w:hAnsi="Arial" w:cs="Arial"/>
        </w:rPr>
        <w:t>163377040</w:t>
      </w:r>
      <w:r w:rsidR="00544CDA" w:rsidRPr="00401BDC">
        <w:rPr>
          <w:rFonts w:ascii="Arial" w:hAnsi="Arial" w:cs="Arial"/>
        </w:rPr>
        <w:t>)</w:t>
      </w:r>
      <w:r w:rsidRPr="00401BDC">
        <w:rPr>
          <w:rFonts w:ascii="Arial" w:hAnsi="Arial" w:cs="Arial"/>
        </w:rPr>
        <w:t>, registruot</w:t>
      </w:r>
      <w:r w:rsidR="002C6DE5" w:rsidRPr="00401BDC">
        <w:rPr>
          <w:rFonts w:ascii="Arial" w:hAnsi="Arial" w:cs="Arial"/>
        </w:rPr>
        <w:t>ai</w:t>
      </w:r>
      <w:r w:rsidRPr="00401BDC">
        <w:rPr>
          <w:rFonts w:ascii="Arial" w:hAnsi="Arial" w:cs="Arial"/>
        </w:rPr>
        <w:t xml:space="preserve"> adresu </w:t>
      </w:r>
      <w:r w:rsidR="00721F53" w:rsidRPr="00401BDC">
        <w:rPr>
          <w:rFonts w:ascii="Arial" w:hAnsi="Arial" w:cs="Arial"/>
        </w:rPr>
        <w:t>Dvaro</w:t>
      </w:r>
      <w:r w:rsidR="0067107C" w:rsidRPr="00401BDC">
        <w:rPr>
          <w:rFonts w:ascii="Arial" w:hAnsi="Arial" w:cs="Arial"/>
          <w:lang w:eastAsia="lt-LT"/>
        </w:rPr>
        <w:t xml:space="preserve"> </w:t>
      </w:r>
      <w:r w:rsidR="003220DC" w:rsidRPr="00401BDC">
        <w:rPr>
          <w:rFonts w:ascii="Arial" w:hAnsi="Arial" w:cs="Arial"/>
          <w:lang w:eastAsia="lt-LT"/>
        </w:rPr>
        <w:t xml:space="preserve">g. </w:t>
      </w:r>
      <w:r w:rsidR="00721F53" w:rsidRPr="00401BDC">
        <w:rPr>
          <w:rFonts w:ascii="Arial" w:hAnsi="Arial" w:cs="Arial"/>
          <w:lang w:eastAsia="lt-LT"/>
        </w:rPr>
        <w:t>1</w:t>
      </w:r>
      <w:r w:rsidR="003220DC" w:rsidRPr="00401BDC">
        <w:rPr>
          <w:rFonts w:ascii="Arial" w:hAnsi="Arial" w:cs="Arial"/>
          <w:lang w:eastAsia="lt-LT"/>
        </w:rPr>
        <w:t xml:space="preserve">, </w:t>
      </w:r>
      <w:r w:rsidR="00721F53" w:rsidRPr="00401BDC">
        <w:rPr>
          <w:rFonts w:ascii="Arial" w:hAnsi="Arial" w:cs="Arial"/>
          <w:lang w:eastAsia="lt-LT"/>
        </w:rPr>
        <w:t>Gobergiškės k. Klaipėdos r.</w:t>
      </w:r>
      <w:r w:rsidR="004C2E68">
        <w:rPr>
          <w:rFonts w:ascii="Arial" w:hAnsi="Arial" w:cs="Arial"/>
          <w:lang w:eastAsia="lt-LT"/>
        </w:rPr>
        <w:t xml:space="preserve"> </w:t>
      </w:r>
      <w:r w:rsidR="00721F53" w:rsidRPr="00401BDC">
        <w:rPr>
          <w:rFonts w:ascii="Arial" w:hAnsi="Arial" w:cs="Arial"/>
          <w:lang w:eastAsia="lt-LT"/>
        </w:rPr>
        <w:t>sav.</w:t>
      </w:r>
      <w:r w:rsidR="001C1A73" w:rsidRPr="00401BDC">
        <w:rPr>
          <w:rFonts w:ascii="Arial" w:hAnsi="Arial" w:cs="Arial"/>
          <w:lang w:eastAsia="lt-LT"/>
        </w:rPr>
        <w:t xml:space="preserve">, </w:t>
      </w:r>
      <w:r w:rsidR="00721F53" w:rsidRPr="00401BDC">
        <w:rPr>
          <w:rFonts w:ascii="Arial" w:hAnsi="Arial" w:cs="Arial"/>
          <w:lang w:eastAsia="lt-LT"/>
        </w:rPr>
        <w:t>25000</w:t>
      </w:r>
      <w:r w:rsidRPr="00401BDC">
        <w:rPr>
          <w:rFonts w:ascii="Arial" w:hAnsi="Arial" w:cs="Arial"/>
        </w:rPr>
        <w:t xml:space="preserve"> eurų</w:t>
      </w:r>
      <w:r w:rsidR="00373859" w:rsidRPr="00401BDC">
        <w:rPr>
          <w:rFonts w:ascii="Arial" w:hAnsi="Arial" w:cs="Arial"/>
        </w:rPr>
        <w:t xml:space="preserve"> </w:t>
      </w:r>
      <w:r w:rsidRPr="00401BDC">
        <w:rPr>
          <w:rFonts w:ascii="Arial" w:hAnsi="Arial" w:cs="Arial"/>
        </w:rPr>
        <w:t>nekilnojamojo turto mokesčio</w:t>
      </w:r>
      <w:r w:rsidR="00373859" w:rsidRPr="00401BDC">
        <w:rPr>
          <w:rFonts w:ascii="Arial" w:hAnsi="Arial" w:cs="Arial"/>
        </w:rPr>
        <w:t xml:space="preserve"> </w:t>
      </w:r>
      <w:r w:rsidRPr="00401BDC">
        <w:rPr>
          <w:rFonts w:ascii="Arial" w:hAnsi="Arial" w:cs="Arial"/>
        </w:rPr>
        <w:t>lengvatą</w:t>
      </w:r>
      <w:r w:rsidR="00B53C4D" w:rsidRPr="00401BDC">
        <w:rPr>
          <w:rFonts w:ascii="Arial" w:hAnsi="Arial" w:cs="Arial"/>
        </w:rPr>
        <w:t xml:space="preserve"> už 202</w:t>
      </w:r>
      <w:r w:rsidR="004C2E68">
        <w:rPr>
          <w:rFonts w:ascii="Arial" w:hAnsi="Arial" w:cs="Arial"/>
        </w:rPr>
        <w:t>3</w:t>
      </w:r>
      <w:r w:rsidR="00B53C4D" w:rsidRPr="00401BDC">
        <w:rPr>
          <w:rFonts w:ascii="Arial" w:hAnsi="Arial" w:cs="Arial"/>
        </w:rPr>
        <w:t xml:space="preserve"> metų mokestinį laikotarpį.</w:t>
      </w:r>
    </w:p>
    <w:p w14:paraId="611D5616" w14:textId="0F889945" w:rsidR="005A5958" w:rsidRPr="00401BDC" w:rsidRDefault="005A5958" w:rsidP="00526A35">
      <w:pPr>
        <w:pStyle w:val="Pagrindiniotekstotrauka2"/>
        <w:tabs>
          <w:tab w:val="left" w:pos="993"/>
          <w:tab w:val="left" w:pos="1134"/>
          <w:tab w:val="left" w:pos="1418"/>
          <w:tab w:val="left" w:pos="1985"/>
          <w:tab w:val="left" w:pos="3119"/>
        </w:tabs>
        <w:spacing w:after="480" w:line="276" w:lineRule="auto"/>
        <w:ind w:right="0" w:firstLine="851"/>
        <w:rPr>
          <w:rFonts w:ascii="Arial" w:hAnsi="Arial" w:cs="Arial"/>
        </w:rPr>
      </w:pPr>
      <w:r w:rsidRPr="00401BDC">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w:t>
      </w:r>
      <w:r w:rsidRPr="00401BDC">
        <w:rPr>
          <w:rFonts w:ascii="Arial" w:hAnsi="Arial" w:cs="Arial"/>
          <w:color w:val="222222"/>
          <w:shd w:val="clear" w:color="auto" w:fill="FFFFFF"/>
        </w:rPr>
        <w:t xml:space="preserve">Galinio Pylimo g. 9, LT-91230 Klaipėda) </w:t>
      </w:r>
      <w:r w:rsidRPr="00401BDC">
        <w:rPr>
          <w:rFonts w:ascii="Arial" w:hAnsi="Arial" w:cs="Arial"/>
          <w:color w:val="000000"/>
          <w:shd w:val="clear" w:color="auto" w:fill="FFFFFF"/>
        </w:rPr>
        <w:t>Lietuvos Respublikos administracinių bylų teisenos įstatymo nustatyta tvarka.</w:t>
      </w:r>
    </w:p>
    <w:p w14:paraId="420D2678" w14:textId="32934A6C" w:rsidR="00C23C72" w:rsidRPr="00866E54" w:rsidRDefault="00526A35" w:rsidP="00526A35">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C23C72" w:rsidRPr="00866E54" w:rsidSect="0067743A">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B2129" w14:textId="77777777" w:rsidR="0067743A" w:rsidRDefault="0067743A">
      <w:r>
        <w:separator/>
      </w:r>
    </w:p>
  </w:endnote>
  <w:endnote w:type="continuationSeparator" w:id="0">
    <w:p w14:paraId="36BB11D8" w14:textId="77777777" w:rsidR="0067743A" w:rsidRDefault="0067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A43BC" w14:textId="77777777" w:rsidR="0067743A" w:rsidRDefault="0067743A">
      <w:r>
        <w:separator/>
      </w:r>
    </w:p>
  </w:footnote>
  <w:footnote w:type="continuationSeparator" w:id="0">
    <w:p w14:paraId="537D04D7" w14:textId="77777777" w:rsidR="0067743A" w:rsidRDefault="00677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2"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6"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9"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014115275">
    <w:abstractNumId w:val="8"/>
  </w:num>
  <w:num w:numId="2" w16cid:durableId="121576408">
    <w:abstractNumId w:val="0"/>
  </w:num>
  <w:num w:numId="3" w16cid:durableId="981999700">
    <w:abstractNumId w:val="2"/>
  </w:num>
  <w:num w:numId="4" w16cid:durableId="201720672">
    <w:abstractNumId w:val="7"/>
  </w:num>
  <w:num w:numId="5" w16cid:durableId="504711422">
    <w:abstractNumId w:val="9"/>
  </w:num>
  <w:num w:numId="6" w16cid:durableId="1984263403">
    <w:abstractNumId w:val="5"/>
  </w:num>
  <w:num w:numId="7" w16cid:durableId="390732269">
    <w:abstractNumId w:val="3"/>
  </w:num>
  <w:num w:numId="8" w16cid:durableId="431820459">
    <w:abstractNumId w:val="4"/>
  </w:num>
  <w:num w:numId="9" w16cid:durableId="804659880">
    <w:abstractNumId w:val="1"/>
  </w:num>
  <w:num w:numId="10" w16cid:durableId="2885095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140E8"/>
    <w:rsid w:val="00016BFD"/>
    <w:rsid w:val="00020116"/>
    <w:rsid w:val="0002148B"/>
    <w:rsid w:val="0002218E"/>
    <w:rsid w:val="00037B3B"/>
    <w:rsid w:val="0005169E"/>
    <w:rsid w:val="00091502"/>
    <w:rsid w:val="000A20A0"/>
    <w:rsid w:val="000A64E5"/>
    <w:rsid w:val="000B75EA"/>
    <w:rsid w:val="000C7EA4"/>
    <w:rsid w:val="000D1BB3"/>
    <w:rsid w:val="000D756F"/>
    <w:rsid w:val="000E20AC"/>
    <w:rsid w:val="000E24E5"/>
    <w:rsid w:val="000E54A6"/>
    <w:rsid w:val="000F07B3"/>
    <w:rsid w:val="000F1501"/>
    <w:rsid w:val="000F212E"/>
    <w:rsid w:val="000F3E5A"/>
    <w:rsid w:val="000F6103"/>
    <w:rsid w:val="00106E74"/>
    <w:rsid w:val="001136E2"/>
    <w:rsid w:val="00113A51"/>
    <w:rsid w:val="001144A6"/>
    <w:rsid w:val="001154ED"/>
    <w:rsid w:val="00121ACB"/>
    <w:rsid w:val="00122784"/>
    <w:rsid w:val="00124CDE"/>
    <w:rsid w:val="001337C1"/>
    <w:rsid w:val="00137CE1"/>
    <w:rsid w:val="001439C7"/>
    <w:rsid w:val="0014634D"/>
    <w:rsid w:val="00152AC4"/>
    <w:rsid w:val="00155682"/>
    <w:rsid w:val="0015589E"/>
    <w:rsid w:val="001567CB"/>
    <w:rsid w:val="0016204D"/>
    <w:rsid w:val="00164744"/>
    <w:rsid w:val="00165B5E"/>
    <w:rsid w:val="00177626"/>
    <w:rsid w:val="0018333A"/>
    <w:rsid w:val="00184B50"/>
    <w:rsid w:val="0018517E"/>
    <w:rsid w:val="0018717A"/>
    <w:rsid w:val="00187657"/>
    <w:rsid w:val="00194E62"/>
    <w:rsid w:val="001972D4"/>
    <w:rsid w:val="001A2C1D"/>
    <w:rsid w:val="001B0392"/>
    <w:rsid w:val="001B382C"/>
    <w:rsid w:val="001B6AC8"/>
    <w:rsid w:val="001C1A73"/>
    <w:rsid w:val="001D0F2F"/>
    <w:rsid w:val="001D2722"/>
    <w:rsid w:val="001D4C8A"/>
    <w:rsid w:val="001D4FF2"/>
    <w:rsid w:val="001F6AC3"/>
    <w:rsid w:val="002030CF"/>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65A3B"/>
    <w:rsid w:val="00266DA9"/>
    <w:rsid w:val="0027225E"/>
    <w:rsid w:val="00272A21"/>
    <w:rsid w:val="0027545A"/>
    <w:rsid w:val="00290B9C"/>
    <w:rsid w:val="00293CED"/>
    <w:rsid w:val="002947B2"/>
    <w:rsid w:val="00295711"/>
    <w:rsid w:val="00296E11"/>
    <w:rsid w:val="002A556E"/>
    <w:rsid w:val="002A64DB"/>
    <w:rsid w:val="002A6A0B"/>
    <w:rsid w:val="002B1738"/>
    <w:rsid w:val="002C0283"/>
    <w:rsid w:val="002C1783"/>
    <w:rsid w:val="002C53D8"/>
    <w:rsid w:val="002C6DE5"/>
    <w:rsid w:val="002D3557"/>
    <w:rsid w:val="002E1097"/>
    <w:rsid w:val="002E17BD"/>
    <w:rsid w:val="002E6ABA"/>
    <w:rsid w:val="002F3004"/>
    <w:rsid w:val="002F485B"/>
    <w:rsid w:val="002F5F21"/>
    <w:rsid w:val="00300D15"/>
    <w:rsid w:val="0030696A"/>
    <w:rsid w:val="00307B70"/>
    <w:rsid w:val="003121B4"/>
    <w:rsid w:val="003220DC"/>
    <w:rsid w:val="003221D0"/>
    <w:rsid w:val="00337865"/>
    <w:rsid w:val="003436F1"/>
    <w:rsid w:val="0034784A"/>
    <w:rsid w:val="0035194C"/>
    <w:rsid w:val="00360729"/>
    <w:rsid w:val="00362486"/>
    <w:rsid w:val="00362CA0"/>
    <w:rsid w:val="0036366B"/>
    <w:rsid w:val="00365FD0"/>
    <w:rsid w:val="00372ACA"/>
    <w:rsid w:val="00373859"/>
    <w:rsid w:val="00373CB7"/>
    <w:rsid w:val="00381B7C"/>
    <w:rsid w:val="00386157"/>
    <w:rsid w:val="00391EF2"/>
    <w:rsid w:val="00392CD6"/>
    <w:rsid w:val="003959F0"/>
    <w:rsid w:val="003A2057"/>
    <w:rsid w:val="003A5362"/>
    <w:rsid w:val="003A5E97"/>
    <w:rsid w:val="003B0414"/>
    <w:rsid w:val="003B1F84"/>
    <w:rsid w:val="003B52E9"/>
    <w:rsid w:val="003C23AA"/>
    <w:rsid w:val="003C36D9"/>
    <w:rsid w:val="003C550F"/>
    <w:rsid w:val="003D1560"/>
    <w:rsid w:val="003D4C1F"/>
    <w:rsid w:val="003E04B8"/>
    <w:rsid w:val="003E37E1"/>
    <w:rsid w:val="003E39F2"/>
    <w:rsid w:val="003F1193"/>
    <w:rsid w:val="003F1D5C"/>
    <w:rsid w:val="003F4049"/>
    <w:rsid w:val="003F5B2D"/>
    <w:rsid w:val="00401BDC"/>
    <w:rsid w:val="004021DC"/>
    <w:rsid w:val="00403B95"/>
    <w:rsid w:val="00407F54"/>
    <w:rsid w:val="00413B8F"/>
    <w:rsid w:val="004149A7"/>
    <w:rsid w:val="004158F8"/>
    <w:rsid w:val="00415B6D"/>
    <w:rsid w:val="004160ED"/>
    <w:rsid w:val="00416E98"/>
    <w:rsid w:val="00417480"/>
    <w:rsid w:val="00430D04"/>
    <w:rsid w:val="00431263"/>
    <w:rsid w:val="00431CC1"/>
    <w:rsid w:val="00434A5A"/>
    <w:rsid w:val="00440CC2"/>
    <w:rsid w:val="00447324"/>
    <w:rsid w:val="0045061F"/>
    <w:rsid w:val="004506C5"/>
    <w:rsid w:val="00456EF3"/>
    <w:rsid w:val="00474F53"/>
    <w:rsid w:val="0047500B"/>
    <w:rsid w:val="0048228C"/>
    <w:rsid w:val="00482E5C"/>
    <w:rsid w:val="00485CAE"/>
    <w:rsid w:val="0049197E"/>
    <w:rsid w:val="0049379C"/>
    <w:rsid w:val="004A266E"/>
    <w:rsid w:val="004A2764"/>
    <w:rsid w:val="004B0B48"/>
    <w:rsid w:val="004B1CEB"/>
    <w:rsid w:val="004B5513"/>
    <w:rsid w:val="004B5AD8"/>
    <w:rsid w:val="004B6086"/>
    <w:rsid w:val="004C0A7C"/>
    <w:rsid w:val="004C1415"/>
    <w:rsid w:val="004C2649"/>
    <w:rsid w:val="004C2E68"/>
    <w:rsid w:val="004C60F2"/>
    <w:rsid w:val="004C7700"/>
    <w:rsid w:val="004D2774"/>
    <w:rsid w:val="004D6426"/>
    <w:rsid w:val="004E2835"/>
    <w:rsid w:val="004E30E8"/>
    <w:rsid w:val="004E5037"/>
    <w:rsid w:val="004F2618"/>
    <w:rsid w:val="004F3CC2"/>
    <w:rsid w:val="004F4C67"/>
    <w:rsid w:val="005040AF"/>
    <w:rsid w:val="00506B18"/>
    <w:rsid w:val="00506B76"/>
    <w:rsid w:val="0050749B"/>
    <w:rsid w:val="005105DD"/>
    <w:rsid w:val="00510C67"/>
    <w:rsid w:val="005129A8"/>
    <w:rsid w:val="00514762"/>
    <w:rsid w:val="00525372"/>
    <w:rsid w:val="00526A35"/>
    <w:rsid w:val="00527546"/>
    <w:rsid w:val="00534170"/>
    <w:rsid w:val="00535A0E"/>
    <w:rsid w:val="005374D3"/>
    <w:rsid w:val="005425DF"/>
    <w:rsid w:val="0054353B"/>
    <w:rsid w:val="00544CDA"/>
    <w:rsid w:val="00546150"/>
    <w:rsid w:val="005477AA"/>
    <w:rsid w:val="00550D8F"/>
    <w:rsid w:val="00554DE5"/>
    <w:rsid w:val="00561D72"/>
    <w:rsid w:val="00566F21"/>
    <w:rsid w:val="00567354"/>
    <w:rsid w:val="0056737D"/>
    <w:rsid w:val="0057489D"/>
    <w:rsid w:val="005820A9"/>
    <w:rsid w:val="00594499"/>
    <w:rsid w:val="00597871"/>
    <w:rsid w:val="005A5958"/>
    <w:rsid w:val="005B022B"/>
    <w:rsid w:val="005B155B"/>
    <w:rsid w:val="005B2B7F"/>
    <w:rsid w:val="005B49D4"/>
    <w:rsid w:val="005B62F3"/>
    <w:rsid w:val="005B6CC9"/>
    <w:rsid w:val="005B729D"/>
    <w:rsid w:val="005C7297"/>
    <w:rsid w:val="005C7A00"/>
    <w:rsid w:val="005E40D9"/>
    <w:rsid w:val="005F2611"/>
    <w:rsid w:val="005F5AF6"/>
    <w:rsid w:val="006021B0"/>
    <w:rsid w:val="0061027B"/>
    <w:rsid w:val="00610929"/>
    <w:rsid w:val="006120C5"/>
    <w:rsid w:val="00616140"/>
    <w:rsid w:val="00625AAF"/>
    <w:rsid w:val="00632089"/>
    <w:rsid w:val="00641751"/>
    <w:rsid w:val="00650FF5"/>
    <w:rsid w:val="00651547"/>
    <w:rsid w:val="006518B3"/>
    <w:rsid w:val="0065279C"/>
    <w:rsid w:val="00656E14"/>
    <w:rsid w:val="006572E1"/>
    <w:rsid w:val="00660D09"/>
    <w:rsid w:val="00667F14"/>
    <w:rsid w:val="0067107C"/>
    <w:rsid w:val="00673371"/>
    <w:rsid w:val="0067743A"/>
    <w:rsid w:val="00677963"/>
    <w:rsid w:val="006810CA"/>
    <w:rsid w:val="00686F00"/>
    <w:rsid w:val="00691BA4"/>
    <w:rsid w:val="00693BF1"/>
    <w:rsid w:val="006A48FB"/>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6F57DB"/>
    <w:rsid w:val="0070154E"/>
    <w:rsid w:val="00714E77"/>
    <w:rsid w:val="00715332"/>
    <w:rsid w:val="007217A5"/>
    <w:rsid w:val="00721F53"/>
    <w:rsid w:val="00722EBF"/>
    <w:rsid w:val="007233F5"/>
    <w:rsid w:val="00730815"/>
    <w:rsid w:val="007330A1"/>
    <w:rsid w:val="007456B2"/>
    <w:rsid w:val="00754943"/>
    <w:rsid w:val="00757B74"/>
    <w:rsid w:val="00764D47"/>
    <w:rsid w:val="007665E3"/>
    <w:rsid w:val="007714D5"/>
    <w:rsid w:val="00783E04"/>
    <w:rsid w:val="00786E25"/>
    <w:rsid w:val="007A1C9B"/>
    <w:rsid w:val="007A5C90"/>
    <w:rsid w:val="007B1B81"/>
    <w:rsid w:val="007B775B"/>
    <w:rsid w:val="007C097F"/>
    <w:rsid w:val="007C12BD"/>
    <w:rsid w:val="007D3824"/>
    <w:rsid w:val="007D3B11"/>
    <w:rsid w:val="007E13DE"/>
    <w:rsid w:val="007E220F"/>
    <w:rsid w:val="007E4317"/>
    <w:rsid w:val="007E4905"/>
    <w:rsid w:val="007F0142"/>
    <w:rsid w:val="007F02BE"/>
    <w:rsid w:val="007F106A"/>
    <w:rsid w:val="007F564F"/>
    <w:rsid w:val="00800C38"/>
    <w:rsid w:val="00811D88"/>
    <w:rsid w:val="008150F1"/>
    <w:rsid w:val="0082136D"/>
    <w:rsid w:val="00830B4E"/>
    <w:rsid w:val="0083388A"/>
    <w:rsid w:val="00836987"/>
    <w:rsid w:val="00836B12"/>
    <w:rsid w:val="00842152"/>
    <w:rsid w:val="00847418"/>
    <w:rsid w:val="008508F0"/>
    <w:rsid w:val="0085468A"/>
    <w:rsid w:val="00854E06"/>
    <w:rsid w:val="00861453"/>
    <w:rsid w:val="00861982"/>
    <w:rsid w:val="00866E54"/>
    <w:rsid w:val="00873888"/>
    <w:rsid w:val="008874B6"/>
    <w:rsid w:val="00894D73"/>
    <w:rsid w:val="00896E36"/>
    <w:rsid w:val="008A06D8"/>
    <w:rsid w:val="008A0C11"/>
    <w:rsid w:val="008A0D09"/>
    <w:rsid w:val="008A466D"/>
    <w:rsid w:val="008A4A2A"/>
    <w:rsid w:val="008A4DFF"/>
    <w:rsid w:val="008A58A9"/>
    <w:rsid w:val="008B3A8A"/>
    <w:rsid w:val="008B6EA9"/>
    <w:rsid w:val="008C04D9"/>
    <w:rsid w:val="008C6C35"/>
    <w:rsid w:val="008D4C38"/>
    <w:rsid w:val="008E1B9F"/>
    <w:rsid w:val="008F38B8"/>
    <w:rsid w:val="008F3E0B"/>
    <w:rsid w:val="008F61B2"/>
    <w:rsid w:val="00901FEC"/>
    <w:rsid w:val="00903551"/>
    <w:rsid w:val="009051A8"/>
    <w:rsid w:val="00907E54"/>
    <w:rsid w:val="0091000E"/>
    <w:rsid w:val="00913839"/>
    <w:rsid w:val="00914DFD"/>
    <w:rsid w:val="009164B5"/>
    <w:rsid w:val="00917912"/>
    <w:rsid w:val="00933011"/>
    <w:rsid w:val="00933286"/>
    <w:rsid w:val="00937150"/>
    <w:rsid w:val="00943198"/>
    <w:rsid w:val="00944E91"/>
    <w:rsid w:val="00947540"/>
    <w:rsid w:val="009577F0"/>
    <w:rsid w:val="00960E7A"/>
    <w:rsid w:val="00962E83"/>
    <w:rsid w:val="0096553A"/>
    <w:rsid w:val="009718A3"/>
    <w:rsid w:val="00971F6E"/>
    <w:rsid w:val="00972BE9"/>
    <w:rsid w:val="00981317"/>
    <w:rsid w:val="009821DE"/>
    <w:rsid w:val="00987D64"/>
    <w:rsid w:val="009911D9"/>
    <w:rsid w:val="00995953"/>
    <w:rsid w:val="009A031E"/>
    <w:rsid w:val="009A0356"/>
    <w:rsid w:val="009B1C92"/>
    <w:rsid w:val="009B2642"/>
    <w:rsid w:val="009B34FB"/>
    <w:rsid w:val="009C0D25"/>
    <w:rsid w:val="009C1D51"/>
    <w:rsid w:val="009C3E9C"/>
    <w:rsid w:val="009C6F3B"/>
    <w:rsid w:val="009C7778"/>
    <w:rsid w:val="009C79BE"/>
    <w:rsid w:val="009D1315"/>
    <w:rsid w:val="009D3C38"/>
    <w:rsid w:val="009D4F78"/>
    <w:rsid w:val="009D7158"/>
    <w:rsid w:val="009E039D"/>
    <w:rsid w:val="009E39C4"/>
    <w:rsid w:val="009E4DAF"/>
    <w:rsid w:val="009E5240"/>
    <w:rsid w:val="009F67A7"/>
    <w:rsid w:val="00A00272"/>
    <w:rsid w:val="00A03F91"/>
    <w:rsid w:val="00A100FE"/>
    <w:rsid w:val="00A1183F"/>
    <w:rsid w:val="00A11C3E"/>
    <w:rsid w:val="00A122B3"/>
    <w:rsid w:val="00A163CF"/>
    <w:rsid w:val="00A27C6B"/>
    <w:rsid w:val="00A35BE7"/>
    <w:rsid w:val="00A44840"/>
    <w:rsid w:val="00A53C7B"/>
    <w:rsid w:val="00A60F56"/>
    <w:rsid w:val="00A6234C"/>
    <w:rsid w:val="00A67FC6"/>
    <w:rsid w:val="00A701C9"/>
    <w:rsid w:val="00A716F5"/>
    <w:rsid w:val="00A76D04"/>
    <w:rsid w:val="00A77100"/>
    <w:rsid w:val="00A80D2A"/>
    <w:rsid w:val="00A829E8"/>
    <w:rsid w:val="00A838C3"/>
    <w:rsid w:val="00A858D4"/>
    <w:rsid w:val="00A87E2F"/>
    <w:rsid w:val="00A9050A"/>
    <w:rsid w:val="00AA5DF9"/>
    <w:rsid w:val="00AA7887"/>
    <w:rsid w:val="00AB0590"/>
    <w:rsid w:val="00AC2A9B"/>
    <w:rsid w:val="00AC53D4"/>
    <w:rsid w:val="00AC739E"/>
    <w:rsid w:val="00AD2E0F"/>
    <w:rsid w:val="00AD49D9"/>
    <w:rsid w:val="00AD7B25"/>
    <w:rsid w:val="00AE5558"/>
    <w:rsid w:val="00B00AA5"/>
    <w:rsid w:val="00B06211"/>
    <w:rsid w:val="00B10F4E"/>
    <w:rsid w:val="00B12746"/>
    <w:rsid w:val="00B14D82"/>
    <w:rsid w:val="00B153A9"/>
    <w:rsid w:val="00B17A52"/>
    <w:rsid w:val="00B17F71"/>
    <w:rsid w:val="00B21D92"/>
    <w:rsid w:val="00B34B09"/>
    <w:rsid w:val="00B433B2"/>
    <w:rsid w:val="00B455D9"/>
    <w:rsid w:val="00B53C4D"/>
    <w:rsid w:val="00B53CF2"/>
    <w:rsid w:val="00B6127C"/>
    <w:rsid w:val="00B70FB0"/>
    <w:rsid w:val="00B726B2"/>
    <w:rsid w:val="00B73656"/>
    <w:rsid w:val="00B75978"/>
    <w:rsid w:val="00B80B49"/>
    <w:rsid w:val="00B81882"/>
    <w:rsid w:val="00B82890"/>
    <w:rsid w:val="00B84BC1"/>
    <w:rsid w:val="00B84C65"/>
    <w:rsid w:val="00B86747"/>
    <w:rsid w:val="00B912CF"/>
    <w:rsid w:val="00BA436E"/>
    <w:rsid w:val="00BB12E7"/>
    <w:rsid w:val="00BB3FA2"/>
    <w:rsid w:val="00BB65A9"/>
    <w:rsid w:val="00BC1F25"/>
    <w:rsid w:val="00BD0B9A"/>
    <w:rsid w:val="00BD506F"/>
    <w:rsid w:val="00BD56DD"/>
    <w:rsid w:val="00BD5A72"/>
    <w:rsid w:val="00BF101C"/>
    <w:rsid w:val="00BF34B4"/>
    <w:rsid w:val="00C13ACF"/>
    <w:rsid w:val="00C13B8B"/>
    <w:rsid w:val="00C150D2"/>
    <w:rsid w:val="00C238CD"/>
    <w:rsid w:val="00C23C72"/>
    <w:rsid w:val="00C247BB"/>
    <w:rsid w:val="00C2666E"/>
    <w:rsid w:val="00C27014"/>
    <w:rsid w:val="00C31C60"/>
    <w:rsid w:val="00C3257E"/>
    <w:rsid w:val="00C368CE"/>
    <w:rsid w:val="00C41367"/>
    <w:rsid w:val="00C43D0D"/>
    <w:rsid w:val="00C44181"/>
    <w:rsid w:val="00C46355"/>
    <w:rsid w:val="00C53E40"/>
    <w:rsid w:val="00C56F0A"/>
    <w:rsid w:val="00C577ED"/>
    <w:rsid w:val="00C645D6"/>
    <w:rsid w:val="00C74D78"/>
    <w:rsid w:val="00C776B0"/>
    <w:rsid w:val="00C77EE3"/>
    <w:rsid w:val="00C873D7"/>
    <w:rsid w:val="00C91710"/>
    <w:rsid w:val="00C92E3F"/>
    <w:rsid w:val="00C94356"/>
    <w:rsid w:val="00C95574"/>
    <w:rsid w:val="00C9634D"/>
    <w:rsid w:val="00C96448"/>
    <w:rsid w:val="00C97092"/>
    <w:rsid w:val="00CA1CA8"/>
    <w:rsid w:val="00CA58F0"/>
    <w:rsid w:val="00CA59FD"/>
    <w:rsid w:val="00CA65C0"/>
    <w:rsid w:val="00CB6933"/>
    <w:rsid w:val="00CD061B"/>
    <w:rsid w:val="00CD2E00"/>
    <w:rsid w:val="00CD37EA"/>
    <w:rsid w:val="00CD4E23"/>
    <w:rsid w:val="00CD5F23"/>
    <w:rsid w:val="00CE2E30"/>
    <w:rsid w:val="00CE3A81"/>
    <w:rsid w:val="00CE3DD3"/>
    <w:rsid w:val="00CF0618"/>
    <w:rsid w:val="00D004A7"/>
    <w:rsid w:val="00D00B23"/>
    <w:rsid w:val="00D02223"/>
    <w:rsid w:val="00D031E0"/>
    <w:rsid w:val="00D065DC"/>
    <w:rsid w:val="00D12730"/>
    <w:rsid w:val="00D12C17"/>
    <w:rsid w:val="00D134DE"/>
    <w:rsid w:val="00D21750"/>
    <w:rsid w:val="00D22D29"/>
    <w:rsid w:val="00D3112B"/>
    <w:rsid w:val="00D34529"/>
    <w:rsid w:val="00D35884"/>
    <w:rsid w:val="00D36167"/>
    <w:rsid w:val="00D37365"/>
    <w:rsid w:val="00D50C68"/>
    <w:rsid w:val="00D5373C"/>
    <w:rsid w:val="00D54571"/>
    <w:rsid w:val="00D55371"/>
    <w:rsid w:val="00D5578F"/>
    <w:rsid w:val="00D572F4"/>
    <w:rsid w:val="00D6251F"/>
    <w:rsid w:val="00D63AF3"/>
    <w:rsid w:val="00D64861"/>
    <w:rsid w:val="00D66E3C"/>
    <w:rsid w:val="00D71882"/>
    <w:rsid w:val="00D7609E"/>
    <w:rsid w:val="00D83E07"/>
    <w:rsid w:val="00D93274"/>
    <w:rsid w:val="00D9719D"/>
    <w:rsid w:val="00DA5520"/>
    <w:rsid w:val="00DB0B20"/>
    <w:rsid w:val="00DB2A3A"/>
    <w:rsid w:val="00DB5BD8"/>
    <w:rsid w:val="00DC2710"/>
    <w:rsid w:val="00DC585F"/>
    <w:rsid w:val="00DC5CBA"/>
    <w:rsid w:val="00DD5224"/>
    <w:rsid w:val="00DD533A"/>
    <w:rsid w:val="00DE43A7"/>
    <w:rsid w:val="00DF3077"/>
    <w:rsid w:val="00E008EF"/>
    <w:rsid w:val="00E009D0"/>
    <w:rsid w:val="00E00F86"/>
    <w:rsid w:val="00E064E9"/>
    <w:rsid w:val="00E114B6"/>
    <w:rsid w:val="00E12C5D"/>
    <w:rsid w:val="00E24DA0"/>
    <w:rsid w:val="00E32920"/>
    <w:rsid w:val="00E354B7"/>
    <w:rsid w:val="00E4053A"/>
    <w:rsid w:val="00E4563F"/>
    <w:rsid w:val="00E46F2F"/>
    <w:rsid w:val="00E512E8"/>
    <w:rsid w:val="00E61909"/>
    <w:rsid w:val="00E61D28"/>
    <w:rsid w:val="00E76E5C"/>
    <w:rsid w:val="00E847DB"/>
    <w:rsid w:val="00E84836"/>
    <w:rsid w:val="00E87190"/>
    <w:rsid w:val="00E9542B"/>
    <w:rsid w:val="00E9797C"/>
    <w:rsid w:val="00EA357A"/>
    <w:rsid w:val="00EA59B2"/>
    <w:rsid w:val="00EB2B86"/>
    <w:rsid w:val="00EB5D0F"/>
    <w:rsid w:val="00EB6A0B"/>
    <w:rsid w:val="00EB772D"/>
    <w:rsid w:val="00EC4F90"/>
    <w:rsid w:val="00ED3DD5"/>
    <w:rsid w:val="00EE7B8E"/>
    <w:rsid w:val="00EF14EB"/>
    <w:rsid w:val="00EF2A40"/>
    <w:rsid w:val="00EF34FC"/>
    <w:rsid w:val="00F02FB5"/>
    <w:rsid w:val="00F07451"/>
    <w:rsid w:val="00F1292F"/>
    <w:rsid w:val="00F13D94"/>
    <w:rsid w:val="00F145C3"/>
    <w:rsid w:val="00F16577"/>
    <w:rsid w:val="00F17A11"/>
    <w:rsid w:val="00F205B6"/>
    <w:rsid w:val="00F30750"/>
    <w:rsid w:val="00F3113D"/>
    <w:rsid w:val="00F32378"/>
    <w:rsid w:val="00F337F5"/>
    <w:rsid w:val="00F3389A"/>
    <w:rsid w:val="00F36862"/>
    <w:rsid w:val="00F4199B"/>
    <w:rsid w:val="00F47058"/>
    <w:rsid w:val="00F47C58"/>
    <w:rsid w:val="00F50310"/>
    <w:rsid w:val="00F5431B"/>
    <w:rsid w:val="00F551D1"/>
    <w:rsid w:val="00F5743A"/>
    <w:rsid w:val="00F76AA7"/>
    <w:rsid w:val="00F8305B"/>
    <w:rsid w:val="00F84088"/>
    <w:rsid w:val="00F92C11"/>
    <w:rsid w:val="00F97F67"/>
    <w:rsid w:val="00FA09A4"/>
    <w:rsid w:val="00FA5D1B"/>
    <w:rsid w:val="00FB0C4A"/>
    <w:rsid w:val="00FB4628"/>
    <w:rsid w:val="00FC2F38"/>
    <w:rsid w:val="00FC5140"/>
    <w:rsid w:val="00FD1706"/>
    <w:rsid w:val="00FD60A4"/>
    <w:rsid w:val="00FF3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 w:id="13848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7</TotalTime>
  <Pages>1</Pages>
  <Words>1060</Words>
  <Characters>605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Emilija Baranauskaitė</cp:lastModifiedBy>
  <cp:revision>5</cp:revision>
  <cp:lastPrinted>2020-07-02T12:51:00Z</cp:lastPrinted>
  <dcterms:created xsi:type="dcterms:W3CDTF">2024-02-08T13:14:00Z</dcterms:created>
  <dcterms:modified xsi:type="dcterms:W3CDTF">2024-02-29T14:18:00Z</dcterms:modified>
</cp:coreProperties>
</file>