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2378C4" w14:textId="77777777" w:rsidR="002A6D2B" w:rsidRPr="00FF462C" w:rsidRDefault="002A6D2B" w:rsidP="002A6D2B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  <w:r w:rsidRPr="00FF462C">
        <w:rPr>
          <w:b/>
          <w:bCs/>
          <w:noProof/>
        </w:rPr>
        <w:drawing>
          <wp:inline distT="0" distB="0" distL="0" distR="0" wp14:anchorId="1A9F69E6" wp14:editId="70AE6CE0">
            <wp:extent cx="464820" cy="563880"/>
            <wp:effectExtent l="0" t="0" r="0" b="7620"/>
            <wp:docPr id="935459541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CE08E" w14:textId="77777777" w:rsidR="002A6D2B" w:rsidRPr="00A3392C" w:rsidRDefault="002A6D2B" w:rsidP="002A6D2B">
      <w:pPr>
        <w:pStyle w:val="Antrat1"/>
        <w:rPr>
          <w:b w:val="0"/>
          <w:bCs w:val="0"/>
          <w:sz w:val="28"/>
          <w:szCs w:val="28"/>
        </w:rPr>
      </w:pPr>
      <w:r w:rsidRPr="00A3392C">
        <w:rPr>
          <w:sz w:val="28"/>
          <w:szCs w:val="28"/>
        </w:rPr>
        <w:t>KLAIPĖDOS RAJONO SAVIVALDYBĖS TARYBA</w:t>
      </w:r>
    </w:p>
    <w:p w14:paraId="12A291B2" w14:textId="37899BA1" w:rsidR="00EB06D4" w:rsidRPr="00FE7C21" w:rsidRDefault="00CB7660" w:rsidP="00AB62D5">
      <w:pPr>
        <w:pStyle w:val="Antrat2"/>
      </w:pPr>
      <w:r w:rsidRPr="00FE7C21">
        <w:t>SPRENDIMAS</w:t>
      </w:r>
      <w:r w:rsidRPr="00FE7C21">
        <w:br w:type="textWrapping" w:clear="all"/>
      </w:r>
      <w:r w:rsidR="00AC22B7">
        <w:t>DĖL PRITARIMO KLAIPĖDOS REGIONO PASIEKIAMUMO IR ŽINOMUMO</w:t>
      </w:r>
      <w:r w:rsidR="00A55614">
        <w:br/>
      </w:r>
      <w:r w:rsidR="00AC22B7">
        <w:t>DIDINIMO 2024-2026 METŲ PROGRAMAI IR JUNGTINĖS VEIKLOS SUTARTIES PASIRAŠYMUI</w:t>
      </w:r>
    </w:p>
    <w:p w14:paraId="01BC177C" w14:textId="63E3D10B" w:rsidR="00EB06D4" w:rsidRPr="00EB06D4" w:rsidRDefault="00EB06D4" w:rsidP="00AB62D5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C22D73">
        <w:rPr>
          <w:rFonts w:ascii="Arial" w:hAnsi="Arial" w:cs="Arial"/>
          <w:caps/>
        </w:rPr>
        <w:t xml:space="preserve">4 </w:t>
      </w:r>
      <w:r w:rsidRPr="00EB06D4">
        <w:rPr>
          <w:rFonts w:ascii="Arial" w:hAnsi="Arial" w:cs="Arial"/>
        </w:rPr>
        <w:t xml:space="preserve">m. </w:t>
      </w:r>
      <w:r w:rsidR="00C22D73">
        <w:rPr>
          <w:rFonts w:ascii="Arial" w:hAnsi="Arial" w:cs="Arial"/>
        </w:rPr>
        <w:t xml:space="preserve">balandžio </w:t>
      </w:r>
      <w:r w:rsidR="002A6D2B">
        <w:rPr>
          <w:rFonts w:ascii="Arial" w:hAnsi="Arial" w:cs="Arial"/>
        </w:rPr>
        <w:t>25</w:t>
      </w:r>
      <w:r w:rsidR="00596E66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D45150">
        <w:rPr>
          <w:rFonts w:ascii="Arial" w:hAnsi="Arial" w:cs="Arial"/>
        </w:rPr>
        <w:t>216</w:t>
      </w:r>
    </w:p>
    <w:p w14:paraId="7BFF870D" w14:textId="27A8FF01" w:rsidR="00EB06D4" w:rsidRPr="00EB06D4" w:rsidRDefault="00EB06D4" w:rsidP="00AB62D5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7D3B506C" w:rsidR="00EB06D4" w:rsidRPr="00EB06D4" w:rsidRDefault="00EB06D4" w:rsidP="002A6D2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Klaipėdos rajono savivaldybės taryba, vadovaudamasi Lietuvos Respublikos vietos savivaldos įstatymo</w:t>
      </w:r>
      <w:r w:rsidR="0098720E">
        <w:rPr>
          <w:rFonts w:ascii="Arial" w:hAnsi="Arial" w:cs="Arial"/>
        </w:rPr>
        <w:t xml:space="preserve"> </w:t>
      </w:r>
      <w:r w:rsidR="0098720E" w:rsidRPr="0098720E">
        <w:rPr>
          <w:rFonts w:ascii="Arial" w:hAnsi="Arial" w:cs="Arial"/>
        </w:rPr>
        <w:t>5 straipsnio 3 dalimi, 6 straipsnio 38 punktu</w:t>
      </w:r>
      <w:r w:rsidR="00ED490A">
        <w:rPr>
          <w:rFonts w:ascii="Arial" w:hAnsi="Arial" w:cs="Arial"/>
        </w:rPr>
        <w:t xml:space="preserve">, </w:t>
      </w:r>
      <w:r w:rsidR="002D798E" w:rsidRPr="00492BB6">
        <w:rPr>
          <w:rFonts w:ascii="Arial" w:hAnsi="Arial" w:cs="Arial"/>
        </w:rPr>
        <w:t>Klaipėdos</w:t>
      </w:r>
      <w:r w:rsidR="00492BB6" w:rsidRPr="00492BB6">
        <w:rPr>
          <w:rFonts w:ascii="Arial" w:hAnsi="Arial" w:cs="Arial"/>
        </w:rPr>
        <w:t xml:space="preserve"> rajono savivaldybės vardu sudaromų</w:t>
      </w:r>
      <w:r w:rsidR="002D798E">
        <w:rPr>
          <w:rFonts w:ascii="Arial" w:hAnsi="Arial" w:cs="Arial"/>
        </w:rPr>
        <w:t xml:space="preserve"> s</w:t>
      </w:r>
      <w:r w:rsidR="00492BB6" w:rsidRPr="00492BB6">
        <w:rPr>
          <w:rFonts w:ascii="Arial" w:hAnsi="Arial" w:cs="Arial"/>
        </w:rPr>
        <w:t>utarčių pasirašymo tvarkos aprašo</w:t>
      </w:r>
      <w:r w:rsidR="0098720E" w:rsidRPr="0098720E">
        <w:rPr>
          <w:rFonts w:ascii="Arial" w:hAnsi="Arial" w:cs="Arial"/>
        </w:rPr>
        <w:t>, patvirtinto</w:t>
      </w:r>
      <w:r w:rsidR="00031544">
        <w:rPr>
          <w:rFonts w:ascii="Arial" w:hAnsi="Arial" w:cs="Arial"/>
        </w:rPr>
        <w:t xml:space="preserve"> </w:t>
      </w:r>
      <w:r w:rsidR="00044918">
        <w:rPr>
          <w:rFonts w:ascii="Arial" w:hAnsi="Arial" w:cs="Arial"/>
        </w:rPr>
        <w:t xml:space="preserve">Klaipėdos rajono savivaldybės tarybos </w:t>
      </w:r>
      <w:r w:rsidR="00031544">
        <w:rPr>
          <w:rFonts w:ascii="Arial" w:hAnsi="Arial" w:cs="Arial"/>
        </w:rPr>
        <w:t xml:space="preserve">2023 m. spalio 26 </w:t>
      </w:r>
      <w:r w:rsidR="00B66E32">
        <w:rPr>
          <w:rFonts w:ascii="Arial" w:hAnsi="Arial" w:cs="Arial"/>
        </w:rPr>
        <w:t>d. sp</w:t>
      </w:r>
      <w:r w:rsidR="00B66E32" w:rsidRPr="00031544">
        <w:rPr>
          <w:rFonts w:ascii="Arial" w:hAnsi="Arial" w:cs="Arial"/>
        </w:rPr>
        <w:t>rendimu</w:t>
      </w:r>
      <w:r w:rsidR="00031544" w:rsidRPr="00031544">
        <w:rPr>
          <w:rFonts w:ascii="Arial" w:hAnsi="Arial" w:cs="Arial"/>
        </w:rPr>
        <w:t xml:space="preserve"> </w:t>
      </w:r>
      <w:r w:rsidR="00ED490A">
        <w:rPr>
          <w:rFonts w:ascii="Arial" w:hAnsi="Arial" w:cs="Arial"/>
        </w:rPr>
        <w:t xml:space="preserve">Nr. </w:t>
      </w:r>
      <w:r w:rsidR="00031544" w:rsidRPr="00031544">
        <w:rPr>
          <w:rFonts w:ascii="Arial" w:hAnsi="Arial" w:cs="Arial"/>
        </w:rPr>
        <w:t>T11-345</w:t>
      </w:r>
      <w:r w:rsidR="00ED490A">
        <w:rPr>
          <w:rFonts w:ascii="Arial" w:hAnsi="Arial" w:cs="Arial"/>
        </w:rPr>
        <w:t xml:space="preserve"> „Dėl </w:t>
      </w:r>
      <w:r w:rsidR="00ED490A" w:rsidRPr="00ED490A">
        <w:rPr>
          <w:rFonts w:ascii="Arial" w:hAnsi="Arial" w:cs="Arial"/>
        </w:rPr>
        <w:t>Klaipėdos rajono savivaldybės vardu sudaromų sutarčių pasirašymo tvarkos aprašo patvirtinimo</w:t>
      </w:r>
      <w:r w:rsidR="00ED490A">
        <w:rPr>
          <w:rFonts w:ascii="Arial" w:hAnsi="Arial" w:cs="Arial"/>
        </w:rPr>
        <w:t>“</w:t>
      </w:r>
      <w:r w:rsidR="00D87870">
        <w:rPr>
          <w:rFonts w:ascii="Arial" w:hAnsi="Arial" w:cs="Arial"/>
        </w:rPr>
        <w:t xml:space="preserve"> </w:t>
      </w:r>
      <w:r w:rsidR="00F91244">
        <w:rPr>
          <w:rFonts w:ascii="Arial" w:hAnsi="Arial" w:cs="Arial"/>
        </w:rPr>
        <w:br/>
      </w:r>
      <w:r w:rsidR="00D87870">
        <w:rPr>
          <w:rFonts w:ascii="Arial" w:hAnsi="Arial" w:cs="Arial"/>
        </w:rPr>
        <w:t>5.3</w:t>
      </w:r>
      <w:r w:rsidR="00ED490A">
        <w:rPr>
          <w:rFonts w:ascii="Arial" w:hAnsi="Arial" w:cs="Arial"/>
        </w:rPr>
        <w:t xml:space="preserve"> ir 7</w:t>
      </w:r>
      <w:r w:rsidR="00D87870">
        <w:rPr>
          <w:rFonts w:ascii="Arial" w:hAnsi="Arial" w:cs="Arial"/>
        </w:rPr>
        <w:t>.</w:t>
      </w:r>
      <w:r w:rsidR="00ED490A">
        <w:rPr>
          <w:rFonts w:ascii="Arial" w:hAnsi="Arial" w:cs="Arial"/>
        </w:rPr>
        <w:t>1</w:t>
      </w:r>
      <w:r w:rsidR="00D87870">
        <w:rPr>
          <w:rFonts w:ascii="Arial" w:hAnsi="Arial" w:cs="Arial"/>
        </w:rPr>
        <w:t xml:space="preserve"> punkt</w:t>
      </w:r>
      <w:r w:rsidR="00ED490A">
        <w:rPr>
          <w:rFonts w:ascii="Arial" w:hAnsi="Arial" w:cs="Arial"/>
        </w:rPr>
        <w:t>ais</w:t>
      </w:r>
      <w:r w:rsidR="00D87870">
        <w:rPr>
          <w:rFonts w:ascii="Arial" w:hAnsi="Arial" w:cs="Arial"/>
        </w:rPr>
        <w:t>,</w:t>
      </w:r>
      <w:r w:rsidR="0088467E">
        <w:rPr>
          <w:rFonts w:ascii="Arial" w:hAnsi="Arial" w:cs="Arial"/>
        </w:rPr>
        <w:t xml:space="preserve"> </w:t>
      </w:r>
      <w:r w:rsidR="00624E56">
        <w:rPr>
          <w:rFonts w:ascii="Arial" w:hAnsi="Arial" w:cs="Arial"/>
          <w:spacing w:val="60"/>
          <w:szCs w:val="32"/>
        </w:rPr>
        <w:t>nusprendži</w:t>
      </w:r>
      <w:r w:rsidR="00624E56">
        <w:rPr>
          <w:rFonts w:ascii="Arial" w:hAnsi="Arial" w:cs="Arial"/>
          <w:szCs w:val="32"/>
        </w:rPr>
        <w:t>a:</w:t>
      </w:r>
    </w:p>
    <w:p w14:paraId="0097AC77" w14:textId="77777777" w:rsidR="00396D97" w:rsidRDefault="00396D97" w:rsidP="002A6D2B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396D97">
        <w:rPr>
          <w:rFonts w:ascii="Arial" w:hAnsi="Arial" w:cs="Arial"/>
        </w:rPr>
        <w:t>1. Pritarti Klaipėdos regiono pasiekiamumo ir žinomumo didinimo 2024-2026 metų programai (pridedama).</w:t>
      </w:r>
    </w:p>
    <w:p w14:paraId="7D53C56A" w14:textId="387211E8" w:rsidR="00396D97" w:rsidRDefault="00396D97" w:rsidP="002A6D2B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396D97">
        <w:rPr>
          <w:rFonts w:ascii="Arial" w:hAnsi="Arial" w:cs="Arial"/>
        </w:rPr>
        <w:t xml:space="preserve">2. Pritarti Jungtinės veiklos sutarties dėl Klaipėdos regiono pasiekiamumo ir žinomumo didinimo 2024-2026 m. programos įgyvendinimo </w:t>
      </w:r>
      <w:r w:rsidR="00044918">
        <w:rPr>
          <w:rFonts w:ascii="Arial" w:hAnsi="Arial" w:cs="Arial"/>
        </w:rPr>
        <w:t xml:space="preserve">pasirašymui </w:t>
      </w:r>
      <w:r w:rsidRPr="00396D97">
        <w:rPr>
          <w:rFonts w:ascii="Arial" w:hAnsi="Arial" w:cs="Arial"/>
        </w:rPr>
        <w:t>(</w:t>
      </w:r>
      <w:r w:rsidR="00044918">
        <w:rPr>
          <w:rFonts w:ascii="Arial" w:hAnsi="Arial" w:cs="Arial"/>
        </w:rPr>
        <w:t xml:space="preserve">sutarties projektas </w:t>
      </w:r>
      <w:r w:rsidRPr="00396D97">
        <w:rPr>
          <w:rFonts w:ascii="Arial" w:hAnsi="Arial" w:cs="Arial"/>
        </w:rPr>
        <w:t>pridedama</w:t>
      </w:r>
      <w:r w:rsidR="00044918">
        <w:rPr>
          <w:rFonts w:ascii="Arial" w:hAnsi="Arial" w:cs="Arial"/>
        </w:rPr>
        <w:t>s</w:t>
      </w:r>
      <w:r w:rsidRPr="00396D97">
        <w:rPr>
          <w:rFonts w:ascii="Arial" w:hAnsi="Arial" w:cs="Arial"/>
        </w:rPr>
        <w:t>).</w:t>
      </w:r>
    </w:p>
    <w:p w14:paraId="20E1CEBF" w14:textId="3849A87D" w:rsidR="00596E66" w:rsidRDefault="00ED490A" w:rsidP="002A6D2B">
      <w:pPr>
        <w:tabs>
          <w:tab w:val="left" w:pos="3450"/>
        </w:tabs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396D97" w:rsidRPr="00396D97">
        <w:rPr>
          <w:rFonts w:ascii="Arial" w:hAnsi="Arial" w:cs="Arial"/>
        </w:rPr>
        <w:t xml:space="preserve">. Skelbti šį sprendimą Teisės aktų registre ir </w:t>
      </w:r>
      <w:r w:rsidR="00C56124">
        <w:rPr>
          <w:rFonts w:ascii="Arial" w:hAnsi="Arial" w:cs="Arial"/>
        </w:rPr>
        <w:t xml:space="preserve">Klaipėdos rajono </w:t>
      </w:r>
      <w:r w:rsidR="00396D97" w:rsidRPr="00396D97">
        <w:rPr>
          <w:rFonts w:ascii="Arial" w:hAnsi="Arial" w:cs="Arial"/>
        </w:rPr>
        <w:t>savivaldybės interneto svetainėje.</w:t>
      </w:r>
    </w:p>
    <w:p w14:paraId="4CEDCAC8" w14:textId="77777777" w:rsidR="002A6D2B" w:rsidRPr="00A3392C" w:rsidRDefault="002A6D2B" w:rsidP="002A6D2B">
      <w:pPr>
        <w:spacing w:line="276" w:lineRule="auto"/>
        <w:jc w:val="both"/>
        <w:rPr>
          <w:rFonts w:ascii="Arial" w:eastAsiaTheme="minorHAnsi" w:hAnsi="Arial" w:cs="Arial"/>
        </w:rPr>
      </w:pPr>
      <w:r w:rsidRPr="00A3392C">
        <w:rPr>
          <w:rFonts w:ascii="Arial" w:hAnsi="Arial" w:cs="Arial"/>
        </w:rPr>
        <w:t>Mero pareigas laikinai einanti</w:t>
      </w:r>
    </w:p>
    <w:p w14:paraId="6BD41138" w14:textId="7C49C730" w:rsidR="003215BB" w:rsidRDefault="002A6D2B" w:rsidP="002A6D2B">
      <w:pPr>
        <w:tabs>
          <w:tab w:val="left" w:pos="6521"/>
        </w:tabs>
        <w:spacing w:line="276" w:lineRule="auto"/>
        <w:jc w:val="both"/>
        <w:rPr>
          <w:rFonts w:ascii="Arial" w:hAnsi="Arial" w:cs="Arial"/>
        </w:rPr>
      </w:pPr>
      <w:r w:rsidRPr="00A3392C">
        <w:rPr>
          <w:rFonts w:ascii="Arial" w:hAnsi="Arial" w:cs="Arial"/>
        </w:rPr>
        <w:t>Savivaldybės tarybos paskirta tarybos narė</w:t>
      </w:r>
      <w:r w:rsidRPr="00A3392C">
        <w:rPr>
          <w:rFonts w:ascii="Arial" w:hAnsi="Arial" w:cs="Arial"/>
        </w:rPr>
        <w:tab/>
        <w:t>Loreta Piaulokaitė-Motuzienė</w:t>
      </w:r>
    </w:p>
    <w:sectPr w:rsidR="003215BB" w:rsidSect="00FC38BA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39B9C" w14:textId="77777777" w:rsidR="00FC38BA" w:rsidRDefault="00FC38BA">
      <w:r>
        <w:separator/>
      </w:r>
    </w:p>
  </w:endnote>
  <w:endnote w:type="continuationSeparator" w:id="0">
    <w:p w14:paraId="28F146B1" w14:textId="77777777" w:rsidR="00FC38BA" w:rsidRDefault="00FC3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26F23" w14:textId="77777777" w:rsidR="00FC38BA" w:rsidRDefault="00FC38BA">
      <w:r>
        <w:separator/>
      </w:r>
    </w:p>
  </w:footnote>
  <w:footnote w:type="continuationSeparator" w:id="0">
    <w:p w14:paraId="10668CA4" w14:textId="77777777" w:rsidR="00FC38BA" w:rsidRDefault="00FC3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6DA45A7"/>
    <w:multiLevelType w:val="hybridMultilevel"/>
    <w:tmpl w:val="59100C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2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0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0452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5B5C"/>
    <w:rsid w:val="000079ED"/>
    <w:rsid w:val="00011617"/>
    <w:rsid w:val="0002148B"/>
    <w:rsid w:val="00031544"/>
    <w:rsid w:val="000324AC"/>
    <w:rsid w:val="000331C4"/>
    <w:rsid w:val="0004330B"/>
    <w:rsid w:val="00044918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16C2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1B49"/>
    <w:rsid w:val="00264D44"/>
    <w:rsid w:val="00272A21"/>
    <w:rsid w:val="0027545A"/>
    <w:rsid w:val="002801A9"/>
    <w:rsid w:val="00285E35"/>
    <w:rsid w:val="00290B9C"/>
    <w:rsid w:val="002947B2"/>
    <w:rsid w:val="00295711"/>
    <w:rsid w:val="00296E11"/>
    <w:rsid w:val="002A6D2B"/>
    <w:rsid w:val="002A78EC"/>
    <w:rsid w:val="002B3D94"/>
    <w:rsid w:val="002C0283"/>
    <w:rsid w:val="002C074A"/>
    <w:rsid w:val="002C4E4C"/>
    <w:rsid w:val="002C76C3"/>
    <w:rsid w:val="002D1695"/>
    <w:rsid w:val="002D798E"/>
    <w:rsid w:val="002F0722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73FFD"/>
    <w:rsid w:val="0039175C"/>
    <w:rsid w:val="00392CD6"/>
    <w:rsid w:val="00396D97"/>
    <w:rsid w:val="003A18E7"/>
    <w:rsid w:val="003A2057"/>
    <w:rsid w:val="003A65EC"/>
    <w:rsid w:val="003B0414"/>
    <w:rsid w:val="003C0D8E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4D1D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2BB6"/>
    <w:rsid w:val="00497A8B"/>
    <w:rsid w:val="004B1CEB"/>
    <w:rsid w:val="004B3EF7"/>
    <w:rsid w:val="004C162C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2E2C"/>
    <w:rsid w:val="005178F4"/>
    <w:rsid w:val="00522C33"/>
    <w:rsid w:val="00525372"/>
    <w:rsid w:val="00527546"/>
    <w:rsid w:val="00534170"/>
    <w:rsid w:val="00537159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96E66"/>
    <w:rsid w:val="005B3A4F"/>
    <w:rsid w:val="005C0F7E"/>
    <w:rsid w:val="005D7AC6"/>
    <w:rsid w:val="005E2B95"/>
    <w:rsid w:val="005F34AB"/>
    <w:rsid w:val="00602E94"/>
    <w:rsid w:val="00620A3B"/>
    <w:rsid w:val="0062112D"/>
    <w:rsid w:val="00624E56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B61A7"/>
    <w:rsid w:val="006B63E7"/>
    <w:rsid w:val="006B6E2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0162"/>
    <w:rsid w:val="00723133"/>
    <w:rsid w:val="00730501"/>
    <w:rsid w:val="00751048"/>
    <w:rsid w:val="00753952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A7"/>
    <w:rsid w:val="0087780D"/>
    <w:rsid w:val="0088467E"/>
    <w:rsid w:val="00887A7C"/>
    <w:rsid w:val="00894D73"/>
    <w:rsid w:val="008A45FF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8720E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55614"/>
    <w:rsid w:val="00A64939"/>
    <w:rsid w:val="00A654FA"/>
    <w:rsid w:val="00A71ED9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B62D5"/>
    <w:rsid w:val="00AC22B7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66E32"/>
    <w:rsid w:val="00B707C5"/>
    <w:rsid w:val="00B72EBC"/>
    <w:rsid w:val="00B74117"/>
    <w:rsid w:val="00B75978"/>
    <w:rsid w:val="00B77F78"/>
    <w:rsid w:val="00B8172B"/>
    <w:rsid w:val="00B912CF"/>
    <w:rsid w:val="00B9599A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2D73"/>
    <w:rsid w:val="00C23AB1"/>
    <w:rsid w:val="00C368CE"/>
    <w:rsid w:val="00C42A9F"/>
    <w:rsid w:val="00C51FCA"/>
    <w:rsid w:val="00C56124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F7711"/>
    <w:rsid w:val="00D004A7"/>
    <w:rsid w:val="00D02257"/>
    <w:rsid w:val="00D032B3"/>
    <w:rsid w:val="00D11742"/>
    <w:rsid w:val="00D16A69"/>
    <w:rsid w:val="00D217A2"/>
    <w:rsid w:val="00D2640F"/>
    <w:rsid w:val="00D301F7"/>
    <w:rsid w:val="00D37CC0"/>
    <w:rsid w:val="00D45150"/>
    <w:rsid w:val="00D50459"/>
    <w:rsid w:val="00D606CA"/>
    <w:rsid w:val="00D64B75"/>
    <w:rsid w:val="00D6703A"/>
    <w:rsid w:val="00D71882"/>
    <w:rsid w:val="00D8401A"/>
    <w:rsid w:val="00D85ABA"/>
    <w:rsid w:val="00D8676E"/>
    <w:rsid w:val="00D87870"/>
    <w:rsid w:val="00DA381B"/>
    <w:rsid w:val="00DA3919"/>
    <w:rsid w:val="00DA56E2"/>
    <w:rsid w:val="00DB6DDC"/>
    <w:rsid w:val="00DB7239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333AA"/>
    <w:rsid w:val="00E44DF8"/>
    <w:rsid w:val="00E4563F"/>
    <w:rsid w:val="00E46F2F"/>
    <w:rsid w:val="00E61A51"/>
    <w:rsid w:val="00E75A75"/>
    <w:rsid w:val="00E85C48"/>
    <w:rsid w:val="00E92B42"/>
    <w:rsid w:val="00E955EE"/>
    <w:rsid w:val="00EA357A"/>
    <w:rsid w:val="00EA5FA4"/>
    <w:rsid w:val="00EB06D4"/>
    <w:rsid w:val="00EC3107"/>
    <w:rsid w:val="00EC4F90"/>
    <w:rsid w:val="00ED299E"/>
    <w:rsid w:val="00ED490A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253FE"/>
    <w:rsid w:val="00F313A9"/>
    <w:rsid w:val="00F35FE6"/>
    <w:rsid w:val="00F40AB9"/>
    <w:rsid w:val="00F47058"/>
    <w:rsid w:val="00F504FE"/>
    <w:rsid w:val="00F51B2A"/>
    <w:rsid w:val="00F54C6F"/>
    <w:rsid w:val="00F56007"/>
    <w:rsid w:val="00F5733B"/>
    <w:rsid w:val="00F61583"/>
    <w:rsid w:val="00F660F6"/>
    <w:rsid w:val="00F812B5"/>
    <w:rsid w:val="00F8305B"/>
    <w:rsid w:val="00F879B1"/>
    <w:rsid w:val="00F91244"/>
    <w:rsid w:val="00F93EBC"/>
    <w:rsid w:val="00FC294D"/>
    <w:rsid w:val="00FC38BA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3</TotalTime>
  <Pages>1</Pages>
  <Words>743</Words>
  <Characters>424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9</cp:revision>
  <cp:lastPrinted>2024-04-12T12:10:00Z</cp:lastPrinted>
  <dcterms:created xsi:type="dcterms:W3CDTF">2024-04-12T12:28:00Z</dcterms:created>
  <dcterms:modified xsi:type="dcterms:W3CDTF">2024-04-30T04:58:00Z</dcterms:modified>
</cp:coreProperties>
</file>