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263D2" w14:textId="77777777" w:rsidR="003E7200" w:rsidRPr="00723B90" w:rsidRDefault="003E7200" w:rsidP="003E7200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236C2EC1" wp14:editId="084A7630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3E7200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23DE9936" w:rsidR="00EB06D4" w:rsidRPr="00FE7C21" w:rsidRDefault="00CB7660" w:rsidP="002D58D9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A527F1">
        <w:t>VIETOS GYVENTOJŲ APKLAUS</w:t>
      </w:r>
      <w:r w:rsidR="002F6DBC">
        <w:t>AI PATEIKT</w:t>
      </w:r>
      <w:r w:rsidR="005A4717">
        <w:t>Ų</w:t>
      </w:r>
      <w:r w:rsidR="002F6DBC">
        <w:t xml:space="preserve"> KLAUSIM</w:t>
      </w:r>
      <w:r w:rsidR="005A4717">
        <w:t>Ų</w:t>
      </w:r>
      <w:r w:rsidR="003E7200">
        <w:br/>
      </w:r>
      <w:r w:rsidR="002F6DBC">
        <w:t>SVARSTYMO</w:t>
      </w:r>
    </w:p>
    <w:p w14:paraId="01BC177C" w14:textId="4E04008C" w:rsidR="00EB06D4" w:rsidRPr="00EB06D4" w:rsidRDefault="00EB06D4" w:rsidP="002D58D9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A527F1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4B6EF3">
        <w:rPr>
          <w:rFonts w:ascii="Arial" w:hAnsi="Arial" w:cs="Arial"/>
        </w:rPr>
        <w:t>gegužės</w:t>
      </w:r>
      <w:r w:rsidR="00A527F1">
        <w:rPr>
          <w:rFonts w:ascii="Arial" w:hAnsi="Arial" w:cs="Arial"/>
        </w:rPr>
        <w:t xml:space="preserve"> </w:t>
      </w:r>
      <w:r w:rsidR="003E7200">
        <w:rPr>
          <w:rFonts w:ascii="Arial" w:hAnsi="Arial" w:cs="Arial"/>
        </w:rPr>
        <w:t>30</w:t>
      </w:r>
      <w:r w:rsidR="00A527F1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FA2609">
        <w:rPr>
          <w:rFonts w:ascii="Arial" w:hAnsi="Arial" w:cs="Arial"/>
        </w:rPr>
        <w:t>270</w:t>
      </w:r>
    </w:p>
    <w:p w14:paraId="7BFF870D" w14:textId="27A8FF01" w:rsidR="00EB06D4" w:rsidRPr="00EB06D4" w:rsidRDefault="00EB06D4" w:rsidP="002D58D9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12DE38AD" w:rsidR="00EB06D4" w:rsidRPr="00EB06D4" w:rsidRDefault="00EB06D4" w:rsidP="002D58D9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>Klaipėdos rajono savivaldybės taryba, vadovaudamasi Lietuvos Respublikos vietos savivaldos įstatymo</w:t>
      </w:r>
      <w:r w:rsidR="0083188E">
        <w:rPr>
          <w:rFonts w:ascii="Arial" w:hAnsi="Arial" w:cs="Arial"/>
        </w:rPr>
        <w:t xml:space="preserve"> </w:t>
      </w:r>
      <w:r w:rsidR="002F6381">
        <w:rPr>
          <w:rFonts w:ascii="Arial" w:hAnsi="Arial" w:cs="Arial"/>
        </w:rPr>
        <w:t xml:space="preserve">4 straipsnio 8 </w:t>
      </w:r>
      <w:r w:rsidR="00D05ACC">
        <w:rPr>
          <w:rFonts w:ascii="Arial" w:hAnsi="Arial" w:cs="Arial"/>
        </w:rPr>
        <w:t xml:space="preserve">ir 11 </w:t>
      </w:r>
      <w:r w:rsidR="002F6381">
        <w:rPr>
          <w:rFonts w:ascii="Arial" w:hAnsi="Arial" w:cs="Arial"/>
        </w:rPr>
        <w:t>punkt</w:t>
      </w:r>
      <w:r w:rsidR="00D05ACC">
        <w:rPr>
          <w:rFonts w:ascii="Arial" w:hAnsi="Arial" w:cs="Arial"/>
        </w:rPr>
        <w:t>ais</w:t>
      </w:r>
      <w:r w:rsidR="002F6381">
        <w:rPr>
          <w:rFonts w:ascii="Arial" w:hAnsi="Arial" w:cs="Arial"/>
        </w:rPr>
        <w:t xml:space="preserve">, </w:t>
      </w:r>
      <w:r w:rsidR="0083188E">
        <w:rPr>
          <w:rFonts w:ascii="Arial" w:hAnsi="Arial" w:cs="Arial"/>
        </w:rPr>
        <w:t>53 straipsniu</w:t>
      </w:r>
      <w:r w:rsidRPr="00EB06D4">
        <w:rPr>
          <w:rFonts w:ascii="Arial" w:hAnsi="Arial" w:cs="Arial"/>
        </w:rPr>
        <w:t>,</w:t>
      </w:r>
      <w:r w:rsidR="00042943">
        <w:rPr>
          <w:rFonts w:ascii="Arial" w:hAnsi="Arial" w:cs="Arial"/>
        </w:rPr>
        <w:t xml:space="preserve"> </w:t>
      </w:r>
      <w:r w:rsidR="00042943" w:rsidRPr="00042943">
        <w:rPr>
          <w:rFonts w:ascii="Arial" w:hAnsi="Arial" w:cs="Arial"/>
        </w:rPr>
        <w:t>Klaipėdos rajono savivaldybės tarybos veiklos reglamento, patvirtinto Klaipėdos rajono</w:t>
      </w:r>
      <w:r w:rsidR="00042943">
        <w:rPr>
          <w:rFonts w:ascii="Arial" w:hAnsi="Arial" w:cs="Arial"/>
        </w:rPr>
        <w:t xml:space="preserve"> </w:t>
      </w:r>
      <w:r w:rsidR="00042943" w:rsidRPr="00042943">
        <w:rPr>
          <w:rFonts w:ascii="Arial" w:hAnsi="Arial" w:cs="Arial"/>
        </w:rPr>
        <w:t>savivaldybės tarybos 2023 m. kovo 30 d. sprendimu Nr. T11-109 „Dėl Klaipėdos rajono</w:t>
      </w:r>
      <w:r w:rsidR="00042943">
        <w:rPr>
          <w:rFonts w:ascii="Arial" w:hAnsi="Arial" w:cs="Arial"/>
        </w:rPr>
        <w:t xml:space="preserve"> </w:t>
      </w:r>
      <w:r w:rsidR="00042943" w:rsidRPr="00042943">
        <w:rPr>
          <w:rFonts w:ascii="Arial" w:hAnsi="Arial" w:cs="Arial"/>
        </w:rPr>
        <w:t>savivaldybės tarybos veiklos reglamento patvirtinimo“</w:t>
      </w:r>
      <w:r w:rsidR="00042943">
        <w:rPr>
          <w:rFonts w:ascii="Arial" w:hAnsi="Arial" w:cs="Arial"/>
        </w:rPr>
        <w:t xml:space="preserve"> 220 punktu, </w:t>
      </w:r>
      <w:r w:rsidR="005A4717" w:rsidRPr="005A4717">
        <w:rPr>
          <w:rFonts w:ascii="Arial" w:hAnsi="Arial" w:cs="Arial"/>
        </w:rPr>
        <w:t>Klaipėdos rajono</w:t>
      </w:r>
      <w:r w:rsidR="005A4717">
        <w:rPr>
          <w:rFonts w:ascii="Arial" w:hAnsi="Arial" w:cs="Arial"/>
        </w:rPr>
        <w:t xml:space="preserve"> </w:t>
      </w:r>
      <w:r w:rsidR="005A4717" w:rsidRPr="005A4717">
        <w:rPr>
          <w:rFonts w:ascii="Arial" w:hAnsi="Arial" w:cs="Arial"/>
        </w:rPr>
        <w:t>savivaldybės vietos gyventojų apklausos tvarkos aprašo, patvirtinto Klaipėdos rajono</w:t>
      </w:r>
      <w:r w:rsidR="005A4717">
        <w:rPr>
          <w:rFonts w:ascii="Arial" w:hAnsi="Arial" w:cs="Arial"/>
        </w:rPr>
        <w:t xml:space="preserve"> </w:t>
      </w:r>
      <w:r w:rsidR="005A4717" w:rsidRPr="005A4717">
        <w:rPr>
          <w:rFonts w:ascii="Arial" w:hAnsi="Arial" w:cs="Arial"/>
        </w:rPr>
        <w:t>savivaldybės tarybos 2023 m. spalio 26 d. sprendimu Nr. T11-346 „Dėl Klaipėdos rajono</w:t>
      </w:r>
      <w:r w:rsidR="005A4717">
        <w:rPr>
          <w:rFonts w:ascii="Arial" w:hAnsi="Arial" w:cs="Arial"/>
        </w:rPr>
        <w:t xml:space="preserve"> </w:t>
      </w:r>
      <w:r w:rsidR="005A4717" w:rsidRPr="005A4717">
        <w:rPr>
          <w:rFonts w:ascii="Arial" w:hAnsi="Arial" w:cs="Arial"/>
        </w:rPr>
        <w:t>savivaldybės vietos gyventojų apklausos organizavimo tvarkos aprašo patvirtinimo“</w:t>
      </w:r>
      <w:r w:rsidRPr="00EB06D4">
        <w:rPr>
          <w:rFonts w:ascii="Arial" w:hAnsi="Arial" w:cs="Arial"/>
        </w:rPr>
        <w:t xml:space="preserve"> </w:t>
      </w:r>
      <w:r w:rsidR="005A4717">
        <w:rPr>
          <w:rFonts w:ascii="Arial" w:hAnsi="Arial" w:cs="Arial"/>
        </w:rPr>
        <w:t>46 ir 47 punktais</w:t>
      </w:r>
      <w:r w:rsidR="002F6381">
        <w:rPr>
          <w:rFonts w:ascii="Arial" w:hAnsi="Arial" w:cs="Arial"/>
        </w:rPr>
        <w:t>, atsižvelgdama į Klaipėdos rajono savivaldybės mero 2024 m. kovo 14 d. potvarkį Nr. MV-</w:t>
      </w:r>
      <w:r w:rsidR="00A67888">
        <w:rPr>
          <w:rFonts w:ascii="Arial" w:hAnsi="Arial" w:cs="Arial"/>
        </w:rPr>
        <w:t>311 „</w:t>
      </w:r>
      <w:r w:rsidR="00A67888" w:rsidRPr="00A67888">
        <w:rPr>
          <w:rFonts w:ascii="Arial" w:hAnsi="Arial" w:cs="Arial"/>
        </w:rPr>
        <w:t>Dėl vietos gyventojų apklausos skelbimo</w:t>
      </w:r>
      <w:r w:rsidR="00A67888">
        <w:rPr>
          <w:rFonts w:ascii="Arial" w:hAnsi="Arial" w:cs="Arial"/>
        </w:rPr>
        <w:t>“</w:t>
      </w:r>
      <w:r w:rsidR="005A4717">
        <w:rPr>
          <w:rFonts w:ascii="Arial" w:hAnsi="Arial" w:cs="Arial"/>
        </w:rPr>
        <w:t xml:space="preserve"> </w:t>
      </w:r>
      <w:r w:rsidRPr="00E4479E">
        <w:rPr>
          <w:rFonts w:ascii="Arial" w:hAnsi="Arial" w:cs="Arial"/>
          <w:spacing w:val="60"/>
        </w:rPr>
        <w:t>nusprendži</w:t>
      </w:r>
      <w:r w:rsidRPr="00203972">
        <w:rPr>
          <w:rFonts w:ascii="Arial" w:hAnsi="Arial" w:cs="Arial"/>
          <w:spacing w:val="20"/>
        </w:rPr>
        <w:t>a:</w:t>
      </w:r>
    </w:p>
    <w:p w14:paraId="60CB1661" w14:textId="47F6D5A8" w:rsidR="00EB06D4" w:rsidRDefault="005A4717" w:rsidP="002D58D9">
      <w:pPr>
        <w:pStyle w:val="Betarp"/>
        <w:spacing w:after="120" w:line="276" w:lineRule="auto"/>
        <w:ind w:firstLine="1134"/>
        <w:jc w:val="both"/>
        <w:rPr>
          <w:rFonts w:ascii="Arial" w:hAnsi="Arial" w:cs="Arial"/>
        </w:rPr>
      </w:pPr>
      <w:r w:rsidRPr="005A4717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="000348BD">
        <w:rPr>
          <w:rFonts w:ascii="Arial" w:hAnsi="Arial" w:cs="Arial"/>
        </w:rPr>
        <w:t>Pritarti</w:t>
      </w:r>
      <w:r>
        <w:rPr>
          <w:rFonts w:ascii="Arial" w:hAnsi="Arial" w:cs="Arial"/>
        </w:rPr>
        <w:t xml:space="preserve"> vietos gyventojų apklaus</w:t>
      </w:r>
      <w:r w:rsidR="000348BD">
        <w:rPr>
          <w:rFonts w:ascii="Arial" w:hAnsi="Arial" w:cs="Arial"/>
        </w:rPr>
        <w:t>os</w:t>
      </w:r>
      <w:r>
        <w:rPr>
          <w:rFonts w:ascii="Arial" w:hAnsi="Arial" w:cs="Arial"/>
        </w:rPr>
        <w:t>, vykusi</w:t>
      </w:r>
      <w:r w:rsidR="000348BD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 nuo 2024 m. balandžio 8 d. iki 2024 m. balandžio 14 d., teikt</w:t>
      </w:r>
      <w:r w:rsidR="000348BD">
        <w:rPr>
          <w:rFonts w:ascii="Arial" w:hAnsi="Arial" w:cs="Arial"/>
        </w:rPr>
        <w:t>iems</w:t>
      </w:r>
      <w:r>
        <w:rPr>
          <w:rFonts w:ascii="Arial" w:hAnsi="Arial" w:cs="Arial"/>
        </w:rPr>
        <w:t xml:space="preserve"> klausim</w:t>
      </w:r>
      <w:r w:rsidR="000348BD">
        <w:rPr>
          <w:rFonts w:ascii="Arial" w:hAnsi="Arial" w:cs="Arial"/>
        </w:rPr>
        <w:t>ams</w:t>
      </w:r>
      <w:r w:rsidR="002F6381">
        <w:rPr>
          <w:rFonts w:ascii="Arial" w:hAnsi="Arial" w:cs="Arial"/>
        </w:rPr>
        <w:t xml:space="preserve">, </w:t>
      </w:r>
      <w:r w:rsidR="00D05ACC">
        <w:rPr>
          <w:rFonts w:ascii="Arial" w:hAnsi="Arial" w:cs="Arial"/>
        </w:rPr>
        <w:t>nes</w:t>
      </w:r>
      <w:r w:rsidR="002F6381">
        <w:rPr>
          <w:rFonts w:ascii="Arial" w:hAnsi="Arial" w:cs="Arial"/>
        </w:rPr>
        <w:t xml:space="preserve"> </w:t>
      </w:r>
      <w:r w:rsidR="00A67888">
        <w:rPr>
          <w:rFonts w:ascii="Arial" w:hAnsi="Arial" w:cs="Arial"/>
        </w:rPr>
        <w:t>p</w:t>
      </w:r>
      <w:r w:rsidR="002F6381" w:rsidRPr="002F6381">
        <w:rPr>
          <w:rFonts w:ascii="Arial" w:hAnsi="Arial" w:cs="Arial"/>
        </w:rPr>
        <w:t>agrindiniai principai, kuriais grindžiama vietos savivalda, yra</w:t>
      </w:r>
      <w:r w:rsidR="002F6381">
        <w:rPr>
          <w:rFonts w:ascii="Arial" w:hAnsi="Arial" w:cs="Arial"/>
        </w:rPr>
        <w:t xml:space="preserve"> </w:t>
      </w:r>
      <w:r w:rsidR="002F6381" w:rsidRPr="002F6381">
        <w:rPr>
          <w:rFonts w:ascii="Arial" w:hAnsi="Arial" w:cs="Arial"/>
        </w:rPr>
        <w:t>savivaldybės gyventojų dalyvavim</w:t>
      </w:r>
      <w:r w:rsidR="00E623C4">
        <w:rPr>
          <w:rFonts w:ascii="Arial" w:hAnsi="Arial" w:cs="Arial"/>
        </w:rPr>
        <w:t>as</w:t>
      </w:r>
      <w:r w:rsidR="002F6381" w:rsidRPr="002F6381">
        <w:rPr>
          <w:rFonts w:ascii="Arial" w:hAnsi="Arial" w:cs="Arial"/>
        </w:rPr>
        <w:t xml:space="preserve"> tvarkant savivaldybės reikalus</w:t>
      </w:r>
      <w:r w:rsidR="00D05ACC">
        <w:rPr>
          <w:rFonts w:ascii="Arial" w:hAnsi="Arial" w:cs="Arial"/>
        </w:rPr>
        <w:t xml:space="preserve"> bei </w:t>
      </w:r>
      <w:r w:rsidR="00D05ACC" w:rsidRPr="00D05ACC">
        <w:rPr>
          <w:rFonts w:ascii="Arial" w:hAnsi="Arial" w:cs="Arial"/>
        </w:rPr>
        <w:t>reagavim</w:t>
      </w:r>
      <w:r w:rsidR="00E623C4">
        <w:rPr>
          <w:rFonts w:ascii="Arial" w:hAnsi="Arial" w:cs="Arial"/>
        </w:rPr>
        <w:t>as</w:t>
      </w:r>
      <w:r w:rsidR="00D05ACC" w:rsidRPr="00D05ACC">
        <w:rPr>
          <w:rFonts w:ascii="Arial" w:hAnsi="Arial" w:cs="Arial"/>
        </w:rPr>
        <w:t xml:space="preserve"> į savivaldybės gyventojų nuomonę</w:t>
      </w:r>
      <w:r w:rsidR="002F6381">
        <w:rPr>
          <w:rFonts w:ascii="Arial" w:hAnsi="Arial" w:cs="Arial"/>
        </w:rPr>
        <w:t>:</w:t>
      </w:r>
    </w:p>
    <w:tbl>
      <w:tblPr>
        <w:tblW w:w="9675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157"/>
        <w:gridCol w:w="991"/>
        <w:gridCol w:w="1133"/>
        <w:gridCol w:w="992"/>
        <w:gridCol w:w="851"/>
        <w:gridCol w:w="850"/>
        <w:gridCol w:w="851"/>
        <w:gridCol w:w="850"/>
      </w:tblGrid>
      <w:tr w:rsidR="005A4717" w:rsidRPr="005A4717" w14:paraId="33DB9791" w14:textId="77777777" w:rsidTr="005A4717">
        <w:trPr>
          <w:cantSplit/>
          <w:trHeight w:val="23"/>
        </w:trPr>
        <w:tc>
          <w:tcPr>
            <w:tcW w:w="31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268EF3" w14:textId="77777777" w:rsidR="005A4717" w:rsidRPr="005A4717" w:rsidRDefault="005A4717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5A4717">
              <w:rPr>
                <w:rFonts w:ascii="Arial" w:hAnsi="Arial" w:cs="Arial"/>
                <w:lang w:eastAsia="lt-LT"/>
              </w:rPr>
              <w:t>Klausimas</w:t>
            </w:r>
          </w:p>
        </w:tc>
        <w:tc>
          <w:tcPr>
            <w:tcW w:w="31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546C223" w14:textId="77777777" w:rsidR="005A4717" w:rsidRPr="005A4717" w:rsidRDefault="005A4717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5A4717">
              <w:rPr>
                <w:rFonts w:ascii="Arial" w:hAnsi="Arial" w:cs="Arial"/>
                <w:lang w:eastAsia="lt-LT"/>
              </w:rPr>
              <w:t>Vietos gyventojų skaičius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92ABF5" w14:textId="77777777" w:rsidR="005A4717" w:rsidRPr="005A4717" w:rsidRDefault="005A4717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5A4717" w:rsidRPr="005A4717" w14:paraId="701B824B" w14:textId="77777777" w:rsidTr="005A4717">
        <w:trPr>
          <w:cantSplit/>
          <w:trHeight w:val="23"/>
        </w:trPr>
        <w:tc>
          <w:tcPr>
            <w:tcW w:w="31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526D0C" w14:textId="77777777" w:rsidR="005A4717" w:rsidRPr="005A4717" w:rsidRDefault="005A4717" w:rsidP="002D58D9">
            <w:pPr>
              <w:spacing w:line="276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9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72E10E5" w14:textId="77777777" w:rsidR="005A4717" w:rsidRPr="005A4717" w:rsidRDefault="005A4717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5A4717">
              <w:rPr>
                <w:rFonts w:ascii="Arial" w:hAnsi="Arial" w:cs="Arial"/>
                <w:lang w:eastAsia="lt-LT"/>
              </w:rPr>
              <w:t>Iš viso</w:t>
            </w:r>
          </w:p>
        </w:tc>
        <w:tc>
          <w:tcPr>
            <w:tcW w:w="21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D4AE91F" w14:textId="77777777" w:rsidR="005A4717" w:rsidRPr="005A4717" w:rsidRDefault="005A4717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5A4717">
              <w:rPr>
                <w:rFonts w:ascii="Arial" w:hAnsi="Arial" w:cs="Arial"/>
                <w:lang w:eastAsia="lt-LT"/>
              </w:rPr>
              <w:t>Dalyvavo apklausoje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DDE327D" w14:textId="77777777" w:rsidR="005A4717" w:rsidRPr="005A4717" w:rsidRDefault="005A4717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5A4717">
              <w:rPr>
                <w:rFonts w:ascii="Arial" w:hAnsi="Arial" w:cs="Arial"/>
                <w:b/>
                <w:bCs/>
                <w:lang w:eastAsia="lt-LT"/>
              </w:rPr>
              <w:t>TAIP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043B249" w14:textId="77777777" w:rsidR="005A4717" w:rsidRPr="005A4717" w:rsidRDefault="005A4717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5A4717">
              <w:rPr>
                <w:rFonts w:ascii="Arial" w:hAnsi="Arial" w:cs="Arial"/>
                <w:b/>
                <w:bCs/>
                <w:lang w:eastAsia="lt-LT"/>
              </w:rPr>
              <w:t>NE</w:t>
            </w:r>
          </w:p>
        </w:tc>
      </w:tr>
      <w:tr w:rsidR="005A4717" w:rsidRPr="005A4717" w14:paraId="6AAFE8BE" w14:textId="77777777" w:rsidTr="005A4717">
        <w:trPr>
          <w:cantSplit/>
          <w:trHeight w:val="23"/>
        </w:trPr>
        <w:tc>
          <w:tcPr>
            <w:tcW w:w="31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62671D" w14:textId="77777777" w:rsidR="005A4717" w:rsidRPr="005A4717" w:rsidRDefault="005A4717" w:rsidP="002D58D9">
            <w:pPr>
              <w:spacing w:line="276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9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1AA4B7" w14:textId="77777777" w:rsidR="005A4717" w:rsidRPr="005A4717" w:rsidRDefault="005A4717" w:rsidP="002D58D9">
            <w:pPr>
              <w:spacing w:line="276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2DF0E0" w14:textId="77777777" w:rsidR="005A4717" w:rsidRPr="005A4717" w:rsidRDefault="005A4717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5A4717">
              <w:rPr>
                <w:rFonts w:ascii="Arial" w:hAnsi="Arial" w:cs="Arial"/>
                <w:lang w:eastAsia="lt-LT"/>
              </w:rPr>
              <w:t>Iš viso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7E8689" w14:textId="77777777" w:rsidR="005A4717" w:rsidRPr="005A4717" w:rsidRDefault="005A4717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5A4717">
              <w:rPr>
                <w:rFonts w:ascii="Arial" w:hAnsi="Arial" w:cs="Arial"/>
                <w:lang w:eastAsia="lt-LT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6FC0258" w14:textId="77777777" w:rsidR="005A4717" w:rsidRPr="005A4717" w:rsidRDefault="005A4717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5A4717">
              <w:rPr>
                <w:rFonts w:ascii="Arial" w:hAnsi="Arial" w:cs="Arial"/>
                <w:lang w:eastAsia="lt-LT"/>
              </w:rPr>
              <w:t>Iš viso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CF2DC3B" w14:textId="77777777" w:rsidR="005A4717" w:rsidRPr="005A4717" w:rsidRDefault="005A4717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5A4717">
              <w:rPr>
                <w:rFonts w:ascii="Arial" w:hAnsi="Arial" w:cs="Arial"/>
                <w:lang w:eastAsia="lt-LT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BF7C3B6" w14:textId="77777777" w:rsidR="005A4717" w:rsidRPr="005A4717" w:rsidRDefault="005A4717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5A4717">
              <w:rPr>
                <w:rFonts w:ascii="Arial" w:hAnsi="Arial" w:cs="Arial"/>
                <w:lang w:eastAsia="lt-LT"/>
              </w:rPr>
              <w:t>Iš viso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1BF5C2" w14:textId="77777777" w:rsidR="005A4717" w:rsidRPr="005A4717" w:rsidRDefault="005A4717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5A4717">
              <w:rPr>
                <w:rFonts w:ascii="Arial" w:hAnsi="Arial" w:cs="Arial"/>
                <w:lang w:eastAsia="lt-LT"/>
              </w:rPr>
              <w:t>%</w:t>
            </w:r>
          </w:p>
        </w:tc>
      </w:tr>
      <w:tr w:rsidR="005A4717" w:rsidRPr="005A4717" w14:paraId="40AD3D68" w14:textId="77777777" w:rsidTr="005A4717">
        <w:trPr>
          <w:cantSplit/>
          <w:trHeight w:val="23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69F56" w14:textId="04AD469B" w:rsidR="005A4717" w:rsidRPr="005C5114" w:rsidRDefault="00176B52" w:rsidP="002D58D9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5C5114">
              <w:rPr>
                <w:rFonts w:ascii="Arial" w:hAnsi="Arial" w:cs="Arial"/>
                <w:lang w:eastAsia="lt-LT"/>
              </w:rPr>
              <w:t xml:space="preserve">1. </w:t>
            </w:r>
            <w:r w:rsidR="00A67888">
              <w:rPr>
                <w:rFonts w:ascii="Arial" w:hAnsi="Arial" w:cs="Arial"/>
                <w:lang w:eastAsia="lt-LT"/>
              </w:rPr>
              <w:t>Ar pritariate</w:t>
            </w:r>
            <w:r w:rsidRPr="005C5114">
              <w:rPr>
                <w:rFonts w:ascii="Arial" w:hAnsi="Arial" w:cs="Arial"/>
                <w:lang w:eastAsia="lt-LT"/>
              </w:rPr>
              <w:t xml:space="preserve"> vėjo jėgainių statyb</w:t>
            </w:r>
            <w:r w:rsidR="00A67888">
              <w:rPr>
                <w:rFonts w:ascii="Arial" w:hAnsi="Arial" w:cs="Arial"/>
                <w:lang w:eastAsia="lt-LT"/>
              </w:rPr>
              <w:t>ai</w:t>
            </w:r>
            <w:r w:rsidRPr="005C5114">
              <w:rPr>
                <w:rFonts w:ascii="Arial" w:hAnsi="Arial" w:cs="Arial"/>
                <w:lang w:eastAsia="lt-LT"/>
              </w:rPr>
              <w:t xml:space="preserve"> Klaipėdos rajono savivaldybės Vėžaičių seniūnijos teritorijoje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7E0F" w14:textId="23429B8A" w:rsidR="005A4717" w:rsidRPr="005A4717" w:rsidRDefault="00FE6F48" w:rsidP="002D58D9">
            <w:pPr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FE6F48">
              <w:rPr>
                <w:rFonts w:ascii="Arial" w:hAnsi="Arial" w:cs="Arial"/>
                <w:lang w:eastAsia="lt-LT"/>
              </w:rPr>
              <w:t>3702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0FDACC" w14:textId="44C5C49B" w:rsidR="005A4717" w:rsidRPr="005A4717" w:rsidRDefault="00FE6F48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FE6F48">
              <w:rPr>
                <w:rFonts w:ascii="Arial" w:hAnsi="Arial" w:cs="Arial"/>
                <w:lang w:eastAsia="lt-LT"/>
              </w:rPr>
              <w:t>541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497350" w14:textId="10088846" w:rsidR="005A4717" w:rsidRPr="005A4717" w:rsidRDefault="00FE6F48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FE6F48">
              <w:rPr>
                <w:rFonts w:ascii="Arial" w:hAnsi="Arial" w:cs="Arial"/>
                <w:lang w:eastAsia="lt-LT"/>
              </w:rPr>
              <w:t>14,61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D9AE89" w14:textId="7EB8D19A" w:rsidR="005A4717" w:rsidRPr="005A4717" w:rsidRDefault="00FE6F48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FE6F48">
              <w:rPr>
                <w:rFonts w:ascii="Arial" w:hAnsi="Arial" w:cs="Arial"/>
                <w:lang w:eastAsia="lt-LT"/>
              </w:rPr>
              <w:t>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099BF3" w14:textId="0AAB76A2" w:rsidR="005A4717" w:rsidRPr="005A4717" w:rsidRDefault="00FE6F48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FE6F48">
              <w:rPr>
                <w:rFonts w:ascii="Arial" w:hAnsi="Arial" w:cs="Arial"/>
                <w:lang w:eastAsia="lt-LT"/>
              </w:rPr>
              <w:t>6,65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B0C5D8" w14:textId="13B51B96" w:rsidR="005A4717" w:rsidRPr="005A4717" w:rsidRDefault="00FE6F48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FE6F48">
              <w:rPr>
                <w:rFonts w:ascii="Arial" w:hAnsi="Arial" w:cs="Arial"/>
                <w:lang w:eastAsia="lt-LT"/>
              </w:rPr>
              <w:t>505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A2C005" w14:textId="7CBAFABB" w:rsidR="005A4717" w:rsidRPr="005A4717" w:rsidRDefault="00FE6F48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FE6F48">
              <w:rPr>
                <w:rFonts w:ascii="Arial" w:hAnsi="Arial" w:cs="Arial"/>
                <w:lang w:eastAsia="lt-LT"/>
              </w:rPr>
              <w:t>93,35</w:t>
            </w:r>
          </w:p>
        </w:tc>
      </w:tr>
      <w:tr w:rsidR="00FE6F48" w:rsidRPr="005A4717" w14:paraId="3021FD4B" w14:textId="77777777" w:rsidTr="005A4717">
        <w:trPr>
          <w:cantSplit/>
          <w:trHeight w:val="23"/>
        </w:trPr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6A923" w14:textId="1B573D71" w:rsidR="00FE6F48" w:rsidRPr="005C5114" w:rsidRDefault="00FE6F48" w:rsidP="002D58D9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5C5114">
              <w:rPr>
                <w:rFonts w:ascii="Arial" w:hAnsi="Arial" w:cs="Arial"/>
                <w:lang w:eastAsia="lt-LT"/>
              </w:rPr>
              <w:t xml:space="preserve">2. </w:t>
            </w:r>
            <w:r w:rsidR="00A67888">
              <w:rPr>
                <w:rFonts w:ascii="Arial" w:hAnsi="Arial" w:cs="Arial"/>
                <w:lang w:eastAsia="lt-LT"/>
              </w:rPr>
              <w:t>Ar pritariate</w:t>
            </w:r>
            <w:r w:rsidRPr="005C5114">
              <w:rPr>
                <w:rFonts w:ascii="Arial" w:hAnsi="Arial" w:cs="Arial"/>
                <w:lang w:eastAsia="lt-LT"/>
              </w:rPr>
              <w:t xml:space="preserve"> vėjo jėgainių statyb</w:t>
            </w:r>
            <w:r w:rsidR="00A67888">
              <w:rPr>
                <w:rFonts w:ascii="Arial" w:hAnsi="Arial" w:cs="Arial"/>
                <w:lang w:eastAsia="lt-LT"/>
              </w:rPr>
              <w:t>ai</w:t>
            </w:r>
            <w:r w:rsidRPr="005C5114">
              <w:rPr>
                <w:rFonts w:ascii="Arial" w:hAnsi="Arial" w:cs="Arial"/>
                <w:lang w:eastAsia="lt-LT"/>
              </w:rPr>
              <w:t xml:space="preserve"> Klaipėdos rajono savivaldybės Endriejavo seniūnijos</w:t>
            </w:r>
            <w:r w:rsidR="00A67888">
              <w:rPr>
                <w:rFonts w:ascii="Arial" w:hAnsi="Arial" w:cs="Arial"/>
                <w:lang w:eastAsia="lt-LT"/>
              </w:rPr>
              <w:t xml:space="preserve"> </w:t>
            </w:r>
            <w:r w:rsidRPr="005C5114">
              <w:rPr>
                <w:rFonts w:ascii="Arial" w:hAnsi="Arial" w:cs="Arial"/>
                <w:lang w:eastAsia="lt-LT"/>
              </w:rPr>
              <w:t>teritorijoje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37589" w14:textId="451504A4" w:rsidR="00FE6F48" w:rsidRPr="00FE6F48" w:rsidRDefault="00FE6F48" w:rsidP="002D58D9">
            <w:pPr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FE6F48">
              <w:rPr>
                <w:rFonts w:ascii="Arial" w:hAnsi="Arial" w:cs="Arial"/>
                <w:lang w:eastAsia="lt-LT"/>
              </w:rPr>
              <w:t>1171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20F018" w14:textId="582240F2" w:rsidR="00FE6F48" w:rsidRPr="00FE6F48" w:rsidRDefault="00FE6F48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FE6F48">
              <w:rPr>
                <w:rFonts w:ascii="Arial" w:hAnsi="Arial" w:cs="Arial"/>
                <w:lang w:eastAsia="lt-LT"/>
              </w:rPr>
              <w:t>149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A7B512" w14:textId="4ADF544C" w:rsidR="00FE6F48" w:rsidRPr="00FE6F48" w:rsidRDefault="00FE6F48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FE6F48">
              <w:rPr>
                <w:rFonts w:ascii="Arial" w:hAnsi="Arial" w:cs="Arial"/>
                <w:lang w:eastAsia="lt-LT"/>
              </w:rPr>
              <w:t>12,72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DA19D4" w14:textId="63E0F8BB" w:rsidR="00FE6F48" w:rsidRPr="00FE6F48" w:rsidRDefault="00FE6F48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1DACE4" w14:textId="07D70902" w:rsidR="00FE6F48" w:rsidRPr="00FE6F48" w:rsidRDefault="00FE6F48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12.08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7E61BA" w14:textId="30A72BE2" w:rsidR="00FE6F48" w:rsidRPr="00FE6F48" w:rsidRDefault="00FE6F48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77C735" w14:textId="10CC3C38" w:rsidR="00FE6F48" w:rsidRPr="00FE6F48" w:rsidRDefault="00FE6F48" w:rsidP="002D58D9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87,92</w:t>
            </w:r>
          </w:p>
        </w:tc>
      </w:tr>
    </w:tbl>
    <w:p w14:paraId="3D2CF4FF" w14:textId="31C49997" w:rsidR="00EB06D4" w:rsidRPr="00A6065A" w:rsidRDefault="000348BD" w:rsidP="000348BD">
      <w:pPr>
        <w:pStyle w:val="Betarp"/>
        <w:spacing w:before="12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A6065A">
        <w:rPr>
          <w:rFonts w:ascii="Arial" w:hAnsi="Arial" w:cs="Arial"/>
        </w:rPr>
        <w:t xml:space="preserve">. </w:t>
      </w:r>
      <w:r w:rsidR="00002443" w:rsidRPr="00002443">
        <w:rPr>
          <w:rFonts w:ascii="Arial" w:hAnsi="Arial" w:cs="Arial"/>
        </w:rPr>
        <w:t>Įpareigoti Klaipėdos rajono savivaldybės merą ir Klaipėdos rajono savivaldybės administracijos direktorių priimant sprendimus dėl vėjo jėgainių statybų Klaipėdos rajono savivaldybės teritorijoje vadovautis Klaipėdos rajono savivaldybės tarybos 2011</w:t>
      </w:r>
      <w:r w:rsidR="00AC74DE">
        <w:rPr>
          <w:rFonts w:ascii="Arial" w:hAnsi="Arial" w:cs="Arial"/>
        </w:rPr>
        <w:t xml:space="preserve"> m. vasario 24 d.</w:t>
      </w:r>
      <w:r w:rsidR="00002443" w:rsidRPr="00002443">
        <w:rPr>
          <w:rFonts w:ascii="Arial" w:hAnsi="Arial" w:cs="Arial"/>
        </w:rPr>
        <w:t xml:space="preserve"> sprendimu Nr. T11-106 „Dėl nepritarimo planuojamos ūkinės veiklos galimybėms“ ir Klaipėdos rajono savivaldybės tarybos 2020</w:t>
      </w:r>
      <w:r w:rsidR="00AC74DE">
        <w:rPr>
          <w:rFonts w:ascii="Arial" w:hAnsi="Arial" w:cs="Arial"/>
        </w:rPr>
        <w:t xml:space="preserve"> m. rugpjūčio 20 d. </w:t>
      </w:r>
      <w:r w:rsidR="00002443" w:rsidRPr="00002443">
        <w:rPr>
          <w:rFonts w:ascii="Arial" w:hAnsi="Arial" w:cs="Arial"/>
        </w:rPr>
        <w:t xml:space="preserve">sprendimu Nr. T11-333 patvirtinu Klaipėdos rajono savivaldybės teritorijos bendrojo plano sprendinių, </w:t>
      </w:r>
      <w:r w:rsidR="00002443" w:rsidRPr="00002443">
        <w:rPr>
          <w:rFonts w:ascii="Arial" w:hAnsi="Arial" w:cs="Arial"/>
        </w:rPr>
        <w:lastRenderedPageBreak/>
        <w:t>patvirtintų Klaipėdos rajono savivaldybės tarybos 2011</w:t>
      </w:r>
      <w:r w:rsidR="00AC74DE">
        <w:rPr>
          <w:rFonts w:ascii="Arial" w:hAnsi="Arial" w:cs="Arial"/>
        </w:rPr>
        <w:t xml:space="preserve"> m. vasario 24 d. </w:t>
      </w:r>
      <w:r w:rsidR="00002443" w:rsidRPr="00002443">
        <w:rPr>
          <w:rFonts w:ascii="Arial" w:hAnsi="Arial" w:cs="Arial"/>
        </w:rPr>
        <w:t>sprendimu Nr. T11-</w:t>
      </w:r>
      <w:r w:rsidR="00AC74DE">
        <w:rPr>
          <w:rFonts w:ascii="Arial" w:hAnsi="Arial" w:cs="Arial"/>
        </w:rPr>
        <w:t>111</w:t>
      </w:r>
      <w:r w:rsidR="00002443" w:rsidRPr="00002443">
        <w:rPr>
          <w:rFonts w:ascii="Arial" w:hAnsi="Arial" w:cs="Arial"/>
        </w:rPr>
        <w:t xml:space="preserve"> „Dėl Klaipėdos rajono savivaldybės teritorijos bendrojo plano patvirtinimo“ koregavimu</w:t>
      </w:r>
      <w:r w:rsidR="004B77BC">
        <w:rPr>
          <w:rFonts w:ascii="Arial" w:hAnsi="Arial" w:cs="Arial"/>
        </w:rPr>
        <w:t xml:space="preserve">. </w:t>
      </w:r>
    </w:p>
    <w:p w14:paraId="7B6A3138" w14:textId="0149E5C5" w:rsidR="00EB06D4" w:rsidRPr="00234E76" w:rsidRDefault="000348BD" w:rsidP="002D58D9">
      <w:pPr>
        <w:pStyle w:val="Betarp"/>
        <w:spacing w:after="48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3</w:t>
      </w:r>
      <w:r w:rsidR="00EB06D4" w:rsidRPr="00EB06D4">
        <w:rPr>
          <w:rFonts w:ascii="Arial" w:hAnsi="Arial" w:cs="Arial"/>
        </w:rPr>
        <w:t>. Skelbti šį sprendimą</w:t>
      </w:r>
      <w:r w:rsidR="00CA7AF4">
        <w:rPr>
          <w:rFonts w:ascii="Arial" w:hAnsi="Arial" w:cs="Arial"/>
        </w:rPr>
        <w:t xml:space="preserve"> </w:t>
      </w:r>
      <w:r w:rsidR="002F6381">
        <w:rPr>
          <w:rFonts w:ascii="Arial" w:hAnsi="Arial" w:cs="Arial"/>
        </w:rPr>
        <w:t>vadovaujantis</w:t>
      </w:r>
      <w:r w:rsidR="00CA7AF4">
        <w:rPr>
          <w:rFonts w:ascii="Arial" w:hAnsi="Arial" w:cs="Arial"/>
        </w:rPr>
        <w:t xml:space="preserve"> Lietuvos Respublikos vietos savivaldos įstatymo 43 straipsnyje nustatyt</w:t>
      </w:r>
      <w:r w:rsidR="00A67888">
        <w:rPr>
          <w:rFonts w:ascii="Arial" w:hAnsi="Arial" w:cs="Arial"/>
        </w:rPr>
        <w:t>ais</w:t>
      </w:r>
      <w:r w:rsidR="00CA7AF4">
        <w:rPr>
          <w:rFonts w:ascii="Arial" w:hAnsi="Arial" w:cs="Arial"/>
        </w:rPr>
        <w:t xml:space="preserve"> reikalavim</w:t>
      </w:r>
      <w:r w:rsidR="00A67888">
        <w:rPr>
          <w:rFonts w:ascii="Arial" w:hAnsi="Arial" w:cs="Arial"/>
        </w:rPr>
        <w:t>ais</w:t>
      </w:r>
      <w:r w:rsidR="00EB06D4" w:rsidRPr="00EB06D4">
        <w:rPr>
          <w:rFonts w:ascii="Arial" w:hAnsi="Arial" w:cs="Arial"/>
        </w:rPr>
        <w:t>.</w:t>
      </w:r>
    </w:p>
    <w:p w14:paraId="2D65E4F3" w14:textId="17CDD2FA" w:rsidR="00EB06D4" w:rsidRPr="003E7200" w:rsidRDefault="003E7200" w:rsidP="003E7200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EB06D4" w:rsidRPr="003E7200" w:rsidSect="00E727C2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573A09" w14:textId="77777777" w:rsidR="007745C6" w:rsidRDefault="007745C6">
      <w:r>
        <w:separator/>
      </w:r>
    </w:p>
  </w:endnote>
  <w:endnote w:type="continuationSeparator" w:id="0">
    <w:p w14:paraId="518A5B4F" w14:textId="77777777" w:rsidR="007745C6" w:rsidRDefault="00774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6813E7" w14:textId="77777777" w:rsidR="007745C6" w:rsidRDefault="007745C6">
      <w:r>
        <w:separator/>
      </w:r>
    </w:p>
  </w:footnote>
  <w:footnote w:type="continuationSeparator" w:id="0">
    <w:p w14:paraId="2C64A9E0" w14:textId="77777777" w:rsidR="007745C6" w:rsidRDefault="00774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1FE7E229" w:rsidR="000A0356" w:rsidRPr="00870821" w:rsidRDefault="00870821" w:rsidP="00870821">
    <w:pPr>
      <w:pStyle w:val="Antrats"/>
      <w:ind w:right="360"/>
      <w:jc w:val="center"/>
      <w:rPr>
        <w:rFonts w:ascii="Arial" w:hAnsi="Arial" w:cs="Arial"/>
      </w:rPr>
    </w:pPr>
    <w:r w:rsidRPr="00870821">
      <w:rPr>
        <w:rFonts w:ascii="Arial" w:hAnsi="Arial" w:cs="Arial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0D5E1141"/>
    <w:multiLevelType w:val="hybridMultilevel"/>
    <w:tmpl w:val="835006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4A137383"/>
    <w:multiLevelType w:val="hybridMultilevel"/>
    <w:tmpl w:val="64B4E004"/>
    <w:lvl w:ilvl="0" w:tplc="81900C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4" w15:restartNumberingAfterBreak="0">
    <w:nsid w:val="78286C52"/>
    <w:multiLevelType w:val="hybridMultilevel"/>
    <w:tmpl w:val="B1D251AA"/>
    <w:lvl w:ilvl="0" w:tplc="87F6847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80445316">
    <w:abstractNumId w:val="13"/>
  </w:num>
  <w:num w:numId="2" w16cid:durableId="892695588">
    <w:abstractNumId w:val="0"/>
  </w:num>
  <w:num w:numId="3" w16cid:durableId="996031820">
    <w:abstractNumId w:val="5"/>
  </w:num>
  <w:num w:numId="4" w16cid:durableId="950666351">
    <w:abstractNumId w:val="10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6"/>
  </w:num>
  <w:num w:numId="12" w16cid:durableId="1235626148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7269504">
    <w:abstractNumId w:val="14"/>
  </w:num>
  <w:num w:numId="14" w16cid:durableId="852458442">
    <w:abstractNumId w:val="2"/>
  </w:num>
  <w:num w:numId="15" w16cid:durableId="1756595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2443"/>
    <w:rsid w:val="000079ED"/>
    <w:rsid w:val="00011617"/>
    <w:rsid w:val="0002148B"/>
    <w:rsid w:val="000324AC"/>
    <w:rsid w:val="000331C4"/>
    <w:rsid w:val="000348BD"/>
    <w:rsid w:val="00042943"/>
    <w:rsid w:val="0004330B"/>
    <w:rsid w:val="00047FDE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A355A"/>
    <w:rsid w:val="000B4D49"/>
    <w:rsid w:val="000C222D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72EDB"/>
    <w:rsid w:val="00176B52"/>
    <w:rsid w:val="00184AA7"/>
    <w:rsid w:val="00184B50"/>
    <w:rsid w:val="001856A1"/>
    <w:rsid w:val="0019373A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2B0"/>
    <w:rsid w:val="002365EF"/>
    <w:rsid w:val="00237067"/>
    <w:rsid w:val="002403D8"/>
    <w:rsid w:val="00242C5F"/>
    <w:rsid w:val="002436E4"/>
    <w:rsid w:val="00243DEE"/>
    <w:rsid w:val="00250B1B"/>
    <w:rsid w:val="00264D44"/>
    <w:rsid w:val="00272A21"/>
    <w:rsid w:val="0027545A"/>
    <w:rsid w:val="00285E35"/>
    <w:rsid w:val="00290B9C"/>
    <w:rsid w:val="002947B2"/>
    <w:rsid w:val="00295711"/>
    <w:rsid w:val="00296E11"/>
    <w:rsid w:val="002A78EC"/>
    <w:rsid w:val="002B3D94"/>
    <w:rsid w:val="002B64B3"/>
    <w:rsid w:val="002C0283"/>
    <w:rsid w:val="002C074A"/>
    <w:rsid w:val="002C4E4C"/>
    <w:rsid w:val="002C76C3"/>
    <w:rsid w:val="002D58D9"/>
    <w:rsid w:val="002F0722"/>
    <w:rsid w:val="002F524A"/>
    <w:rsid w:val="002F5F21"/>
    <w:rsid w:val="002F6381"/>
    <w:rsid w:val="002F6DBC"/>
    <w:rsid w:val="0030346E"/>
    <w:rsid w:val="003215BB"/>
    <w:rsid w:val="00322914"/>
    <w:rsid w:val="00340704"/>
    <w:rsid w:val="003436F1"/>
    <w:rsid w:val="00343D08"/>
    <w:rsid w:val="00344EBB"/>
    <w:rsid w:val="00350AC2"/>
    <w:rsid w:val="0035217C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E7200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B6EF3"/>
    <w:rsid w:val="004B77BC"/>
    <w:rsid w:val="004C162C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6E85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0C57"/>
    <w:rsid w:val="00566F21"/>
    <w:rsid w:val="0056737D"/>
    <w:rsid w:val="005731F2"/>
    <w:rsid w:val="0057489D"/>
    <w:rsid w:val="00577F3E"/>
    <w:rsid w:val="00580D72"/>
    <w:rsid w:val="005A4717"/>
    <w:rsid w:val="005B3A4F"/>
    <w:rsid w:val="005B5B3F"/>
    <w:rsid w:val="005C0F7E"/>
    <w:rsid w:val="005C5114"/>
    <w:rsid w:val="005D1FAE"/>
    <w:rsid w:val="005D7AC6"/>
    <w:rsid w:val="005E2B95"/>
    <w:rsid w:val="005F34AB"/>
    <w:rsid w:val="00602E94"/>
    <w:rsid w:val="00620A3B"/>
    <w:rsid w:val="0062112D"/>
    <w:rsid w:val="00634770"/>
    <w:rsid w:val="0063676A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163CD"/>
    <w:rsid w:val="00723133"/>
    <w:rsid w:val="007236E8"/>
    <w:rsid w:val="00730501"/>
    <w:rsid w:val="00751048"/>
    <w:rsid w:val="00753952"/>
    <w:rsid w:val="007745C6"/>
    <w:rsid w:val="0078582A"/>
    <w:rsid w:val="00793FEF"/>
    <w:rsid w:val="007A1329"/>
    <w:rsid w:val="007A5748"/>
    <w:rsid w:val="007A5C90"/>
    <w:rsid w:val="007B1B81"/>
    <w:rsid w:val="007B5414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5308"/>
    <w:rsid w:val="007F6981"/>
    <w:rsid w:val="008048BB"/>
    <w:rsid w:val="008071A6"/>
    <w:rsid w:val="008256E7"/>
    <w:rsid w:val="00830B4E"/>
    <w:rsid w:val="0083188E"/>
    <w:rsid w:val="00832808"/>
    <w:rsid w:val="00834734"/>
    <w:rsid w:val="008360FA"/>
    <w:rsid w:val="00840D19"/>
    <w:rsid w:val="00845729"/>
    <w:rsid w:val="008508AB"/>
    <w:rsid w:val="00852342"/>
    <w:rsid w:val="00854731"/>
    <w:rsid w:val="00860248"/>
    <w:rsid w:val="00861982"/>
    <w:rsid w:val="00870821"/>
    <w:rsid w:val="008709A7"/>
    <w:rsid w:val="0087780D"/>
    <w:rsid w:val="00887A7C"/>
    <w:rsid w:val="00894D73"/>
    <w:rsid w:val="008A4DFF"/>
    <w:rsid w:val="008A57EC"/>
    <w:rsid w:val="008B0DBA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5440D"/>
    <w:rsid w:val="0096061E"/>
    <w:rsid w:val="0097117B"/>
    <w:rsid w:val="00971A8C"/>
    <w:rsid w:val="009911D9"/>
    <w:rsid w:val="009A031E"/>
    <w:rsid w:val="009B1061"/>
    <w:rsid w:val="009B1C92"/>
    <w:rsid w:val="009B3412"/>
    <w:rsid w:val="009B5FEC"/>
    <w:rsid w:val="009B7C04"/>
    <w:rsid w:val="009D6517"/>
    <w:rsid w:val="009E039D"/>
    <w:rsid w:val="009E4298"/>
    <w:rsid w:val="009E7FBC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527F1"/>
    <w:rsid w:val="00A6065A"/>
    <w:rsid w:val="00A64939"/>
    <w:rsid w:val="00A654FA"/>
    <w:rsid w:val="00A67888"/>
    <w:rsid w:val="00A76874"/>
    <w:rsid w:val="00A76D04"/>
    <w:rsid w:val="00A8533E"/>
    <w:rsid w:val="00A85DC3"/>
    <w:rsid w:val="00A87660"/>
    <w:rsid w:val="00A972AA"/>
    <w:rsid w:val="00AA0505"/>
    <w:rsid w:val="00AA5BEA"/>
    <w:rsid w:val="00AB09CC"/>
    <w:rsid w:val="00AB1D7A"/>
    <w:rsid w:val="00AC31A9"/>
    <w:rsid w:val="00AC5ABE"/>
    <w:rsid w:val="00AC74DE"/>
    <w:rsid w:val="00AD02C2"/>
    <w:rsid w:val="00AD18E0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912CF"/>
    <w:rsid w:val="00B9599A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2F3A"/>
    <w:rsid w:val="00C23AB1"/>
    <w:rsid w:val="00C368CE"/>
    <w:rsid w:val="00C42A9F"/>
    <w:rsid w:val="00C444FC"/>
    <w:rsid w:val="00C51E0E"/>
    <w:rsid w:val="00C51FCA"/>
    <w:rsid w:val="00C56A3F"/>
    <w:rsid w:val="00C577ED"/>
    <w:rsid w:val="00C663B4"/>
    <w:rsid w:val="00C8076F"/>
    <w:rsid w:val="00C80E87"/>
    <w:rsid w:val="00C814D6"/>
    <w:rsid w:val="00C86DFD"/>
    <w:rsid w:val="00C91710"/>
    <w:rsid w:val="00C95828"/>
    <w:rsid w:val="00CA0F5C"/>
    <w:rsid w:val="00CA1CA8"/>
    <w:rsid w:val="00CA5CC2"/>
    <w:rsid w:val="00CA7AF4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05ACC"/>
    <w:rsid w:val="00D11742"/>
    <w:rsid w:val="00D16A69"/>
    <w:rsid w:val="00D217A2"/>
    <w:rsid w:val="00D2640F"/>
    <w:rsid w:val="00D37CC0"/>
    <w:rsid w:val="00D404AD"/>
    <w:rsid w:val="00D50459"/>
    <w:rsid w:val="00D606CA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16C0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30FE6"/>
    <w:rsid w:val="00E4479E"/>
    <w:rsid w:val="00E44DF8"/>
    <w:rsid w:val="00E4563F"/>
    <w:rsid w:val="00E46F2F"/>
    <w:rsid w:val="00E61A51"/>
    <w:rsid w:val="00E623C4"/>
    <w:rsid w:val="00E727C2"/>
    <w:rsid w:val="00E75A75"/>
    <w:rsid w:val="00E84705"/>
    <w:rsid w:val="00E85C48"/>
    <w:rsid w:val="00E944F7"/>
    <w:rsid w:val="00E955EE"/>
    <w:rsid w:val="00EA3381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4221"/>
    <w:rsid w:val="00F660F6"/>
    <w:rsid w:val="00F812B5"/>
    <w:rsid w:val="00F8305B"/>
    <w:rsid w:val="00F879B1"/>
    <w:rsid w:val="00F93EBC"/>
    <w:rsid w:val="00FA2609"/>
    <w:rsid w:val="00FC294D"/>
    <w:rsid w:val="00FD5C58"/>
    <w:rsid w:val="00FD604C"/>
    <w:rsid w:val="00FD61A1"/>
    <w:rsid w:val="00FD6B26"/>
    <w:rsid w:val="00FD6E9F"/>
    <w:rsid w:val="00FE6F48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3E7200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3E720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70821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1561</TotalTime>
  <Pages>2</Pages>
  <Words>1610</Words>
  <Characters>919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32</cp:revision>
  <cp:lastPrinted>2024-05-08T07:36:00Z</cp:lastPrinted>
  <dcterms:created xsi:type="dcterms:W3CDTF">2024-05-02T12:17:00Z</dcterms:created>
  <dcterms:modified xsi:type="dcterms:W3CDTF">2024-05-31T06:07:00Z</dcterms:modified>
</cp:coreProperties>
</file>